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jc w:val="center"/>
        <w:tblLook w:val="04A0" w:firstRow="1" w:lastRow="0" w:firstColumn="1" w:lastColumn="0" w:noHBand="0" w:noVBand="1"/>
      </w:tblPr>
      <w:tblGrid>
        <w:gridCol w:w="9962"/>
      </w:tblGrid>
      <w:tr w:rsidR="00BD16FA" w:rsidRPr="0005616D" w14:paraId="229BB83B" w14:textId="77777777" w:rsidTr="00C54E81">
        <w:trPr>
          <w:trHeight w:val="2414"/>
          <w:jc w:val="center"/>
        </w:trPr>
        <w:tc>
          <w:tcPr>
            <w:tcW w:w="5000" w:type="pct"/>
          </w:tcPr>
          <w:p w14:paraId="6D2EB049" w14:textId="77777777" w:rsidR="00BD16FA" w:rsidRPr="0005616D" w:rsidRDefault="0097707B" w:rsidP="00A9285D">
            <w:pPr>
              <w:jc w:val="left"/>
              <w:rPr>
                <w:rFonts w:asciiTheme="minorEastAsia" w:hAnsiTheme="minorEastAsia" w:cstheme="majorBidi"/>
                <w:caps/>
              </w:rPr>
            </w:pPr>
            <w:r w:rsidRPr="0005616D">
              <w:rPr>
                <w:rFonts w:asciiTheme="minorEastAsia" w:hAnsiTheme="minorEastAsia" w:cs="Segoe UI"/>
                <w:color w:val="000000"/>
                <w:sz w:val="20"/>
                <w:szCs w:val="20"/>
              </w:rPr>
              <w:t> </w:t>
            </w:r>
            <w:r w:rsidR="00035DFF" w:rsidRPr="0005616D">
              <w:rPr>
                <w:rFonts w:asciiTheme="minorEastAsia" w:hAnsiTheme="minorEastAsia" w:cstheme="majorBidi"/>
                <w:caps/>
                <w:noProof/>
              </w:rPr>
              <w:drawing>
                <wp:inline distT="0" distB="0" distL="0" distR="0" wp14:anchorId="7DB099E5" wp14:editId="7B0CEC76">
                  <wp:extent cx="1262844" cy="1061049"/>
                  <wp:effectExtent l="0" t="0" r="0" b="6350"/>
                  <wp:docPr id="4" name="Picture 4" descr="D:\chenbilun\我的文档\Work\文档\文档相关\logo-透明.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henbilun\我的文档\Work\文档\文档相关\logo-透明.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62698" cy="1060926"/>
                          </a:xfrm>
                          <a:prstGeom prst="rect">
                            <a:avLst/>
                          </a:prstGeom>
                          <a:noFill/>
                          <a:ln>
                            <a:noFill/>
                          </a:ln>
                        </pic:spPr>
                      </pic:pic>
                    </a:graphicData>
                  </a:graphic>
                </wp:inline>
              </w:drawing>
            </w:r>
          </w:p>
          <w:p w14:paraId="332DE119" w14:textId="77777777" w:rsidR="00BD16FA" w:rsidRPr="0005616D" w:rsidRDefault="00BD16FA" w:rsidP="00C54E81">
            <w:pPr>
              <w:jc w:val="left"/>
              <w:rPr>
                <w:rFonts w:asciiTheme="minorEastAsia" w:hAnsiTheme="minorEastAsia" w:cstheme="majorBidi"/>
                <w:caps/>
              </w:rPr>
            </w:pPr>
          </w:p>
          <w:p w14:paraId="02214A3D" w14:textId="77777777" w:rsidR="00BD16FA" w:rsidRPr="0005616D" w:rsidRDefault="00BD16FA" w:rsidP="00C54E81">
            <w:pPr>
              <w:jc w:val="left"/>
              <w:rPr>
                <w:rFonts w:asciiTheme="minorEastAsia" w:hAnsiTheme="minorEastAsia" w:cstheme="majorBidi"/>
                <w:caps/>
              </w:rPr>
            </w:pPr>
          </w:p>
          <w:p w14:paraId="5229A495" w14:textId="77777777" w:rsidR="00BD16FA" w:rsidRPr="0005616D" w:rsidRDefault="00BD16FA" w:rsidP="00C54E81">
            <w:pPr>
              <w:jc w:val="left"/>
              <w:rPr>
                <w:rFonts w:asciiTheme="minorEastAsia" w:hAnsiTheme="minorEastAsia" w:cstheme="majorBidi"/>
                <w:caps/>
              </w:rPr>
            </w:pPr>
          </w:p>
        </w:tc>
      </w:tr>
      <w:tr w:rsidR="00BD16FA" w:rsidRPr="0005616D" w14:paraId="140CA31B" w14:textId="77777777" w:rsidTr="00C54E81">
        <w:trPr>
          <w:trHeight w:val="1440"/>
          <w:jc w:val="center"/>
        </w:trPr>
        <w:sdt>
          <w:sdtPr>
            <w:rPr>
              <w:rFonts w:asciiTheme="minorEastAsia" w:hAnsiTheme="minorEastAsia" w:cs="Arial"/>
              <w:color w:val="1F497D" w:themeColor="text2"/>
              <w:sz w:val="72"/>
              <w:szCs w:val="72"/>
            </w:rPr>
            <w:alias w:val="Title"/>
            <w:id w:val="-1812481862"/>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1F497D" w:themeColor="text2"/>
                </w:tcBorders>
                <w:vAlign w:val="center"/>
              </w:tcPr>
              <w:p w14:paraId="4AF78095" w14:textId="2EEE4C65" w:rsidR="00BD16FA" w:rsidRPr="0005616D" w:rsidRDefault="00CF7E5B" w:rsidP="006F3838">
                <w:pPr>
                  <w:wordWrap w:val="0"/>
                  <w:jc w:val="right"/>
                  <w:rPr>
                    <w:rFonts w:asciiTheme="minorEastAsia" w:hAnsiTheme="minorEastAsia" w:cs="Arial"/>
                    <w:color w:val="1F497D" w:themeColor="text2"/>
                    <w:sz w:val="80"/>
                    <w:szCs w:val="80"/>
                  </w:rPr>
                </w:pPr>
                <w:proofErr w:type="spellStart"/>
                <w:r w:rsidRPr="00CF7E5B">
                  <w:rPr>
                    <w:rFonts w:asciiTheme="minorEastAsia" w:hAnsiTheme="minorEastAsia" w:cs="Arial"/>
                    <w:color w:val="1F497D" w:themeColor="text2"/>
                    <w:sz w:val="72"/>
                    <w:szCs w:val="72"/>
                  </w:rPr>
                  <w:t>Pay</w:t>
                </w:r>
                <w:r w:rsidR="006F3838">
                  <w:rPr>
                    <w:rFonts w:asciiTheme="minorEastAsia" w:hAnsiTheme="minorEastAsia" w:cs="Arial"/>
                    <w:color w:val="1F497D" w:themeColor="text2"/>
                    <w:sz w:val="72"/>
                    <w:szCs w:val="72"/>
                  </w:rPr>
                  <w:t>pass</w:t>
                </w:r>
                <w:proofErr w:type="spellEnd"/>
                <w:r w:rsidRPr="00CF7E5B">
                  <w:rPr>
                    <w:rFonts w:asciiTheme="minorEastAsia" w:hAnsiTheme="minorEastAsia" w:cs="Arial"/>
                    <w:color w:val="1F497D" w:themeColor="text2"/>
                    <w:sz w:val="72"/>
                    <w:szCs w:val="72"/>
                  </w:rPr>
                  <w:t xml:space="preserve"> Certificate Guide</w:t>
                </w:r>
              </w:p>
            </w:tc>
          </w:sdtContent>
        </w:sdt>
      </w:tr>
      <w:tr w:rsidR="00BD16FA" w:rsidRPr="0005616D" w14:paraId="1E5F4273" w14:textId="77777777" w:rsidTr="00C54E81">
        <w:trPr>
          <w:trHeight w:val="2040"/>
          <w:jc w:val="center"/>
        </w:trPr>
        <w:tc>
          <w:tcPr>
            <w:tcW w:w="5000" w:type="pct"/>
            <w:tcBorders>
              <w:top w:val="single" w:sz="4" w:space="0" w:color="1F497D" w:themeColor="text2"/>
            </w:tcBorders>
            <w:vAlign w:val="bottom"/>
          </w:tcPr>
          <w:p w14:paraId="43DA0785" w14:textId="67087E9C" w:rsidR="00BD16FA" w:rsidRPr="0005616D" w:rsidRDefault="00BD16FA" w:rsidP="00C54E81">
            <w:pPr>
              <w:jc w:val="right"/>
              <w:rPr>
                <w:rFonts w:asciiTheme="minorEastAsia" w:hAnsiTheme="minorEastAsia" w:cs="Arial"/>
                <w:szCs w:val="21"/>
              </w:rPr>
            </w:pPr>
          </w:p>
        </w:tc>
      </w:tr>
      <w:tr w:rsidR="00BD16FA" w:rsidRPr="0005616D" w14:paraId="717F3E29" w14:textId="77777777" w:rsidTr="00C54E81">
        <w:trPr>
          <w:trHeight w:val="411"/>
          <w:jc w:val="center"/>
        </w:trPr>
        <w:tc>
          <w:tcPr>
            <w:tcW w:w="5000" w:type="pct"/>
            <w:vAlign w:val="center"/>
          </w:tcPr>
          <w:sdt>
            <w:sdtPr>
              <w:rPr>
                <w:rFonts w:asciiTheme="minorEastAsia" w:hAnsiTheme="minorEastAsia" w:cs="Arial" w:hint="eastAsia"/>
                <w:b/>
                <w:color w:val="1F497D" w:themeColor="text2"/>
                <w:szCs w:val="21"/>
              </w:rPr>
              <w:alias w:val="类别"/>
              <w:tag w:val=""/>
              <w:id w:val="-2075568967"/>
              <w:dataBinding w:prefixMappings="xmlns:ns0='http://purl.org/dc/elements/1.1/' xmlns:ns1='http://schemas.openxmlformats.org/package/2006/metadata/core-properties' " w:xpath="/ns1:coreProperties[1]/ns1:category[1]" w:storeItemID="{6C3C8BC8-F283-45AE-878A-BAB7291924A1}"/>
              <w:text/>
            </w:sdtPr>
            <w:sdtEndPr/>
            <w:sdtContent>
              <w:p w14:paraId="4784F40B" w14:textId="4CF24E41" w:rsidR="00BD16FA" w:rsidRPr="0005616D" w:rsidRDefault="00CC18A9" w:rsidP="00C54E81">
                <w:pPr>
                  <w:jc w:val="right"/>
                  <w:rPr>
                    <w:rFonts w:asciiTheme="minorEastAsia" w:hAnsiTheme="minorEastAsia" w:cs="Arial"/>
                    <w:b/>
                    <w:color w:val="1F497D" w:themeColor="text2"/>
                    <w:szCs w:val="21"/>
                  </w:rPr>
                </w:pPr>
                <w:r w:rsidRPr="0005616D">
                  <w:rPr>
                    <w:rFonts w:asciiTheme="minorEastAsia" w:hAnsiTheme="minorEastAsia" w:cs="Arial" w:hint="eastAsia"/>
                    <w:b/>
                    <w:color w:val="1F497D" w:themeColor="text2"/>
                    <w:szCs w:val="21"/>
                  </w:rPr>
                  <w:t>V-</w:t>
                </w:r>
                <w:r w:rsidR="005747B6">
                  <w:rPr>
                    <w:rFonts w:asciiTheme="minorEastAsia" w:hAnsiTheme="minorEastAsia" w:cs="Arial"/>
                    <w:b/>
                    <w:color w:val="1F497D" w:themeColor="text2"/>
                    <w:szCs w:val="21"/>
                  </w:rPr>
                  <w:t>1</w:t>
                </w:r>
                <w:r w:rsidR="00DD6E51" w:rsidRPr="0005616D">
                  <w:rPr>
                    <w:rFonts w:asciiTheme="minorEastAsia" w:hAnsiTheme="minorEastAsia" w:cs="Arial" w:hint="eastAsia"/>
                    <w:b/>
                    <w:color w:val="1F497D" w:themeColor="text2"/>
                    <w:szCs w:val="21"/>
                  </w:rPr>
                  <w:t>.0.</w:t>
                </w:r>
                <w:r w:rsidR="005747B6">
                  <w:rPr>
                    <w:rFonts w:asciiTheme="minorEastAsia" w:hAnsiTheme="minorEastAsia" w:cs="Arial"/>
                    <w:b/>
                    <w:color w:val="1F497D" w:themeColor="text2"/>
                    <w:szCs w:val="21"/>
                  </w:rPr>
                  <w:t>1</w:t>
                </w:r>
              </w:p>
            </w:sdtContent>
          </w:sdt>
          <w:sdt>
            <w:sdtPr>
              <w:rPr>
                <w:rFonts w:asciiTheme="minorEastAsia" w:hAnsiTheme="minorEastAsia"/>
                <w:b/>
                <w:color w:val="1F497D" w:themeColor="text2"/>
                <w:szCs w:val="21"/>
              </w:rPr>
              <w:alias w:val="发布日期"/>
              <w:tag w:val=""/>
              <w:id w:val="-2053370270"/>
              <w:dataBinding w:prefixMappings="xmlns:ns0='http://schemas.microsoft.com/office/2006/coverPageProps' " w:xpath="/ns0:CoverPageProperties[1]/ns0:PublishDate[1]" w:storeItemID="{55AF091B-3C7A-41E3-B477-F2FDAA23CFDA}"/>
              <w:date w:fullDate="2022-07-14T00:00:00Z">
                <w:dateFormat w:val="yyyy-M-d"/>
                <w:lid w:val="zh-CN"/>
                <w:storeMappedDataAs w:val="dateTime"/>
                <w:calendar w:val="gregorian"/>
              </w:date>
            </w:sdtPr>
            <w:sdtEndPr/>
            <w:sdtContent>
              <w:p w14:paraId="529321A9" w14:textId="48A0BBAC" w:rsidR="00BD16FA" w:rsidRPr="0005616D" w:rsidRDefault="002C1446" w:rsidP="002C1446">
                <w:pPr>
                  <w:jc w:val="right"/>
                  <w:rPr>
                    <w:rFonts w:asciiTheme="minorEastAsia" w:hAnsiTheme="minorEastAsia"/>
                    <w:b/>
                    <w:color w:val="1F497D" w:themeColor="text2"/>
                    <w:szCs w:val="21"/>
                  </w:rPr>
                </w:pPr>
                <w:r>
                  <w:rPr>
                    <w:rFonts w:asciiTheme="minorEastAsia" w:hAnsiTheme="minorEastAsia" w:hint="eastAsia"/>
                    <w:b/>
                    <w:color w:val="1F497D" w:themeColor="text2"/>
                    <w:szCs w:val="21"/>
                  </w:rPr>
                  <w:t>2022-7-14</w:t>
                </w:r>
              </w:p>
            </w:sdtContent>
          </w:sdt>
        </w:tc>
      </w:tr>
    </w:tbl>
    <w:p w14:paraId="3980AF12" w14:textId="77777777" w:rsidR="00BD16FA" w:rsidRPr="0005616D" w:rsidRDefault="00BD16FA" w:rsidP="00C54E81">
      <w:pPr>
        <w:rPr>
          <w:rFonts w:asciiTheme="minorEastAsia" w:hAnsiTheme="minorEastAsia"/>
        </w:rPr>
      </w:pPr>
    </w:p>
    <w:p w14:paraId="18C908E7" w14:textId="77777777" w:rsidR="00BD16FA" w:rsidRPr="0005616D" w:rsidRDefault="00BD16FA" w:rsidP="00C54E81">
      <w:pPr>
        <w:rPr>
          <w:rFonts w:asciiTheme="minorEastAsia" w:hAnsiTheme="minorEastAsia"/>
        </w:rPr>
      </w:pPr>
    </w:p>
    <w:tbl>
      <w:tblPr>
        <w:tblpPr w:leftFromText="187" w:rightFromText="187" w:horzAnchor="margin" w:tblpXSpec="center" w:tblpYSpec="bottom"/>
        <w:tblW w:w="5000" w:type="pct"/>
        <w:tblLook w:val="04A0" w:firstRow="1" w:lastRow="0" w:firstColumn="1" w:lastColumn="0" w:noHBand="0" w:noVBand="1"/>
      </w:tblPr>
      <w:tblGrid>
        <w:gridCol w:w="9962"/>
      </w:tblGrid>
      <w:tr w:rsidR="00BD16FA" w:rsidRPr="0005616D" w14:paraId="0DF73FC4" w14:textId="77777777" w:rsidTr="00C54E81">
        <w:trPr>
          <w:trHeight w:val="139"/>
        </w:trPr>
        <w:tc>
          <w:tcPr>
            <w:tcW w:w="5000" w:type="pct"/>
            <w:tcBorders>
              <w:bottom w:val="single" w:sz="4" w:space="0" w:color="1F497D" w:themeColor="text2"/>
            </w:tcBorders>
          </w:tcPr>
          <w:p w14:paraId="736744B4" w14:textId="77777777" w:rsidR="00BD16FA" w:rsidRPr="0005616D" w:rsidRDefault="00BD16FA" w:rsidP="00D3114A">
            <w:pPr>
              <w:rPr>
                <w:rFonts w:asciiTheme="minorEastAsia" w:hAnsiTheme="minorEastAsia" w:cs="Arial"/>
              </w:rPr>
            </w:pPr>
          </w:p>
          <w:p w14:paraId="5BC3B5D5" w14:textId="77777777" w:rsidR="00BF37C5" w:rsidRPr="0005616D" w:rsidRDefault="00BF37C5" w:rsidP="00D3114A">
            <w:pPr>
              <w:rPr>
                <w:rFonts w:asciiTheme="minorEastAsia" w:hAnsiTheme="minorEastAsia" w:cs="Arial"/>
              </w:rPr>
            </w:pPr>
          </w:p>
          <w:p w14:paraId="7E23A3BC" w14:textId="77777777" w:rsidR="00BF37C5" w:rsidRPr="0005616D" w:rsidRDefault="00BF37C5" w:rsidP="00D3114A">
            <w:pPr>
              <w:rPr>
                <w:rFonts w:asciiTheme="minorEastAsia" w:hAnsiTheme="minorEastAsia" w:cs="Arial"/>
              </w:rPr>
            </w:pPr>
          </w:p>
          <w:p w14:paraId="384D7110" w14:textId="77777777" w:rsidR="00BF37C5" w:rsidRPr="0005616D" w:rsidRDefault="00BF37C5" w:rsidP="00D3114A">
            <w:pPr>
              <w:rPr>
                <w:rFonts w:asciiTheme="minorEastAsia" w:hAnsiTheme="minorEastAsia" w:cs="Arial"/>
              </w:rPr>
            </w:pPr>
          </w:p>
        </w:tc>
      </w:tr>
      <w:tr w:rsidR="00BD16FA" w:rsidRPr="0005616D" w14:paraId="3CE0E1CD" w14:textId="77777777" w:rsidTr="00C54E81">
        <w:tc>
          <w:tcPr>
            <w:tcW w:w="5000" w:type="pct"/>
            <w:tcBorders>
              <w:top w:val="single" w:sz="4" w:space="0" w:color="1F497D" w:themeColor="text2"/>
            </w:tcBorders>
          </w:tcPr>
          <w:p w14:paraId="61560A95" w14:textId="77777777" w:rsidR="00BD16FA" w:rsidRPr="0005616D" w:rsidRDefault="00BD16FA" w:rsidP="00C54E81">
            <w:pPr>
              <w:spacing w:before="120" w:after="120"/>
              <w:jc w:val="center"/>
              <w:rPr>
                <w:rFonts w:asciiTheme="minorEastAsia" w:hAnsiTheme="minorEastAsia" w:cs="Arial"/>
                <w:color w:val="000000"/>
                <w:sz w:val="28"/>
                <w:szCs w:val="18"/>
                <w:lang w:val="en-GB"/>
              </w:rPr>
            </w:pPr>
            <w:r w:rsidRPr="0005616D">
              <w:rPr>
                <w:rFonts w:asciiTheme="minorEastAsia" w:hAnsiTheme="minorEastAsia" w:cs="Arial"/>
                <w:color w:val="000000"/>
                <w:sz w:val="28"/>
                <w:szCs w:val="18"/>
              </w:rPr>
              <w:t xml:space="preserve">Shenzhen </w:t>
            </w:r>
            <w:proofErr w:type="spellStart"/>
            <w:r w:rsidRPr="0005616D">
              <w:rPr>
                <w:rFonts w:asciiTheme="minorEastAsia" w:hAnsiTheme="minorEastAsia" w:cs="Arial"/>
                <w:color w:val="000000"/>
                <w:sz w:val="28"/>
                <w:szCs w:val="18"/>
              </w:rPr>
              <w:t>Xinguodu</w:t>
            </w:r>
            <w:proofErr w:type="spellEnd"/>
            <w:r w:rsidRPr="0005616D">
              <w:rPr>
                <w:rFonts w:asciiTheme="minorEastAsia" w:hAnsiTheme="minorEastAsia" w:cs="Arial"/>
                <w:color w:val="000000"/>
                <w:sz w:val="28"/>
                <w:szCs w:val="18"/>
              </w:rPr>
              <w:t xml:space="preserve"> Technology Co.,</w:t>
            </w:r>
            <w:proofErr w:type="spellStart"/>
            <w:r w:rsidRPr="0005616D">
              <w:rPr>
                <w:rFonts w:asciiTheme="minorEastAsia" w:hAnsiTheme="minorEastAsia" w:cs="Arial"/>
                <w:color w:val="000000"/>
                <w:sz w:val="28"/>
                <w:szCs w:val="18"/>
              </w:rPr>
              <w:t>Ltd</w:t>
            </w:r>
            <w:r w:rsidRPr="0005616D">
              <w:rPr>
                <w:rFonts w:asciiTheme="minorEastAsia" w:hAnsiTheme="minorEastAsia" w:cs="Arial" w:hint="eastAsia"/>
                <w:color w:val="000000"/>
                <w:sz w:val="28"/>
                <w:szCs w:val="18"/>
              </w:rPr>
              <w:t>P</w:t>
            </w:r>
            <w:r w:rsidRPr="0005616D">
              <w:rPr>
                <w:rFonts w:asciiTheme="minorEastAsia" w:hAnsiTheme="minorEastAsia" w:cs="Arial"/>
                <w:color w:val="000000"/>
                <w:sz w:val="28"/>
                <w:szCs w:val="18"/>
              </w:rPr>
              <w:t>ublished</w:t>
            </w:r>
            <w:proofErr w:type="spellEnd"/>
          </w:p>
        </w:tc>
      </w:tr>
      <w:tr w:rsidR="00BD16FA" w:rsidRPr="0005616D" w14:paraId="23606093" w14:textId="77777777" w:rsidTr="00C54E81">
        <w:tc>
          <w:tcPr>
            <w:tcW w:w="5000" w:type="pct"/>
          </w:tcPr>
          <w:p w14:paraId="1A434FFD" w14:textId="77777777" w:rsidR="00BD16FA" w:rsidRPr="0005616D" w:rsidRDefault="00486C0B" w:rsidP="00C54E81">
            <w:pPr>
              <w:spacing w:before="120" w:after="120"/>
              <w:jc w:val="center"/>
              <w:rPr>
                <w:rFonts w:asciiTheme="minorEastAsia" w:hAnsiTheme="minorEastAsia" w:cs="Arial"/>
                <w:color w:val="000000"/>
                <w:sz w:val="28"/>
                <w:szCs w:val="18"/>
              </w:rPr>
            </w:pPr>
            <w:hyperlink r:id="rId10" w:history="1">
              <w:r w:rsidR="00BD16FA" w:rsidRPr="0005616D">
                <w:rPr>
                  <w:rStyle w:val="a7"/>
                  <w:rFonts w:asciiTheme="minorEastAsia" w:hAnsiTheme="minorEastAsia" w:hint="eastAsia"/>
                  <w:sz w:val="28"/>
                  <w:szCs w:val="18"/>
                </w:rPr>
                <w:t>www.xinguodu.com</w:t>
              </w:r>
            </w:hyperlink>
          </w:p>
        </w:tc>
      </w:tr>
    </w:tbl>
    <w:p w14:paraId="43659BB4" w14:textId="77777777" w:rsidR="00BD16FA" w:rsidRPr="0005616D" w:rsidRDefault="00BD16FA" w:rsidP="00C54E81">
      <w:pPr>
        <w:rPr>
          <w:rFonts w:asciiTheme="minorEastAsia" w:hAnsiTheme="minorEastAsia"/>
        </w:rPr>
      </w:pPr>
    </w:p>
    <w:p w14:paraId="0AA57EA6" w14:textId="77777777" w:rsidR="00C33586" w:rsidRPr="00C33586" w:rsidRDefault="00C33586" w:rsidP="00C33586">
      <w:pPr>
        <w:jc w:val="center"/>
        <w:rPr>
          <w:rFonts w:asciiTheme="minorEastAsia" w:hAnsiTheme="minorEastAsia"/>
          <w:b/>
          <w:sz w:val="28"/>
          <w:szCs w:val="28"/>
        </w:rPr>
      </w:pPr>
      <w:r w:rsidRPr="00C33586">
        <w:rPr>
          <w:rFonts w:asciiTheme="minorEastAsia" w:hAnsiTheme="minorEastAsia"/>
          <w:b/>
          <w:sz w:val="28"/>
          <w:szCs w:val="28"/>
        </w:rPr>
        <w:lastRenderedPageBreak/>
        <w:t>Copyright @ 2016-2026 Shenzhen New State Technology Co., Ltd.</w:t>
      </w:r>
      <w:r w:rsidRPr="00C33586">
        <w:rPr>
          <w:rFonts w:asciiTheme="minorEastAsia" w:hAnsiTheme="minorEastAsia"/>
          <w:b/>
          <w:sz w:val="28"/>
          <w:szCs w:val="28"/>
        </w:rPr>
        <w:cr/>
        <w:t>China print and publish</w:t>
      </w:r>
    </w:p>
    <w:p w14:paraId="5FE37C39" w14:textId="09F84AE0" w:rsidR="008E119C" w:rsidRPr="0005616D" w:rsidRDefault="008E119C" w:rsidP="008E119C">
      <w:pPr>
        <w:rPr>
          <w:rFonts w:asciiTheme="minorEastAsia" w:hAnsiTheme="minorEastAsia"/>
          <w:sz w:val="28"/>
          <w:szCs w:val="28"/>
        </w:rPr>
      </w:pPr>
      <w:r w:rsidRPr="0005616D">
        <w:rPr>
          <w:rFonts w:asciiTheme="minorEastAsia" w:hAnsiTheme="minorEastAsia" w:hint="eastAsia"/>
          <w:sz w:val="28"/>
          <w:szCs w:val="28"/>
        </w:rPr>
        <w:t xml:space="preserve">  </w:t>
      </w:r>
      <w:r w:rsidR="00C33586" w:rsidRPr="00C33586">
        <w:rPr>
          <w:rFonts w:asciiTheme="minorEastAsia" w:hAnsiTheme="minorEastAsia"/>
          <w:sz w:val="28"/>
          <w:szCs w:val="28"/>
        </w:rPr>
        <w:t>This document may adjust the technical errors that may be included without notice. Modifications to this document will be released in the next release. This document prohibits any form of reproduction or propagation without permission.</w:t>
      </w:r>
      <w:r w:rsidR="00C33586" w:rsidRPr="00C33586">
        <w:rPr>
          <w:rFonts w:asciiTheme="minorEastAsia" w:hAnsiTheme="minorEastAsia"/>
          <w:sz w:val="28"/>
          <w:szCs w:val="28"/>
        </w:rPr>
        <w:cr/>
      </w:r>
    </w:p>
    <w:p w14:paraId="35218886" w14:textId="77777777" w:rsidR="00801C59" w:rsidRPr="0005616D" w:rsidRDefault="00CB4F0D" w:rsidP="002F23B3">
      <w:pPr>
        <w:rPr>
          <w:rFonts w:asciiTheme="minorEastAsia" w:hAnsiTheme="minorEastAsia"/>
          <w:b/>
          <w:color w:val="000000"/>
          <w:sz w:val="32"/>
          <w:szCs w:val="32"/>
        </w:rPr>
      </w:pPr>
      <w:r w:rsidRPr="0005616D">
        <w:rPr>
          <w:rFonts w:asciiTheme="minorEastAsia" w:hAnsiTheme="minorEastAsia" w:hint="eastAsia"/>
          <w:sz w:val="28"/>
          <w:szCs w:val="28"/>
        </w:rPr>
        <w:t>版本</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26"/>
        <w:gridCol w:w="1559"/>
        <w:gridCol w:w="1276"/>
        <w:gridCol w:w="5386"/>
      </w:tblGrid>
      <w:tr w:rsidR="0041093B" w:rsidRPr="0005616D" w14:paraId="26F398C0" w14:textId="77777777" w:rsidTr="00760456">
        <w:tc>
          <w:tcPr>
            <w:tcW w:w="1526" w:type="dxa"/>
          </w:tcPr>
          <w:p w14:paraId="627F5325" w14:textId="38135FD9" w:rsidR="0041093B" w:rsidRPr="0005616D" w:rsidRDefault="00915D61" w:rsidP="004937B6">
            <w:pPr>
              <w:pStyle w:val="TableSmHeading"/>
              <w:spacing w:before="0" w:after="0" w:line="360" w:lineRule="auto"/>
              <w:rPr>
                <w:rFonts w:asciiTheme="minorEastAsia" w:eastAsiaTheme="minorEastAsia" w:hAnsiTheme="minorEastAsia" w:cs="Arial"/>
                <w:color w:val="000000"/>
                <w:sz w:val="30"/>
                <w:szCs w:val="30"/>
                <w:lang w:eastAsia="zh-CN"/>
              </w:rPr>
            </w:pPr>
            <w:bookmarkStart w:id="0" w:name="OLE_LINK7"/>
            <w:r w:rsidRPr="00915D61">
              <w:rPr>
                <w:rFonts w:asciiTheme="minorEastAsia" w:eastAsiaTheme="minorEastAsia" w:hAnsiTheme="minorEastAsia" w:cs="Arial"/>
                <w:color w:val="000000"/>
                <w:sz w:val="30"/>
                <w:szCs w:val="30"/>
                <w:lang w:eastAsia="zh-CN"/>
              </w:rPr>
              <w:t>Version</w:t>
            </w:r>
          </w:p>
        </w:tc>
        <w:tc>
          <w:tcPr>
            <w:tcW w:w="1559" w:type="dxa"/>
          </w:tcPr>
          <w:p w14:paraId="49A5A3CF" w14:textId="5827EBBD" w:rsidR="0041093B" w:rsidRPr="0005616D" w:rsidRDefault="00915D61" w:rsidP="004937B6">
            <w:pPr>
              <w:pStyle w:val="TableSmHeading"/>
              <w:spacing w:before="0" w:after="0" w:line="360" w:lineRule="auto"/>
              <w:jc w:val="center"/>
              <w:rPr>
                <w:rFonts w:asciiTheme="minorEastAsia" w:eastAsiaTheme="minorEastAsia" w:hAnsiTheme="minorEastAsia" w:cs="Arial"/>
                <w:color w:val="000000"/>
                <w:sz w:val="30"/>
                <w:szCs w:val="30"/>
                <w:lang w:eastAsia="zh-CN"/>
              </w:rPr>
            </w:pPr>
            <w:r w:rsidRPr="00915D61">
              <w:rPr>
                <w:rFonts w:asciiTheme="minorEastAsia" w:eastAsiaTheme="minorEastAsia" w:hAnsiTheme="minorEastAsia" w:cs="Arial"/>
                <w:color w:val="000000"/>
                <w:sz w:val="30"/>
                <w:szCs w:val="30"/>
                <w:lang w:eastAsia="zh-CN"/>
              </w:rPr>
              <w:t>Date</w:t>
            </w:r>
          </w:p>
        </w:tc>
        <w:tc>
          <w:tcPr>
            <w:tcW w:w="1276" w:type="dxa"/>
          </w:tcPr>
          <w:p w14:paraId="728A0F38" w14:textId="452B46F6" w:rsidR="0041093B" w:rsidRPr="0005616D" w:rsidRDefault="00915D61" w:rsidP="004937B6">
            <w:pPr>
              <w:pStyle w:val="TableSmHeading"/>
              <w:spacing w:before="0" w:after="0" w:line="360" w:lineRule="auto"/>
              <w:jc w:val="center"/>
              <w:rPr>
                <w:rFonts w:asciiTheme="minorEastAsia" w:eastAsiaTheme="minorEastAsia" w:hAnsiTheme="minorEastAsia" w:cs="Arial"/>
                <w:color w:val="000000"/>
                <w:sz w:val="30"/>
                <w:szCs w:val="30"/>
                <w:lang w:eastAsia="zh-CN"/>
              </w:rPr>
            </w:pPr>
            <w:r w:rsidRPr="00915D61">
              <w:rPr>
                <w:rFonts w:asciiTheme="minorEastAsia" w:eastAsiaTheme="minorEastAsia" w:hAnsiTheme="minorEastAsia" w:cs="Arial"/>
                <w:color w:val="000000"/>
                <w:sz w:val="30"/>
                <w:szCs w:val="30"/>
                <w:lang w:eastAsia="zh-CN"/>
              </w:rPr>
              <w:t>Editor</w:t>
            </w:r>
          </w:p>
        </w:tc>
        <w:tc>
          <w:tcPr>
            <w:tcW w:w="5386" w:type="dxa"/>
          </w:tcPr>
          <w:p w14:paraId="3576BB13" w14:textId="52A8ED10" w:rsidR="0041093B" w:rsidRPr="0005616D" w:rsidRDefault="00915D61" w:rsidP="004937B6">
            <w:pPr>
              <w:pStyle w:val="TableSmHeading"/>
              <w:spacing w:before="0" w:after="0" w:line="360" w:lineRule="auto"/>
              <w:jc w:val="center"/>
              <w:rPr>
                <w:rFonts w:asciiTheme="minorEastAsia" w:eastAsiaTheme="minorEastAsia" w:hAnsiTheme="minorEastAsia" w:cs="Arial"/>
                <w:color w:val="000000"/>
                <w:sz w:val="30"/>
                <w:szCs w:val="30"/>
                <w:lang w:eastAsia="zh-CN"/>
              </w:rPr>
            </w:pPr>
            <w:r w:rsidRPr="00915D61">
              <w:rPr>
                <w:rFonts w:asciiTheme="minorEastAsia" w:eastAsiaTheme="minorEastAsia" w:hAnsiTheme="minorEastAsia" w:cs="Arial"/>
                <w:color w:val="000000"/>
                <w:sz w:val="30"/>
                <w:szCs w:val="30"/>
                <w:lang w:eastAsia="zh-CN"/>
              </w:rPr>
              <w:t>Description</w:t>
            </w:r>
          </w:p>
        </w:tc>
      </w:tr>
      <w:tr w:rsidR="0041093B" w:rsidRPr="0005616D" w14:paraId="587D0538" w14:textId="77777777" w:rsidTr="00760456">
        <w:trPr>
          <w:trHeight w:val="277"/>
        </w:trPr>
        <w:tc>
          <w:tcPr>
            <w:tcW w:w="1526" w:type="dxa"/>
            <w:tcBorders>
              <w:top w:val="single" w:sz="4" w:space="0" w:color="000000"/>
              <w:left w:val="single" w:sz="4" w:space="0" w:color="000000"/>
              <w:bottom w:val="single" w:sz="4" w:space="0" w:color="000000"/>
              <w:right w:val="single" w:sz="4" w:space="0" w:color="000000"/>
            </w:tcBorders>
          </w:tcPr>
          <w:p w14:paraId="6A37D736" w14:textId="7286554E" w:rsidR="0041093B" w:rsidRPr="0005616D" w:rsidRDefault="008E1523" w:rsidP="004937B6">
            <w:pPr>
              <w:rPr>
                <w:rFonts w:asciiTheme="minorEastAsia" w:hAnsiTheme="minorEastAsia"/>
                <w:color w:val="000000"/>
              </w:rPr>
            </w:pPr>
            <w:r w:rsidRPr="0005616D">
              <w:rPr>
                <w:rFonts w:asciiTheme="minorEastAsia" w:hAnsiTheme="minorEastAsia" w:hint="eastAsia"/>
                <w:color w:val="000000"/>
              </w:rPr>
              <w:t>V</w:t>
            </w:r>
            <w:r w:rsidR="00551D5D">
              <w:rPr>
                <w:rFonts w:asciiTheme="minorEastAsia" w:hAnsiTheme="minorEastAsia" w:hint="eastAsia"/>
                <w:color w:val="000000"/>
              </w:rPr>
              <w:t>1.0.</w:t>
            </w:r>
            <w:r w:rsidR="00551D5D">
              <w:rPr>
                <w:rFonts w:asciiTheme="minorEastAsia" w:hAnsiTheme="minorEastAsia"/>
                <w:color w:val="000000"/>
              </w:rPr>
              <w:t>0</w:t>
            </w:r>
          </w:p>
        </w:tc>
        <w:tc>
          <w:tcPr>
            <w:tcW w:w="1559" w:type="dxa"/>
            <w:tcBorders>
              <w:top w:val="single" w:sz="4" w:space="0" w:color="000000"/>
              <w:left w:val="single" w:sz="4" w:space="0" w:color="000000"/>
              <w:bottom w:val="single" w:sz="4" w:space="0" w:color="000000"/>
              <w:right w:val="single" w:sz="4" w:space="0" w:color="000000"/>
            </w:tcBorders>
          </w:tcPr>
          <w:p w14:paraId="7B482E2C" w14:textId="512A4963" w:rsidR="0041093B" w:rsidRPr="0005616D" w:rsidRDefault="0041093B" w:rsidP="009352F5">
            <w:pPr>
              <w:rPr>
                <w:rFonts w:asciiTheme="minorEastAsia" w:hAnsiTheme="minorEastAsia"/>
                <w:color w:val="000000"/>
              </w:rPr>
            </w:pPr>
            <w:r w:rsidRPr="0005616D">
              <w:rPr>
                <w:rFonts w:asciiTheme="minorEastAsia" w:hAnsiTheme="minorEastAsia" w:hint="eastAsia"/>
                <w:color w:val="000000"/>
              </w:rPr>
              <w:t>20</w:t>
            </w:r>
            <w:r w:rsidR="009352F5">
              <w:rPr>
                <w:rFonts w:asciiTheme="minorEastAsia" w:hAnsiTheme="minorEastAsia"/>
                <w:color w:val="000000"/>
              </w:rPr>
              <w:t>22</w:t>
            </w:r>
            <w:r w:rsidRPr="0005616D">
              <w:rPr>
                <w:rFonts w:asciiTheme="minorEastAsia" w:hAnsiTheme="minorEastAsia" w:hint="eastAsia"/>
                <w:color w:val="000000"/>
              </w:rPr>
              <w:t>-</w:t>
            </w:r>
            <w:r w:rsidR="009352F5">
              <w:rPr>
                <w:rFonts w:asciiTheme="minorEastAsia" w:hAnsiTheme="minorEastAsia"/>
                <w:color w:val="000000"/>
              </w:rPr>
              <w:t>04</w:t>
            </w:r>
            <w:r w:rsidRPr="0005616D">
              <w:rPr>
                <w:rFonts w:asciiTheme="minorEastAsia" w:hAnsiTheme="minorEastAsia" w:hint="eastAsia"/>
                <w:color w:val="000000"/>
              </w:rPr>
              <w:t>-</w:t>
            </w:r>
            <w:r w:rsidR="009352F5">
              <w:rPr>
                <w:rFonts w:asciiTheme="minorEastAsia" w:hAnsiTheme="minorEastAsia"/>
                <w:color w:val="000000"/>
              </w:rPr>
              <w:t>25</w:t>
            </w:r>
          </w:p>
        </w:tc>
        <w:tc>
          <w:tcPr>
            <w:tcW w:w="1276" w:type="dxa"/>
            <w:tcBorders>
              <w:top w:val="single" w:sz="4" w:space="0" w:color="000000"/>
              <w:left w:val="single" w:sz="4" w:space="0" w:color="000000"/>
              <w:bottom w:val="single" w:sz="4" w:space="0" w:color="000000"/>
              <w:right w:val="single" w:sz="4" w:space="0" w:color="000000"/>
            </w:tcBorders>
          </w:tcPr>
          <w:p w14:paraId="1B203BFB" w14:textId="7C2F5345" w:rsidR="0041093B" w:rsidRPr="0005616D" w:rsidRDefault="009352F5" w:rsidP="004937B6">
            <w:pPr>
              <w:jc w:val="center"/>
              <w:rPr>
                <w:rFonts w:asciiTheme="minorEastAsia" w:hAnsiTheme="minorEastAsia"/>
                <w:color w:val="000000"/>
              </w:rPr>
            </w:pPr>
            <w:proofErr w:type="spellStart"/>
            <w:r>
              <w:rPr>
                <w:rFonts w:asciiTheme="minorEastAsia" w:hAnsiTheme="minorEastAsia" w:hint="eastAsia"/>
                <w:color w:val="000000"/>
              </w:rPr>
              <w:t>ShaoPu</w:t>
            </w:r>
            <w:proofErr w:type="spellEnd"/>
          </w:p>
        </w:tc>
        <w:tc>
          <w:tcPr>
            <w:tcW w:w="5386" w:type="dxa"/>
            <w:tcBorders>
              <w:top w:val="single" w:sz="4" w:space="0" w:color="000000"/>
              <w:left w:val="single" w:sz="4" w:space="0" w:color="000000"/>
              <w:bottom w:val="single" w:sz="4" w:space="0" w:color="000000"/>
              <w:right w:val="single" w:sz="4" w:space="0" w:color="000000"/>
            </w:tcBorders>
          </w:tcPr>
          <w:p w14:paraId="2B042144" w14:textId="6C08736E" w:rsidR="0041093B" w:rsidRPr="0005616D" w:rsidRDefault="00CF7E5B" w:rsidP="004937B6">
            <w:pPr>
              <w:rPr>
                <w:rFonts w:asciiTheme="minorEastAsia" w:hAnsiTheme="minorEastAsia"/>
                <w:color w:val="000000"/>
              </w:rPr>
            </w:pPr>
            <w:r>
              <w:rPr>
                <w:rFonts w:asciiTheme="minorEastAsia" w:hAnsiTheme="minorEastAsia"/>
                <w:color w:val="000000"/>
              </w:rPr>
              <w:t>F</w:t>
            </w:r>
            <w:r>
              <w:rPr>
                <w:rFonts w:asciiTheme="minorEastAsia" w:hAnsiTheme="minorEastAsia" w:hint="eastAsia"/>
                <w:color w:val="000000"/>
              </w:rPr>
              <w:t xml:space="preserve">irst </w:t>
            </w:r>
            <w:r>
              <w:rPr>
                <w:rFonts w:asciiTheme="minorEastAsia" w:hAnsiTheme="minorEastAsia"/>
                <w:color w:val="000000"/>
              </w:rPr>
              <w:t>version</w:t>
            </w:r>
          </w:p>
        </w:tc>
      </w:tr>
      <w:tr w:rsidR="005747B6" w:rsidRPr="0005616D" w14:paraId="41BDEA97" w14:textId="77777777" w:rsidTr="00760456">
        <w:trPr>
          <w:trHeight w:val="195"/>
        </w:trPr>
        <w:tc>
          <w:tcPr>
            <w:tcW w:w="1526" w:type="dxa"/>
            <w:tcBorders>
              <w:top w:val="single" w:sz="4" w:space="0" w:color="000000"/>
              <w:left w:val="single" w:sz="4" w:space="0" w:color="000000"/>
              <w:bottom w:val="single" w:sz="4" w:space="0" w:color="000000"/>
              <w:right w:val="single" w:sz="4" w:space="0" w:color="000000"/>
            </w:tcBorders>
          </w:tcPr>
          <w:p w14:paraId="4F3E152D" w14:textId="03F56EAC" w:rsidR="005747B6" w:rsidRPr="0005616D" w:rsidRDefault="005747B6" w:rsidP="004937B6">
            <w:pPr>
              <w:rPr>
                <w:rFonts w:asciiTheme="minorEastAsia" w:hAnsiTheme="minorEastAsia"/>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1BBF4567" w14:textId="79A366E4" w:rsidR="005747B6" w:rsidRPr="0005616D" w:rsidRDefault="005747B6" w:rsidP="004937B6">
            <w:pPr>
              <w:rPr>
                <w:rFonts w:asciiTheme="minorEastAsia" w:hAnsiTheme="minorEastAsia"/>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3D64308" w14:textId="0CAF31B1" w:rsidR="005747B6" w:rsidRPr="0005616D" w:rsidRDefault="005747B6" w:rsidP="004937B6">
            <w:pPr>
              <w:jc w:val="center"/>
              <w:rPr>
                <w:rFonts w:asciiTheme="minorEastAsia" w:hAnsiTheme="minorEastAsia"/>
                <w:color w:val="000000"/>
              </w:rPr>
            </w:pPr>
          </w:p>
        </w:tc>
        <w:tc>
          <w:tcPr>
            <w:tcW w:w="5386" w:type="dxa"/>
            <w:tcBorders>
              <w:top w:val="single" w:sz="4" w:space="0" w:color="000000"/>
              <w:left w:val="single" w:sz="4" w:space="0" w:color="000000"/>
              <w:bottom w:val="single" w:sz="4" w:space="0" w:color="000000"/>
              <w:right w:val="single" w:sz="4" w:space="0" w:color="000000"/>
            </w:tcBorders>
          </w:tcPr>
          <w:p w14:paraId="1DD64FBE" w14:textId="38120654" w:rsidR="005747B6" w:rsidRPr="0005616D" w:rsidRDefault="005747B6" w:rsidP="004937B6">
            <w:pPr>
              <w:rPr>
                <w:rFonts w:asciiTheme="minorEastAsia" w:hAnsiTheme="minorEastAsia"/>
                <w:color w:val="000000"/>
              </w:rPr>
            </w:pPr>
          </w:p>
        </w:tc>
      </w:tr>
      <w:tr w:rsidR="005747B6" w:rsidRPr="0005616D" w14:paraId="6E648CA8" w14:textId="77777777" w:rsidTr="00760456">
        <w:trPr>
          <w:trHeight w:val="299"/>
        </w:trPr>
        <w:tc>
          <w:tcPr>
            <w:tcW w:w="1526" w:type="dxa"/>
            <w:tcBorders>
              <w:top w:val="single" w:sz="4" w:space="0" w:color="000000"/>
              <w:left w:val="single" w:sz="4" w:space="0" w:color="000000"/>
              <w:bottom w:val="single" w:sz="4" w:space="0" w:color="000000"/>
              <w:right w:val="single" w:sz="4" w:space="0" w:color="000000"/>
            </w:tcBorders>
          </w:tcPr>
          <w:p w14:paraId="2DDD7008" w14:textId="268992BE" w:rsidR="005747B6" w:rsidRPr="0005616D" w:rsidRDefault="005747B6" w:rsidP="004937B6">
            <w:pPr>
              <w:rPr>
                <w:rFonts w:asciiTheme="minorEastAsia" w:hAnsiTheme="minorEastAsia"/>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231FC032" w14:textId="06CF4EC8" w:rsidR="005747B6" w:rsidRPr="0005616D" w:rsidRDefault="005747B6" w:rsidP="004937B6">
            <w:pPr>
              <w:rPr>
                <w:rFonts w:asciiTheme="minorEastAsia" w:hAnsiTheme="minorEastAsia"/>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41CF71D" w14:textId="5A0DF445" w:rsidR="005747B6" w:rsidRPr="0005616D" w:rsidRDefault="005747B6" w:rsidP="004937B6">
            <w:pPr>
              <w:jc w:val="center"/>
              <w:rPr>
                <w:rFonts w:asciiTheme="minorEastAsia" w:hAnsiTheme="minorEastAsia"/>
                <w:color w:val="000000"/>
              </w:rPr>
            </w:pPr>
          </w:p>
        </w:tc>
        <w:tc>
          <w:tcPr>
            <w:tcW w:w="5386" w:type="dxa"/>
            <w:tcBorders>
              <w:top w:val="single" w:sz="4" w:space="0" w:color="000000"/>
              <w:left w:val="single" w:sz="4" w:space="0" w:color="000000"/>
              <w:bottom w:val="single" w:sz="4" w:space="0" w:color="000000"/>
              <w:right w:val="single" w:sz="4" w:space="0" w:color="000000"/>
            </w:tcBorders>
          </w:tcPr>
          <w:p w14:paraId="3640C8CF" w14:textId="6460DBF2" w:rsidR="005747B6" w:rsidRPr="0005616D" w:rsidRDefault="005747B6" w:rsidP="004937B6">
            <w:pPr>
              <w:rPr>
                <w:rFonts w:asciiTheme="minorEastAsia" w:hAnsiTheme="minorEastAsia"/>
                <w:color w:val="000000"/>
              </w:rPr>
            </w:pPr>
          </w:p>
        </w:tc>
      </w:tr>
      <w:tr w:rsidR="005747B6" w:rsidRPr="0005616D" w14:paraId="6FA63B72" w14:textId="77777777" w:rsidTr="00760456">
        <w:trPr>
          <w:trHeight w:val="402"/>
        </w:trPr>
        <w:tc>
          <w:tcPr>
            <w:tcW w:w="1526" w:type="dxa"/>
            <w:tcBorders>
              <w:top w:val="single" w:sz="4" w:space="0" w:color="000000"/>
              <w:left w:val="single" w:sz="4" w:space="0" w:color="000000"/>
              <w:bottom w:val="single" w:sz="4" w:space="0" w:color="000000"/>
              <w:right w:val="single" w:sz="4" w:space="0" w:color="000000"/>
            </w:tcBorders>
          </w:tcPr>
          <w:p w14:paraId="2274F29B" w14:textId="66676BB4" w:rsidR="005747B6" w:rsidRPr="0005616D" w:rsidRDefault="005747B6" w:rsidP="004937B6">
            <w:pPr>
              <w:rPr>
                <w:rFonts w:asciiTheme="minorEastAsia" w:hAnsiTheme="minorEastAsia"/>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B8BFB99" w14:textId="0848A826" w:rsidR="005747B6" w:rsidRPr="0005616D" w:rsidRDefault="005747B6" w:rsidP="004937B6">
            <w:pPr>
              <w:rPr>
                <w:rFonts w:asciiTheme="minorEastAsia" w:hAnsiTheme="minorEastAsia"/>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400DE0" w14:textId="5E4E98CC" w:rsidR="005747B6" w:rsidRPr="0005616D" w:rsidRDefault="005747B6" w:rsidP="004937B6">
            <w:pPr>
              <w:jc w:val="center"/>
              <w:rPr>
                <w:rFonts w:asciiTheme="minorEastAsia" w:hAnsiTheme="minorEastAsia"/>
                <w:color w:val="000000"/>
              </w:rPr>
            </w:pPr>
          </w:p>
        </w:tc>
        <w:tc>
          <w:tcPr>
            <w:tcW w:w="5386" w:type="dxa"/>
            <w:tcBorders>
              <w:top w:val="single" w:sz="4" w:space="0" w:color="000000"/>
              <w:left w:val="single" w:sz="4" w:space="0" w:color="000000"/>
              <w:bottom w:val="single" w:sz="4" w:space="0" w:color="000000"/>
              <w:right w:val="single" w:sz="4" w:space="0" w:color="000000"/>
            </w:tcBorders>
          </w:tcPr>
          <w:p w14:paraId="6861166D" w14:textId="6AF89A91" w:rsidR="005747B6" w:rsidRPr="0005616D" w:rsidRDefault="005747B6" w:rsidP="004937B6">
            <w:pPr>
              <w:rPr>
                <w:rFonts w:asciiTheme="minorEastAsia" w:hAnsiTheme="minorEastAsia"/>
                <w:color w:val="000000"/>
              </w:rPr>
            </w:pPr>
          </w:p>
        </w:tc>
      </w:tr>
      <w:bookmarkEnd w:id="0"/>
    </w:tbl>
    <w:p w14:paraId="44E30E8C" w14:textId="77777777" w:rsidR="003507CC" w:rsidRPr="0005616D" w:rsidRDefault="003507CC" w:rsidP="008E119C">
      <w:pPr>
        <w:rPr>
          <w:rFonts w:asciiTheme="minorEastAsia" w:hAnsiTheme="minorEastAsia"/>
          <w:szCs w:val="21"/>
        </w:rPr>
      </w:pPr>
    </w:p>
    <w:p w14:paraId="55B1EDEB" w14:textId="77777777" w:rsidR="001D28CD" w:rsidRPr="0005616D" w:rsidRDefault="001D28CD" w:rsidP="008E119C">
      <w:pPr>
        <w:rPr>
          <w:rFonts w:asciiTheme="minorEastAsia" w:hAnsiTheme="minorEastAsia"/>
          <w:szCs w:val="21"/>
        </w:rPr>
      </w:pPr>
    </w:p>
    <w:p w14:paraId="26014124" w14:textId="77777777" w:rsidR="001D28CD" w:rsidRPr="0005616D" w:rsidRDefault="001D28CD" w:rsidP="008E119C">
      <w:pPr>
        <w:rPr>
          <w:rFonts w:asciiTheme="minorEastAsia" w:hAnsiTheme="minorEastAsia"/>
          <w:szCs w:val="21"/>
        </w:rPr>
      </w:pPr>
    </w:p>
    <w:p w14:paraId="192CC3B8" w14:textId="77777777" w:rsidR="001D28CD" w:rsidRPr="0005616D" w:rsidRDefault="001D28CD" w:rsidP="008E119C">
      <w:pPr>
        <w:rPr>
          <w:rFonts w:asciiTheme="minorEastAsia" w:hAnsiTheme="minorEastAsia"/>
          <w:szCs w:val="21"/>
        </w:rPr>
      </w:pPr>
    </w:p>
    <w:p w14:paraId="655D21D0" w14:textId="77777777" w:rsidR="001D28CD" w:rsidRPr="0005616D" w:rsidRDefault="001D28CD" w:rsidP="008E119C">
      <w:pPr>
        <w:rPr>
          <w:rFonts w:asciiTheme="minorEastAsia" w:hAnsiTheme="minorEastAsia"/>
          <w:szCs w:val="21"/>
        </w:rPr>
      </w:pPr>
    </w:p>
    <w:p w14:paraId="40E71CB4" w14:textId="77777777" w:rsidR="001D28CD" w:rsidRPr="0005616D" w:rsidRDefault="001D28CD" w:rsidP="008E119C">
      <w:pPr>
        <w:rPr>
          <w:rFonts w:asciiTheme="minorEastAsia" w:hAnsiTheme="minorEastAsia"/>
          <w:szCs w:val="21"/>
        </w:rPr>
      </w:pPr>
    </w:p>
    <w:p w14:paraId="7D44EDB1" w14:textId="77777777" w:rsidR="001D28CD" w:rsidRPr="0005616D" w:rsidRDefault="001D28CD" w:rsidP="008E119C">
      <w:pPr>
        <w:rPr>
          <w:rFonts w:asciiTheme="minorEastAsia" w:hAnsiTheme="minorEastAsia"/>
          <w:szCs w:val="21"/>
        </w:rPr>
      </w:pPr>
    </w:p>
    <w:p w14:paraId="585FAA5E" w14:textId="77777777" w:rsidR="001D28CD" w:rsidRPr="0005616D" w:rsidRDefault="001D28CD" w:rsidP="008E119C">
      <w:pPr>
        <w:rPr>
          <w:rFonts w:asciiTheme="minorEastAsia" w:hAnsiTheme="minorEastAsia"/>
          <w:szCs w:val="21"/>
        </w:rPr>
      </w:pPr>
    </w:p>
    <w:p w14:paraId="6917B6C8" w14:textId="77777777" w:rsidR="001D28CD" w:rsidRPr="0005616D" w:rsidRDefault="001D28CD" w:rsidP="008E119C">
      <w:pPr>
        <w:rPr>
          <w:rFonts w:asciiTheme="minorEastAsia" w:hAnsiTheme="minorEastAsia"/>
          <w:szCs w:val="21"/>
        </w:rPr>
      </w:pPr>
    </w:p>
    <w:p w14:paraId="121F4E1E" w14:textId="77777777" w:rsidR="0035630E" w:rsidRPr="0005616D" w:rsidRDefault="0035630E" w:rsidP="00655004">
      <w:pPr>
        <w:jc w:val="left"/>
        <w:rPr>
          <w:rFonts w:asciiTheme="minorEastAsia" w:hAnsiTheme="minorEastAsia"/>
          <w:szCs w:val="21"/>
        </w:rPr>
        <w:sectPr w:rsidR="0035630E" w:rsidRPr="0005616D" w:rsidSect="000F5F4A">
          <w:headerReference w:type="even" r:id="rId11"/>
          <w:headerReference w:type="default" r:id="rId12"/>
          <w:footerReference w:type="default" r:id="rId13"/>
          <w:headerReference w:type="first" r:id="rId14"/>
          <w:pgSz w:w="11906" w:h="16838" w:code="9"/>
          <w:pgMar w:top="1440" w:right="1080" w:bottom="1440" w:left="1080" w:header="567" w:footer="850" w:gutter="0"/>
          <w:pgNumType w:fmt="lowerRoman" w:start="0"/>
          <w:cols w:space="425"/>
          <w:titlePg/>
          <w:docGrid w:type="lines" w:linePitch="312"/>
        </w:sectPr>
      </w:pPr>
    </w:p>
    <w:bookmarkStart w:id="1" w:name="_Toc95308001" w:displacedByCustomXml="next"/>
    <w:sdt>
      <w:sdtPr>
        <w:rPr>
          <w:rFonts w:asciiTheme="minorEastAsia" w:hAnsiTheme="minorEastAsia" w:cstheme="minorBidi"/>
          <w:b w:val="0"/>
          <w:bCs w:val="0"/>
          <w:kern w:val="2"/>
          <w:sz w:val="21"/>
          <w:szCs w:val="22"/>
          <w:lang w:val="zh-CN"/>
        </w:rPr>
        <w:id w:val="1492137133"/>
        <w:docPartObj>
          <w:docPartGallery w:val="Table of Contents"/>
          <w:docPartUnique/>
        </w:docPartObj>
      </w:sdtPr>
      <w:sdtEndPr/>
      <w:sdtContent>
        <w:p w14:paraId="56049EA0" w14:textId="0AE4BA86" w:rsidR="00AB7246" w:rsidRPr="0005616D" w:rsidRDefault="00C33586" w:rsidP="00171B42">
          <w:pPr>
            <w:pStyle w:val="10"/>
            <w:numPr>
              <w:ilvl w:val="0"/>
              <w:numId w:val="0"/>
            </w:numPr>
            <w:spacing w:line="240" w:lineRule="auto"/>
            <w:ind w:left="425" w:hanging="425"/>
            <w:rPr>
              <w:rFonts w:asciiTheme="minorEastAsia" w:hAnsiTheme="minorEastAsia"/>
            </w:rPr>
          </w:pPr>
          <w:r w:rsidRPr="00C33586">
            <w:rPr>
              <w:rFonts w:asciiTheme="minorEastAsia" w:hAnsiTheme="minorEastAsia"/>
            </w:rPr>
            <w:t>Table of Content</w:t>
          </w:r>
          <w:bookmarkEnd w:id="1"/>
        </w:p>
        <w:p w14:paraId="3A30368B" w14:textId="43C918C2" w:rsidR="00B54441" w:rsidRDefault="00E01D65">
          <w:pPr>
            <w:pStyle w:val="11"/>
            <w:rPr>
              <w:rFonts w:asciiTheme="minorHAnsi" w:hAnsiTheme="minorHAnsi"/>
              <w:noProof/>
            </w:rPr>
          </w:pPr>
          <w:r>
            <w:rPr>
              <w:rFonts w:asciiTheme="minorEastAsia" w:hAnsiTheme="minorEastAsia"/>
            </w:rPr>
            <w:fldChar w:fldCharType="begin"/>
          </w:r>
          <w:r>
            <w:rPr>
              <w:rFonts w:asciiTheme="minorEastAsia" w:hAnsiTheme="minorEastAsia"/>
            </w:rPr>
            <w:instrText xml:space="preserve"> TOC \o "1-3" </w:instrText>
          </w:r>
          <w:r>
            <w:rPr>
              <w:rFonts w:asciiTheme="minorEastAsia" w:hAnsiTheme="minorEastAsia"/>
            </w:rPr>
            <w:fldChar w:fldCharType="separate"/>
          </w:r>
          <w:r w:rsidR="00B54441" w:rsidRPr="002B563A">
            <w:rPr>
              <w:rFonts w:asciiTheme="minorEastAsia" w:hAnsiTheme="minorEastAsia"/>
              <w:noProof/>
            </w:rPr>
            <w:t>Table of Content</w:t>
          </w:r>
          <w:r w:rsidR="00B54441">
            <w:rPr>
              <w:noProof/>
            </w:rPr>
            <w:tab/>
          </w:r>
          <w:r w:rsidR="00B54441">
            <w:rPr>
              <w:noProof/>
            </w:rPr>
            <w:fldChar w:fldCharType="begin"/>
          </w:r>
          <w:r w:rsidR="00B54441">
            <w:rPr>
              <w:noProof/>
            </w:rPr>
            <w:instrText xml:space="preserve"> PAGEREF _Toc95308001 \h </w:instrText>
          </w:r>
          <w:r w:rsidR="00B54441">
            <w:rPr>
              <w:noProof/>
            </w:rPr>
          </w:r>
          <w:r w:rsidR="00B54441">
            <w:rPr>
              <w:noProof/>
            </w:rPr>
            <w:fldChar w:fldCharType="separate"/>
          </w:r>
          <w:r w:rsidR="00B54441">
            <w:rPr>
              <w:noProof/>
            </w:rPr>
            <w:t>2</w:t>
          </w:r>
          <w:r w:rsidR="00B54441">
            <w:rPr>
              <w:noProof/>
            </w:rPr>
            <w:fldChar w:fldCharType="end"/>
          </w:r>
        </w:p>
        <w:p w14:paraId="66A948A9" w14:textId="55956912" w:rsidR="00B54441" w:rsidRDefault="00B54441">
          <w:pPr>
            <w:pStyle w:val="11"/>
            <w:rPr>
              <w:rFonts w:asciiTheme="minorHAnsi" w:hAnsiTheme="minorHAnsi"/>
              <w:noProof/>
            </w:rPr>
          </w:pPr>
          <w:r w:rsidRPr="002B563A">
            <w:rPr>
              <w:rFonts w:ascii="Times New Roman" w:hAnsi="Times New Roman" w:cs="Times New Roman"/>
              <w:noProof/>
              <w:snapToGrid w:val="0"/>
              <w:color w:val="FF0000"/>
              <w:w w:val="0"/>
              <w:kern w:val="0"/>
            </w:rPr>
            <w:t>1</w:t>
          </w:r>
          <w:r>
            <w:rPr>
              <w:rFonts w:asciiTheme="minorHAnsi" w:hAnsiTheme="minorHAnsi"/>
              <w:noProof/>
            </w:rPr>
            <w:tab/>
          </w:r>
          <w:r w:rsidRPr="002B563A">
            <w:rPr>
              <w:rFonts w:asciiTheme="minorEastAsia" w:hAnsiTheme="minorEastAsia"/>
              <w:noProof/>
              <w:color w:val="FF0000"/>
            </w:rPr>
            <w:t>Introduction</w:t>
          </w:r>
          <w:r>
            <w:rPr>
              <w:noProof/>
            </w:rPr>
            <w:tab/>
          </w:r>
          <w:r>
            <w:rPr>
              <w:noProof/>
            </w:rPr>
            <w:fldChar w:fldCharType="begin"/>
          </w:r>
          <w:r>
            <w:rPr>
              <w:noProof/>
            </w:rPr>
            <w:instrText xml:space="preserve"> PAGEREF _Toc95308002 \h </w:instrText>
          </w:r>
          <w:r>
            <w:rPr>
              <w:noProof/>
            </w:rPr>
          </w:r>
          <w:r>
            <w:rPr>
              <w:noProof/>
            </w:rPr>
            <w:fldChar w:fldCharType="separate"/>
          </w:r>
          <w:r>
            <w:rPr>
              <w:noProof/>
            </w:rPr>
            <w:t>4</w:t>
          </w:r>
          <w:r>
            <w:rPr>
              <w:noProof/>
            </w:rPr>
            <w:fldChar w:fldCharType="end"/>
          </w:r>
        </w:p>
        <w:p w14:paraId="07557741" w14:textId="62D3C3F5"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1.1</w:t>
          </w:r>
          <w:r>
            <w:rPr>
              <w:rFonts w:asciiTheme="minorHAnsi" w:hAnsiTheme="minorHAnsi"/>
              <w:noProof/>
            </w:rPr>
            <w:tab/>
          </w:r>
          <w:r w:rsidRPr="002B563A">
            <w:rPr>
              <w:rFonts w:asciiTheme="minorEastAsia" w:hAnsiTheme="minorEastAsia"/>
              <w:noProof/>
              <w:color w:val="FF0000"/>
            </w:rPr>
            <w:t>Terminal configuration</w:t>
          </w:r>
          <w:r>
            <w:rPr>
              <w:noProof/>
            </w:rPr>
            <w:tab/>
          </w:r>
          <w:r>
            <w:rPr>
              <w:noProof/>
            </w:rPr>
            <w:fldChar w:fldCharType="begin"/>
          </w:r>
          <w:r>
            <w:rPr>
              <w:noProof/>
            </w:rPr>
            <w:instrText xml:space="preserve"> PAGEREF _Toc95308003 \h </w:instrText>
          </w:r>
          <w:r>
            <w:rPr>
              <w:noProof/>
            </w:rPr>
          </w:r>
          <w:r>
            <w:rPr>
              <w:noProof/>
            </w:rPr>
            <w:fldChar w:fldCharType="separate"/>
          </w:r>
          <w:r>
            <w:rPr>
              <w:noProof/>
            </w:rPr>
            <w:t>4</w:t>
          </w:r>
          <w:r>
            <w:rPr>
              <w:noProof/>
            </w:rPr>
            <w:fldChar w:fldCharType="end"/>
          </w:r>
        </w:p>
        <w:p w14:paraId="74CCB5C0" w14:textId="27D51931" w:rsidR="00B54441" w:rsidRDefault="00B54441">
          <w:pPr>
            <w:pStyle w:val="11"/>
            <w:rPr>
              <w:rFonts w:asciiTheme="minorHAnsi" w:hAnsiTheme="minorHAnsi"/>
              <w:noProof/>
            </w:rPr>
          </w:pPr>
          <w:r w:rsidRPr="002B563A">
            <w:rPr>
              <w:rFonts w:ascii="Times New Roman" w:hAnsi="Times New Roman" w:cs="Times New Roman"/>
              <w:noProof/>
              <w:snapToGrid w:val="0"/>
              <w:color w:val="FF0000"/>
              <w:w w:val="0"/>
              <w:kern w:val="0"/>
            </w:rPr>
            <w:t>2</w:t>
          </w:r>
          <w:r>
            <w:rPr>
              <w:rFonts w:asciiTheme="minorHAnsi" w:hAnsiTheme="minorHAnsi"/>
              <w:noProof/>
            </w:rPr>
            <w:tab/>
          </w:r>
          <w:r w:rsidRPr="002B563A">
            <w:rPr>
              <w:rFonts w:asciiTheme="minorEastAsia" w:hAnsiTheme="minorEastAsia"/>
              <w:noProof/>
              <w:color w:val="FF0000"/>
            </w:rPr>
            <w:t>Terminal AID and CAPK configuration</w:t>
          </w:r>
          <w:r>
            <w:rPr>
              <w:noProof/>
            </w:rPr>
            <w:tab/>
          </w:r>
          <w:r>
            <w:rPr>
              <w:noProof/>
            </w:rPr>
            <w:fldChar w:fldCharType="begin"/>
          </w:r>
          <w:r>
            <w:rPr>
              <w:noProof/>
            </w:rPr>
            <w:instrText xml:space="preserve"> PAGEREF _Toc95308004 \h </w:instrText>
          </w:r>
          <w:r>
            <w:rPr>
              <w:noProof/>
            </w:rPr>
          </w:r>
          <w:r>
            <w:rPr>
              <w:noProof/>
            </w:rPr>
            <w:fldChar w:fldCharType="separate"/>
          </w:r>
          <w:r>
            <w:rPr>
              <w:noProof/>
            </w:rPr>
            <w:t>4</w:t>
          </w:r>
          <w:r>
            <w:rPr>
              <w:noProof/>
            </w:rPr>
            <w:fldChar w:fldCharType="end"/>
          </w:r>
        </w:p>
        <w:p w14:paraId="6C658F58" w14:textId="4E004C0E"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2.1</w:t>
          </w:r>
          <w:r>
            <w:rPr>
              <w:rFonts w:asciiTheme="minorHAnsi" w:hAnsiTheme="minorHAnsi"/>
              <w:noProof/>
            </w:rPr>
            <w:tab/>
          </w:r>
          <w:r w:rsidRPr="002B563A">
            <w:rPr>
              <w:rFonts w:asciiTheme="minorEastAsia" w:hAnsiTheme="minorEastAsia"/>
              <w:noProof/>
              <w:color w:val="FF0000"/>
            </w:rPr>
            <w:t>AID</w:t>
          </w:r>
          <w:r>
            <w:rPr>
              <w:noProof/>
            </w:rPr>
            <w:tab/>
          </w:r>
          <w:r>
            <w:rPr>
              <w:noProof/>
            </w:rPr>
            <w:fldChar w:fldCharType="begin"/>
          </w:r>
          <w:r>
            <w:rPr>
              <w:noProof/>
            </w:rPr>
            <w:instrText xml:space="preserve"> PAGEREF _Toc95308005 \h </w:instrText>
          </w:r>
          <w:r>
            <w:rPr>
              <w:noProof/>
            </w:rPr>
          </w:r>
          <w:r>
            <w:rPr>
              <w:noProof/>
            </w:rPr>
            <w:fldChar w:fldCharType="separate"/>
          </w:r>
          <w:r>
            <w:rPr>
              <w:noProof/>
            </w:rPr>
            <w:t>4</w:t>
          </w:r>
          <w:r>
            <w:rPr>
              <w:noProof/>
            </w:rPr>
            <w:fldChar w:fldCharType="end"/>
          </w:r>
        </w:p>
        <w:p w14:paraId="0F3901E8" w14:textId="3036372A"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2.2</w:t>
          </w:r>
          <w:r>
            <w:rPr>
              <w:rFonts w:asciiTheme="minorHAnsi" w:hAnsiTheme="minorHAnsi"/>
              <w:noProof/>
            </w:rPr>
            <w:tab/>
          </w:r>
          <w:r w:rsidRPr="002B563A">
            <w:rPr>
              <w:rFonts w:asciiTheme="minorEastAsia" w:hAnsiTheme="minorEastAsia"/>
              <w:noProof/>
              <w:color w:val="FF0000"/>
            </w:rPr>
            <w:t>CAPK</w:t>
          </w:r>
          <w:r>
            <w:rPr>
              <w:noProof/>
            </w:rPr>
            <w:tab/>
          </w:r>
          <w:r>
            <w:rPr>
              <w:noProof/>
            </w:rPr>
            <w:fldChar w:fldCharType="begin"/>
          </w:r>
          <w:r>
            <w:rPr>
              <w:noProof/>
            </w:rPr>
            <w:instrText xml:space="preserve"> PAGEREF _Toc95308006 \h </w:instrText>
          </w:r>
          <w:r>
            <w:rPr>
              <w:noProof/>
            </w:rPr>
          </w:r>
          <w:r>
            <w:rPr>
              <w:noProof/>
            </w:rPr>
            <w:fldChar w:fldCharType="separate"/>
          </w:r>
          <w:r>
            <w:rPr>
              <w:noProof/>
            </w:rPr>
            <w:t>8</w:t>
          </w:r>
          <w:r>
            <w:rPr>
              <w:noProof/>
            </w:rPr>
            <w:fldChar w:fldCharType="end"/>
          </w:r>
        </w:p>
        <w:p w14:paraId="190ADA28" w14:textId="6EBE2D6A"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2.3</w:t>
          </w:r>
          <w:r>
            <w:rPr>
              <w:rFonts w:asciiTheme="minorHAnsi" w:hAnsiTheme="minorHAnsi"/>
              <w:noProof/>
            </w:rPr>
            <w:tab/>
          </w:r>
          <w:r w:rsidRPr="002B563A">
            <w:rPr>
              <w:rFonts w:asciiTheme="minorEastAsia" w:hAnsiTheme="minorEastAsia"/>
              <w:noProof/>
              <w:color w:val="FF0000"/>
            </w:rPr>
            <w:t>Related EMV tags</w:t>
          </w:r>
          <w:r>
            <w:rPr>
              <w:noProof/>
            </w:rPr>
            <w:tab/>
          </w:r>
          <w:r>
            <w:rPr>
              <w:noProof/>
            </w:rPr>
            <w:fldChar w:fldCharType="begin"/>
          </w:r>
          <w:r>
            <w:rPr>
              <w:noProof/>
            </w:rPr>
            <w:instrText xml:space="preserve"> PAGEREF _Toc95308007 \h </w:instrText>
          </w:r>
          <w:r>
            <w:rPr>
              <w:noProof/>
            </w:rPr>
          </w:r>
          <w:r>
            <w:rPr>
              <w:noProof/>
            </w:rPr>
            <w:fldChar w:fldCharType="separate"/>
          </w:r>
          <w:r>
            <w:rPr>
              <w:noProof/>
            </w:rPr>
            <w:t>16</w:t>
          </w:r>
          <w:r>
            <w:rPr>
              <w:noProof/>
            </w:rPr>
            <w:fldChar w:fldCharType="end"/>
          </w:r>
        </w:p>
        <w:p w14:paraId="505FDED6" w14:textId="5BA3F731" w:rsidR="00B54441" w:rsidRDefault="00B54441">
          <w:pPr>
            <w:pStyle w:val="11"/>
            <w:rPr>
              <w:rFonts w:asciiTheme="minorHAnsi" w:hAnsiTheme="minorHAnsi"/>
              <w:noProof/>
            </w:rPr>
          </w:pPr>
          <w:r w:rsidRPr="002B563A">
            <w:rPr>
              <w:rFonts w:ascii="Times New Roman" w:hAnsi="Times New Roman" w:cs="Times New Roman"/>
              <w:noProof/>
              <w:snapToGrid w:val="0"/>
              <w:color w:val="FF0000"/>
              <w:w w:val="0"/>
              <w:kern w:val="0"/>
            </w:rPr>
            <w:t>3</w:t>
          </w:r>
          <w:r>
            <w:rPr>
              <w:rFonts w:asciiTheme="minorHAnsi" w:hAnsiTheme="minorHAnsi"/>
              <w:noProof/>
            </w:rPr>
            <w:tab/>
          </w:r>
          <w:r w:rsidRPr="002B563A">
            <w:rPr>
              <w:rFonts w:asciiTheme="minorEastAsia" w:hAnsiTheme="minorEastAsia"/>
              <w:noProof/>
              <w:color w:val="FF0000"/>
            </w:rPr>
            <w:t>Test cases</w:t>
          </w:r>
          <w:r>
            <w:rPr>
              <w:noProof/>
            </w:rPr>
            <w:tab/>
          </w:r>
          <w:r>
            <w:rPr>
              <w:noProof/>
            </w:rPr>
            <w:fldChar w:fldCharType="begin"/>
          </w:r>
          <w:r>
            <w:rPr>
              <w:noProof/>
            </w:rPr>
            <w:instrText xml:space="preserve"> PAGEREF _Toc95308008 \h </w:instrText>
          </w:r>
          <w:r>
            <w:rPr>
              <w:noProof/>
            </w:rPr>
          </w:r>
          <w:r>
            <w:rPr>
              <w:noProof/>
            </w:rPr>
            <w:fldChar w:fldCharType="separate"/>
          </w:r>
          <w:r>
            <w:rPr>
              <w:noProof/>
            </w:rPr>
            <w:t>18</w:t>
          </w:r>
          <w:r>
            <w:rPr>
              <w:noProof/>
            </w:rPr>
            <w:fldChar w:fldCharType="end"/>
          </w:r>
        </w:p>
        <w:p w14:paraId="08F49B53" w14:textId="59D4256E"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3.1</w:t>
          </w:r>
          <w:r>
            <w:rPr>
              <w:rFonts w:asciiTheme="minorHAnsi" w:hAnsiTheme="minorHAnsi"/>
              <w:noProof/>
            </w:rPr>
            <w:tab/>
          </w:r>
          <w:r w:rsidRPr="002B563A">
            <w:rPr>
              <w:rFonts w:asciiTheme="minorEastAsia" w:hAnsiTheme="minorEastAsia"/>
              <w:noProof/>
              <w:color w:val="FF0000"/>
            </w:rPr>
            <w:t>COM Multiple Application</w:t>
          </w:r>
          <w:r>
            <w:rPr>
              <w:noProof/>
            </w:rPr>
            <w:tab/>
          </w:r>
          <w:r>
            <w:rPr>
              <w:noProof/>
            </w:rPr>
            <w:fldChar w:fldCharType="begin"/>
          </w:r>
          <w:r>
            <w:rPr>
              <w:noProof/>
            </w:rPr>
            <w:instrText xml:space="preserve"> PAGEREF _Toc95308009 \h </w:instrText>
          </w:r>
          <w:r>
            <w:rPr>
              <w:noProof/>
            </w:rPr>
          </w:r>
          <w:r>
            <w:rPr>
              <w:noProof/>
            </w:rPr>
            <w:fldChar w:fldCharType="separate"/>
          </w:r>
          <w:r>
            <w:rPr>
              <w:noProof/>
            </w:rPr>
            <w:t>18</w:t>
          </w:r>
          <w:r>
            <w:rPr>
              <w:noProof/>
            </w:rPr>
            <w:fldChar w:fldCharType="end"/>
          </w:r>
        </w:p>
        <w:p w14:paraId="2AF781FD" w14:textId="1ABCE6B2"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3.1.1</w:t>
          </w:r>
          <w:r>
            <w:rPr>
              <w:rFonts w:asciiTheme="minorHAnsi" w:hAnsiTheme="minorHAnsi"/>
              <w:noProof/>
            </w:rPr>
            <w:tab/>
          </w:r>
          <w:r w:rsidRPr="002B563A">
            <w:rPr>
              <w:noProof/>
              <w:color w:val="FF0000"/>
            </w:rPr>
            <w:t>COM01 Test 01 Scenario 01</w:t>
          </w:r>
          <w:r>
            <w:rPr>
              <w:noProof/>
            </w:rPr>
            <w:tab/>
          </w:r>
          <w:r>
            <w:rPr>
              <w:noProof/>
            </w:rPr>
            <w:fldChar w:fldCharType="begin"/>
          </w:r>
          <w:r>
            <w:rPr>
              <w:noProof/>
            </w:rPr>
            <w:instrText xml:space="preserve"> PAGEREF _Toc95308010 \h </w:instrText>
          </w:r>
          <w:r>
            <w:rPr>
              <w:noProof/>
            </w:rPr>
          </w:r>
          <w:r>
            <w:rPr>
              <w:noProof/>
            </w:rPr>
            <w:fldChar w:fldCharType="separate"/>
          </w:r>
          <w:r>
            <w:rPr>
              <w:noProof/>
            </w:rPr>
            <w:t>18</w:t>
          </w:r>
          <w:r>
            <w:rPr>
              <w:noProof/>
            </w:rPr>
            <w:fldChar w:fldCharType="end"/>
          </w:r>
        </w:p>
        <w:p w14:paraId="7442A1A5" w14:textId="21FB8F68"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3.1.2</w:t>
          </w:r>
          <w:r>
            <w:rPr>
              <w:rFonts w:asciiTheme="minorHAnsi" w:hAnsiTheme="minorHAnsi"/>
              <w:noProof/>
            </w:rPr>
            <w:tab/>
          </w:r>
          <w:r w:rsidRPr="002B563A">
            <w:rPr>
              <w:noProof/>
              <w:color w:val="FF0000"/>
            </w:rPr>
            <w:t>COM02 Test 02 Scenario 02</w:t>
          </w:r>
          <w:r>
            <w:rPr>
              <w:noProof/>
            </w:rPr>
            <w:tab/>
          </w:r>
          <w:r>
            <w:rPr>
              <w:noProof/>
            </w:rPr>
            <w:fldChar w:fldCharType="begin"/>
          </w:r>
          <w:r>
            <w:rPr>
              <w:noProof/>
            </w:rPr>
            <w:instrText xml:space="preserve"> PAGEREF _Toc95308011 \h </w:instrText>
          </w:r>
          <w:r>
            <w:rPr>
              <w:noProof/>
            </w:rPr>
          </w:r>
          <w:r>
            <w:rPr>
              <w:noProof/>
            </w:rPr>
            <w:fldChar w:fldCharType="separate"/>
          </w:r>
          <w:r>
            <w:rPr>
              <w:noProof/>
            </w:rPr>
            <w:t>19</w:t>
          </w:r>
          <w:r>
            <w:rPr>
              <w:noProof/>
            </w:rPr>
            <w:fldChar w:fldCharType="end"/>
          </w:r>
        </w:p>
        <w:p w14:paraId="3B4035DF" w14:textId="1CFD66E9"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3.2</w:t>
          </w:r>
          <w:r>
            <w:rPr>
              <w:rFonts w:asciiTheme="minorHAnsi" w:hAnsiTheme="minorHAnsi"/>
              <w:noProof/>
            </w:rPr>
            <w:tab/>
          </w:r>
          <w:r w:rsidRPr="002B563A">
            <w:rPr>
              <w:rFonts w:asciiTheme="minorEastAsia" w:hAnsiTheme="minorEastAsia"/>
              <w:noProof/>
              <w:color w:val="FF0000"/>
            </w:rPr>
            <w:t>MSI Maestro</w:t>
          </w:r>
          <w:r>
            <w:rPr>
              <w:noProof/>
            </w:rPr>
            <w:tab/>
          </w:r>
          <w:r>
            <w:rPr>
              <w:noProof/>
            </w:rPr>
            <w:fldChar w:fldCharType="begin"/>
          </w:r>
          <w:r>
            <w:rPr>
              <w:noProof/>
            </w:rPr>
            <w:instrText xml:space="preserve"> PAGEREF _Toc95308012 \h </w:instrText>
          </w:r>
          <w:r>
            <w:rPr>
              <w:noProof/>
            </w:rPr>
          </w:r>
          <w:r>
            <w:rPr>
              <w:noProof/>
            </w:rPr>
            <w:fldChar w:fldCharType="separate"/>
          </w:r>
          <w:r>
            <w:rPr>
              <w:noProof/>
            </w:rPr>
            <w:t>20</w:t>
          </w:r>
          <w:r>
            <w:rPr>
              <w:noProof/>
            </w:rPr>
            <w:fldChar w:fldCharType="end"/>
          </w:r>
        </w:p>
        <w:p w14:paraId="295F7A77" w14:textId="2D63F833"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w:t>
          </w:r>
          <w:r>
            <w:rPr>
              <w:rFonts w:asciiTheme="minorHAnsi" w:hAnsiTheme="minorHAnsi"/>
              <w:noProof/>
            </w:rPr>
            <w:tab/>
          </w:r>
          <w:r>
            <w:rPr>
              <w:noProof/>
            </w:rPr>
            <w:t>MSI02 Test 01 Scenario 01</w:t>
          </w:r>
          <w:r>
            <w:rPr>
              <w:noProof/>
            </w:rPr>
            <w:tab/>
          </w:r>
          <w:r>
            <w:rPr>
              <w:noProof/>
            </w:rPr>
            <w:fldChar w:fldCharType="begin"/>
          </w:r>
          <w:r>
            <w:rPr>
              <w:noProof/>
            </w:rPr>
            <w:instrText xml:space="preserve"> PAGEREF _Toc95308013 \h </w:instrText>
          </w:r>
          <w:r>
            <w:rPr>
              <w:noProof/>
            </w:rPr>
          </w:r>
          <w:r>
            <w:rPr>
              <w:noProof/>
            </w:rPr>
            <w:fldChar w:fldCharType="separate"/>
          </w:r>
          <w:r>
            <w:rPr>
              <w:noProof/>
            </w:rPr>
            <w:t>20</w:t>
          </w:r>
          <w:r>
            <w:rPr>
              <w:noProof/>
            </w:rPr>
            <w:fldChar w:fldCharType="end"/>
          </w:r>
        </w:p>
        <w:p w14:paraId="4EE9E186" w14:textId="13E731C3"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3.2.2</w:t>
          </w:r>
          <w:r>
            <w:rPr>
              <w:rFonts w:asciiTheme="minorHAnsi" w:hAnsiTheme="minorHAnsi"/>
              <w:noProof/>
            </w:rPr>
            <w:tab/>
          </w:r>
          <w:r>
            <w:rPr>
              <w:noProof/>
            </w:rPr>
            <w:t>MSI04 Test 02 Scenario 01</w:t>
          </w:r>
          <w:r>
            <w:rPr>
              <w:noProof/>
            </w:rPr>
            <w:tab/>
          </w:r>
          <w:r>
            <w:rPr>
              <w:noProof/>
            </w:rPr>
            <w:fldChar w:fldCharType="begin"/>
          </w:r>
          <w:r>
            <w:rPr>
              <w:noProof/>
            </w:rPr>
            <w:instrText xml:space="preserve"> PAGEREF _Toc95308014 \h </w:instrText>
          </w:r>
          <w:r>
            <w:rPr>
              <w:noProof/>
            </w:rPr>
          </w:r>
          <w:r>
            <w:rPr>
              <w:noProof/>
            </w:rPr>
            <w:fldChar w:fldCharType="separate"/>
          </w:r>
          <w:r>
            <w:rPr>
              <w:noProof/>
            </w:rPr>
            <w:t>20</w:t>
          </w:r>
          <w:r>
            <w:rPr>
              <w:noProof/>
            </w:rPr>
            <w:fldChar w:fldCharType="end"/>
          </w:r>
        </w:p>
        <w:p w14:paraId="7D7DB7A7" w14:textId="2272661A"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3.2.3</w:t>
          </w:r>
          <w:r>
            <w:rPr>
              <w:rFonts w:asciiTheme="minorHAnsi" w:hAnsiTheme="minorHAnsi"/>
              <w:noProof/>
            </w:rPr>
            <w:tab/>
          </w:r>
          <w:r>
            <w:rPr>
              <w:noProof/>
            </w:rPr>
            <w:t>MSI04 Test 04 Scenario 01</w:t>
          </w:r>
          <w:r>
            <w:rPr>
              <w:noProof/>
            </w:rPr>
            <w:tab/>
          </w:r>
          <w:r>
            <w:rPr>
              <w:noProof/>
            </w:rPr>
            <w:fldChar w:fldCharType="begin"/>
          </w:r>
          <w:r>
            <w:rPr>
              <w:noProof/>
            </w:rPr>
            <w:instrText xml:space="preserve"> PAGEREF _Toc95308015 \h </w:instrText>
          </w:r>
          <w:r>
            <w:rPr>
              <w:noProof/>
            </w:rPr>
          </w:r>
          <w:r>
            <w:rPr>
              <w:noProof/>
            </w:rPr>
            <w:fldChar w:fldCharType="separate"/>
          </w:r>
          <w:r>
            <w:rPr>
              <w:noProof/>
            </w:rPr>
            <w:t>22</w:t>
          </w:r>
          <w:r>
            <w:rPr>
              <w:noProof/>
            </w:rPr>
            <w:fldChar w:fldCharType="end"/>
          </w:r>
        </w:p>
        <w:p w14:paraId="5AFB8A09" w14:textId="0B237541"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3.2.4</w:t>
          </w:r>
          <w:r>
            <w:rPr>
              <w:rFonts w:asciiTheme="minorHAnsi" w:hAnsiTheme="minorHAnsi"/>
              <w:noProof/>
            </w:rPr>
            <w:tab/>
          </w:r>
          <w:r>
            <w:rPr>
              <w:noProof/>
            </w:rPr>
            <w:t>MSI12 Test 01 Scenario 02</w:t>
          </w:r>
          <w:r>
            <w:rPr>
              <w:noProof/>
            </w:rPr>
            <w:tab/>
          </w:r>
          <w:r>
            <w:rPr>
              <w:noProof/>
            </w:rPr>
            <w:fldChar w:fldCharType="begin"/>
          </w:r>
          <w:r>
            <w:rPr>
              <w:noProof/>
            </w:rPr>
            <w:instrText xml:space="preserve"> PAGEREF _Toc95308016 \h </w:instrText>
          </w:r>
          <w:r>
            <w:rPr>
              <w:noProof/>
            </w:rPr>
          </w:r>
          <w:r>
            <w:rPr>
              <w:noProof/>
            </w:rPr>
            <w:fldChar w:fldCharType="separate"/>
          </w:r>
          <w:r>
            <w:rPr>
              <w:noProof/>
            </w:rPr>
            <w:t>22</w:t>
          </w:r>
          <w:r>
            <w:rPr>
              <w:noProof/>
            </w:rPr>
            <w:fldChar w:fldCharType="end"/>
          </w:r>
        </w:p>
        <w:p w14:paraId="7EEB6B95" w14:textId="03E6AC91"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3.2.5</w:t>
          </w:r>
          <w:r>
            <w:rPr>
              <w:rFonts w:asciiTheme="minorHAnsi" w:hAnsiTheme="minorHAnsi"/>
              <w:noProof/>
            </w:rPr>
            <w:tab/>
          </w:r>
          <w:r>
            <w:rPr>
              <w:noProof/>
            </w:rPr>
            <w:t>MSI19 Test 01 Scenario 01</w:t>
          </w:r>
          <w:r>
            <w:rPr>
              <w:noProof/>
            </w:rPr>
            <w:tab/>
          </w:r>
          <w:r>
            <w:rPr>
              <w:noProof/>
            </w:rPr>
            <w:fldChar w:fldCharType="begin"/>
          </w:r>
          <w:r>
            <w:rPr>
              <w:noProof/>
            </w:rPr>
            <w:instrText xml:space="preserve"> PAGEREF _Toc95308017 \h </w:instrText>
          </w:r>
          <w:r>
            <w:rPr>
              <w:noProof/>
            </w:rPr>
          </w:r>
          <w:r>
            <w:rPr>
              <w:noProof/>
            </w:rPr>
            <w:fldChar w:fldCharType="separate"/>
          </w:r>
          <w:r>
            <w:rPr>
              <w:noProof/>
            </w:rPr>
            <w:t>23</w:t>
          </w:r>
          <w:r>
            <w:rPr>
              <w:noProof/>
            </w:rPr>
            <w:fldChar w:fldCharType="end"/>
          </w:r>
        </w:p>
        <w:p w14:paraId="288B3E0C" w14:textId="18ACA4D1"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3.2.6</w:t>
          </w:r>
          <w:r>
            <w:rPr>
              <w:rFonts w:asciiTheme="minorHAnsi" w:hAnsiTheme="minorHAnsi"/>
              <w:noProof/>
            </w:rPr>
            <w:tab/>
          </w:r>
          <w:r>
            <w:rPr>
              <w:noProof/>
            </w:rPr>
            <w:t>MSI19 Test 02 Scenario 01</w:t>
          </w:r>
          <w:r>
            <w:rPr>
              <w:noProof/>
            </w:rPr>
            <w:tab/>
          </w:r>
          <w:r>
            <w:rPr>
              <w:noProof/>
            </w:rPr>
            <w:fldChar w:fldCharType="begin"/>
          </w:r>
          <w:r>
            <w:rPr>
              <w:noProof/>
            </w:rPr>
            <w:instrText xml:space="preserve"> PAGEREF _Toc95308018 \h </w:instrText>
          </w:r>
          <w:r>
            <w:rPr>
              <w:noProof/>
            </w:rPr>
          </w:r>
          <w:r>
            <w:rPr>
              <w:noProof/>
            </w:rPr>
            <w:fldChar w:fldCharType="separate"/>
          </w:r>
          <w:r>
            <w:rPr>
              <w:noProof/>
            </w:rPr>
            <w:t>23</w:t>
          </w:r>
          <w:r>
            <w:rPr>
              <w:noProof/>
            </w:rPr>
            <w:fldChar w:fldCharType="end"/>
          </w:r>
        </w:p>
        <w:p w14:paraId="00D82336" w14:textId="1BD06A46"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3.2.7</w:t>
          </w:r>
          <w:r>
            <w:rPr>
              <w:rFonts w:asciiTheme="minorHAnsi" w:hAnsiTheme="minorHAnsi"/>
              <w:noProof/>
            </w:rPr>
            <w:tab/>
          </w:r>
          <w:r>
            <w:rPr>
              <w:noProof/>
            </w:rPr>
            <w:t>MSI50 Test 02 Scenario 01</w:t>
          </w:r>
          <w:r>
            <w:rPr>
              <w:noProof/>
            </w:rPr>
            <w:tab/>
          </w:r>
          <w:r>
            <w:rPr>
              <w:noProof/>
            </w:rPr>
            <w:fldChar w:fldCharType="begin"/>
          </w:r>
          <w:r>
            <w:rPr>
              <w:noProof/>
            </w:rPr>
            <w:instrText xml:space="preserve"> PAGEREF _Toc95308019 \h </w:instrText>
          </w:r>
          <w:r>
            <w:rPr>
              <w:noProof/>
            </w:rPr>
          </w:r>
          <w:r>
            <w:rPr>
              <w:noProof/>
            </w:rPr>
            <w:fldChar w:fldCharType="separate"/>
          </w:r>
          <w:r>
            <w:rPr>
              <w:noProof/>
            </w:rPr>
            <w:t>24</w:t>
          </w:r>
          <w:r>
            <w:rPr>
              <w:noProof/>
            </w:rPr>
            <w:fldChar w:fldCharType="end"/>
          </w:r>
        </w:p>
        <w:p w14:paraId="7ECB81B7" w14:textId="7345828F"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3.2.8</w:t>
          </w:r>
          <w:r>
            <w:rPr>
              <w:rFonts w:asciiTheme="minorHAnsi" w:hAnsiTheme="minorHAnsi"/>
              <w:noProof/>
            </w:rPr>
            <w:tab/>
          </w:r>
          <w:r>
            <w:rPr>
              <w:noProof/>
            </w:rPr>
            <w:t>MSI50 Test 02 Scenario 01</w:t>
          </w:r>
          <w:r>
            <w:rPr>
              <w:noProof/>
            </w:rPr>
            <w:tab/>
          </w:r>
          <w:r>
            <w:rPr>
              <w:noProof/>
            </w:rPr>
            <w:fldChar w:fldCharType="begin"/>
          </w:r>
          <w:r>
            <w:rPr>
              <w:noProof/>
            </w:rPr>
            <w:instrText xml:space="preserve"> PAGEREF _Toc95308020 \h </w:instrText>
          </w:r>
          <w:r>
            <w:rPr>
              <w:noProof/>
            </w:rPr>
          </w:r>
          <w:r>
            <w:rPr>
              <w:noProof/>
            </w:rPr>
            <w:fldChar w:fldCharType="separate"/>
          </w:r>
          <w:r>
            <w:rPr>
              <w:noProof/>
            </w:rPr>
            <w:t>25</w:t>
          </w:r>
          <w:r>
            <w:rPr>
              <w:noProof/>
            </w:rPr>
            <w:fldChar w:fldCharType="end"/>
          </w:r>
        </w:p>
        <w:p w14:paraId="603C4509" w14:textId="49570CD6"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3.2.9</w:t>
          </w:r>
          <w:r>
            <w:rPr>
              <w:rFonts w:asciiTheme="minorHAnsi" w:hAnsiTheme="minorHAnsi"/>
              <w:noProof/>
            </w:rPr>
            <w:tab/>
          </w:r>
          <w:r>
            <w:rPr>
              <w:noProof/>
            </w:rPr>
            <w:t>MSI50 Test 02 Scenario 02</w:t>
          </w:r>
          <w:r>
            <w:rPr>
              <w:noProof/>
            </w:rPr>
            <w:tab/>
          </w:r>
          <w:r>
            <w:rPr>
              <w:noProof/>
            </w:rPr>
            <w:fldChar w:fldCharType="begin"/>
          </w:r>
          <w:r>
            <w:rPr>
              <w:noProof/>
            </w:rPr>
            <w:instrText xml:space="preserve"> PAGEREF _Toc95308021 \h </w:instrText>
          </w:r>
          <w:r>
            <w:rPr>
              <w:noProof/>
            </w:rPr>
          </w:r>
          <w:r>
            <w:rPr>
              <w:noProof/>
            </w:rPr>
            <w:fldChar w:fldCharType="separate"/>
          </w:r>
          <w:r>
            <w:rPr>
              <w:noProof/>
            </w:rPr>
            <w:t>25</w:t>
          </w:r>
          <w:r>
            <w:rPr>
              <w:noProof/>
            </w:rPr>
            <w:fldChar w:fldCharType="end"/>
          </w:r>
        </w:p>
        <w:p w14:paraId="033163E2" w14:textId="3B6D25E6"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3.2.10</w:t>
          </w:r>
          <w:r>
            <w:rPr>
              <w:rFonts w:asciiTheme="minorHAnsi" w:hAnsiTheme="minorHAnsi"/>
              <w:noProof/>
            </w:rPr>
            <w:tab/>
          </w:r>
          <w:r>
            <w:rPr>
              <w:noProof/>
            </w:rPr>
            <w:t>MSI65 Test 01 Scenario 01</w:t>
          </w:r>
          <w:r>
            <w:rPr>
              <w:noProof/>
            </w:rPr>
            <w:tab/>
          </w:r>
          <w:r>
            <w:rPr>
              <w:noProof/>
            </w:rPr>
            <w:fldChar w:fldCharType="begin"/>
          </w:r>
          <w:r>
            <w:rPr>
              <w:noProof/>
            </w:rPr>
            <w:instrText xml:space="preserve"> PAGEREF _Toc95308022 \h </w:instrText>
          </w:r>
          <w:r>
            <w:rPr>
              <w:noProof/>
            </w:rPr>
          </w:r>
          <w:r>
            <w:rPr>
              <w:noProof/>
            </w:rPr>
            <w:fldChar w:fldCharType="separate"/>
          </w:r>
          <w:r>
            <w:rPr>
              <w:noProof/>
            </w:rPr>
            <w:t>25</w:t>
          </w:r>
          <w:r>
            <w:rPr>
              <w:noProof/>
            </w:rPr>
            <w:fldChar w:fldCharType="end"/>
          </w:r>
        </w:p>
        <w:p w14:paraId="18D18103" w14:textId="4F12382D"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3.2.11</w:t>
          </w:r>
          <w:r>
            <w:rPr>
              <w:rFonts w:asciiTheme="minorHAnsi" w:hAnsiTheme="minorHAnsi"/>
              <w:noProof/>
            </w:rPr>
            <w:tab/>
          </w:r>
          <w:r>
            <w:rPr>
              <w:noProof/>
            </w:rPr>
            <w:t>MSI91 Test 02 Scenario 01</w:t>
          </w:r>
          <w:r>
            <w:rPr>
              <w:noProof/>
            </w:rPr>
            <w:tab/>
          </w:r>
          <w:r>
            <w:rPr>
              <w:noProof/>
            </w:rPr>
            <w:fldChar w:fldCharType="begin"/>
          </w:r>
          <w:r>
            <w:rPr>
              <w:noProof/>
            </w:rPr>
            <w:instrText xml:space="preserve"> PAGEREF _Toc95308023 \h </w:instrText>
          </w:r>
          <w:r>
            <w:rPr>
              <w:noProof/>
            </w:rPr>
          </w:r>
          <w:r>
            <w:rPr>
              <w:noProof/>
            </w:rPr>
            <w:fldChar w:fldCharType="separate"/>
          </w:r>
          <w:r>
            <w:rPr>
              <w:noProof/>
            </w:rPr>
            <w:t>26</w:t>
          </w:r>
          <w:r>
            <w:rPr>
              <w:noProof/>
            </w:rPr>
            <w:fldChar w:fldCharType="end"/>
          </w:r>
        </w:p>
        <w:p w14:paraId="384F1481" w14:textId="0DDFD286"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3.2.12</w:t>
          </w:r>
          <w:r>
            <w:rPr>
              <w:rFonts w:asciiTheme="minorHAnsi" w:hAnsiTheme="minorHAnsi"/>
              <w:noProof/>
            </w:rPr>
            <w:tab/>
          </w:r>
          <w:r>
            <w:rPr>
              <w:noProof/>
            </w:rPr>
            <w:t>MSI91 Test 05 Scenario 01</w:t>
          </w:r>
          <w:r>
            <w:rPr>
              <w:noProof/>
            </w:rPr>
            <w:tab/>
          </w:r>
          <w:r>
            <w:rPr>
              <w:noProof/>
            </w:rPr>
            <w:fldChar w:fldCharType="begin"/>
          </w:r>
          <w:r>
            <w:rPr>
              <w:noProof/>
            </w:rPr>
            <w:instrText xml:space="preserve"> PAGEREF _Toc95308024 \h </w:instrText>
          </w:r>
          <w:r>
            <w:rPr>
              <w:noProof/>
            </w:rPr>
          </w:r>
          <w:r>
            <w:rPr>
              <w:noProof/>
            </w:rPr>
            <w:fldChar w:fldCharType="separate"/>
          </w:r>
          <w:r>
            <w:rPr>
              <w:noProof/>
            </w:rPr>
            <w:t>26</w:t>
          </w:r>
          <w:r>
            <w:rPr>
              <w:noProof/>
            </w:rPr>
            <w:fldChar w:fldCharType="end"/>
          </w:r>
        </w:p>
        <w:p w14:paraId="4CD25D1F" w14:textId="3B13B101"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3.2.13</w:t>
          </w:r>
          <w:r>
            <w:rPr>
              <w:rFonts w:asciiTheme="minorHAnsi" w:hAnsiTheme="minorHAnsi"/>
              <w:noProof/>
            </w:rPr>
            <w:tab/>
          </w:r>
          <w:r>
            <w:rPr>
              <w:noProof/>
            </w:rPr>
            <w:t>MSI92 Test 01 Scenario 01</w:t>
          </w:r>
          <w:r>
            <w:rPr>
              <w:noProof/>
            </w:rPr>
            <w:tab/>
          </w:r>
          <w:r>
            <w:rPr>
              <w:noProof/>
            </w:rPr>
            <w:fldChar w:fldCharType="begin"/>
          </w:r>
          <w:r>
            <w:rPr>
              <w:noProof/>
            </w:rPr>
            <w:instrText xml:space="preserve"> PAGEREF _Toc95308025 \h </w:instrText>
          </w:r>
          <w:r>
            <w:rPr>
              <w:noProof/>
            </w:rPr>
          </w:r>
          <w:r>
            <w:rPr>
              <w:noProof/>
            </w:rPr>
            <w:fldChar w:fldCharType="separate"/>
          </w:r>
          <w:r>
            <w:rPr>
              <w:noProof/>
            </w:rPr>
            <w:t>27</w:t>
          </w:r>
          <w:r>
            <w:rPr>
              <w:noProof/>
            </w:rPr>
            <w:fldChar w:fldCharType="end"/>
          </w:r>
        </w:p>
        <w:p w14:paraId="3D4B5A4F" w14:textId="3F7B6F54"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3.2.14</w:t>
          </w:r>
          <w:r>
            <w:rPr>
              <w:rFonts w:asciiTheme="minorHAnsi" w:hAnsiTheme="minorHAnsi"/>
              <w:noProof/>
            </w:rPr>
            <w:tab/>
          </w:r>
          <w:r>
            <w:rPr>
              <w:noProof/>
            </w:rPr>
            <w:t>MSI94 Test 05 Scenario 01</w:t>
          </w:r>
          <w:r>
            <w:rPr>
              <w:noProof/>
            </w:rPr>
            <w:tab/>
          </w:r>
          <w:r>
            <w:rPr>
              <w:noProof/>
            </w:rPr>
            <w:fldChar w:fldCharType="begin"/>
          </w:r>
          <w:r>
            <w:rPr>
              <w:noProof/>
            </w:rPr>
            <w:instrText xml:space="preserve"> PAGEREF _Toc95308026 \h </w:instrText>
          </w:r>
          <w:r>
            <w:rPr>
              <w:noProof/>
            </w:rPr>
          </w:r>
          <w:r>
            <w:rPr>
              <w:noProof/>
            </w:rPr>
            <w:fldChar w:fldCharType="separate"/>
          </w:r>
          <w:r>
            <w:rPr>
              <w:noProof/>
            </w:rPr>
            <w:t>27</w:t>
          </w:r>
          <w:r>
            <w:rPr>
              <w:noProof/>
            </w:rPr>
            <w:fldChar w:fldCharType="end"/>
          </w:r>
        </w:p>
        <w:p w14:paraId="0ED45FB2" w14:textId="520E13EA"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3.3</w:t>
          </w:r>
          <w:r>
            <w:rPr>
              <w:rFonts w:asciiTheme="minorHAnsi" w:hAnsiTheme="minorHAnsi"/>
              <w:noProof/>
            </w:rPr>
            <w:tab/>
          </w:r>
          <w:r w:rsidRPr="002B563A">
            <w:rPr>
              <w:rFonts w:asciiTheme="minorEastAsia" w:hAnsiTheme="minorEastAsia"/>
              <w:noProof/>
              <w:color w:val="FF0000"/>
            </w:rPr>
            <w:t>MCD Mastercard</w:t>
          </w:r>
          <w:r>
            <w:rPr>
              <w:noProof/>
            </w:rPr>
            <w:tab/>
          </w:r>
          <w:r>
            <w:rPr>
              <w:noProof/>
            </w:rPr>
            <w:fldChar w:fldCharType="begin"/>
          </w:r>
          <w:r>
            <w:rPr>
              <w:noProof/>
            </w:rPr>
            <w:instrText xml:space="preserve"> PAGEREF _Toc95308027 \h </w:instrText>
          </w:r>
          <w:r>
            <w:rPr>
              <w:noProof/>
            </w:rPr>
          </w:r>
          <w:r>
            <w:rPr>
              <w:noProof/>
            </w:rPr>
            <w:fldChar w:fldCharType="separate"/>
          </w:r>
          <w:r>
            <w:rPr>
              <w:noProof/>
            </w:rPr>
            <w:t>28</w:t>
          </w:r>
          <w:r>
            <w:rPr>
              <w:noProof/>
            </w:rPr>
            <w:fldChar w:fldCharType="end"/>
          </w:r>
        </w:p>
        <w:p w14:paraId="0467DEB9" w14:textId="5F30AB9E"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3.3.1</w:t>
          </w:r>
          <w:r>
            <w:rPr>
              <w:rFonts w:asciiTheme="minorHAnsi" w:hAnsiTheme="minorHAnsi"/>
              <w:noProof/>
            </w:rPr>
            <w:tab/>
          </w:r>
          <w:r>
            <w:rPr>
              <w:noProof/>
            </w:rPr>
            <w:t>MCD01 Test 01 Scenario_01</w:t>
          </w:r>
          <w:r>
            <w:rPr>
              <w:noProof/>
            </w:rPr>
            <w:tab/>
          </w:r>
          <w:r>
            <w:rPr>
              <w:noProof/>
            </w:rPr>
            <w:fldChar w:fldCharType="begin"/>
          </w:r>
          <w:r>
            <w:rPr>
              <w:noProof/>
            </w:rPr>
            <w:instrText xml:space="preserve"> PAGEREF _Toc95308028 \h </w:instrText>
          </w:r>
          <w:r>
            <w:rPr>
              <w:noProof/>
            </w:rPr>
          </w:r>
          <w:r>
            <w:rPr>
              <w:noProof/>
            </w:rPr>
            <w:fldChar w:fldCharType="separate"/>
          </w:r>
          <w:r>
            <w:rPr>
              <w:noProof/>
            </w:rPr>
            <w:t>28</w:t>
          </w:r>
          <w:r>
            <w:rPr>
              <w:noProof/>
            </w:rPr>
            <w:fldChar w:fldCharType="end"/>
          </w:r>
        </w:p>
        <w:p w14:paraId="1FD81562" w14:textId="53D6E4AC"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3.3.2</w:t>
          </w:r>
          <w:r>
            <w:rPr>
              <w:rFonts w:asciiTheme="minorHAnsi" w:hAnsiTheme="minorHAnsi"/>
              <w:noProof/>
            </w:rPr>
            <w:tab/>
          </w:r>
          <w:r>
            <w:rPr>
              <w:noProof/>
            </w:rPr>
            <w:t>MCD02 Test 02 Scenario_01</w:t>
          </w:r>
          <w:r>
            <w:rPr>
              <w:noProof/>
            </w:rPr>
            <w:tab/>
          </w:r>
          <w:r>
            <w:rPr>
              <w:noProof/>
            </w:rPr>
            <w:fldChar w:fldCharType="begin"/>
          </w:r>
          <w:r>
            <w:rPr>
              <w:noProof/>
            </w:rPr>
            <w:instrText xml:space="preserve"> PAGEREF _Toc95308029 \h </w:instrText>
          </w:r>
          <w:r>
            <w:rPr>
              <w:noProof/>
            </w:rPr>
          </w:r>
          <w:r>
            <w:rPr>
              <w:noProof/>
            </w:rPr>
            <w:fldChar w:fldCharType="separate"/>
          </w:r>
          <w:r>
            <w:rPr>
              <w:noProof/>
            </w:rPr>
            <w:t>32</w:t>
          </w:r>
          <w:r>
            <w:rPr>
              <w:noProof/>
            </w:rPr>
            <w:fldChar w:fldCharType="end"/>
          </w:r>
        </w:p>
        <w:p w14:paraId="3FB91097" w14:textId="6772BCE2"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3.3.3</w:t>
          </w:r>
          <w:r>
            <w:rPr>
              <w:rFonts w:asciiTheme="minorHAnsi" w:hAnsiTheme="minorHAnsi"/>
              <w:noProof/>
            </w:rPr>
            <w:tab/>
          </w:r>
          <w:r>
            <w:rPr>
              <w:noProof/>
            </w:rPr>
            <w:t>MCD06 Test 01 Scenario_01</w:t>
          </w:r>
          <w:r>
            <w:rPr>
              <w:noProof/>
            </w:rPr>
            <w:tab/>
          </w:r>
          <w:r>
            <w:rPr>
              <w:noProof/>
            </w:rPr>
            <w:fldChar w:fldCharType="begin"/>
          </w:r>
          <w:r>
            <w:rPr>
              <w:noProof/>
            </w:rPr>
            <w:instrText xml:space="preserve"> PAGEREF _Toc95308030 \h </w:instrText>
          </w:r>
          <w:r>
            <w:rPr>
              <w:noProof/>
            </w:rPr>
          </w:r>
          <w:r>
            <w:rPr>
              <w:noProof/>
            </w:rPr>
            <w:fldChar w:fldCharType="separate"/>
          </w:r>
          <w:r>
            <w:rPr>
              <w:noProof/>
            </w:rPr>
            <w:t>35</w:t>
          </w:r>
          <w:r>
            <w:rPr>
              <w:noProof/>
            </w:rPr>
            <w:fldChar w:fldCharType="end"/>
          </w:r>
        </w:p>
        <w:p w14:paraId="39BE4F57" w14:textId="4892CFB7"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3.3.4</w:t>
          </w:r>
          <w:r>
            <w:rPr>
              <w:rFonts w:asciiTheme="minorHAnsi" w:hAnsiTheme="minorHAnsi"/>
              <w:noProof/>
            </w:rPr>
            <w:tab/>
          </w:r>
          <w:r>
            <w:rPr>
              <w:noProof/>
            </w:rPr>
            <w:t>MCD19 Test 01 Scenario_01</w:t>
          </w:r>
          <w:r>
            <w:rPr>
              <w:noProof/>
            </w:rPr>
            <w:tab/>
          </w:r>
          <w:r>
            <w:rPr>
              <w:noProof/>
            </w:rPr>
            <w:fldChar w:fldCharType="begin"/>
          </w:r>
          <w:r>
            <w:rPr>
              <w:noProof/>
            </w:rPr>
            <w:instrText xml:space="preserve"> PAGEREF _Toc95308031 \h </w:instrText>
          </w:r>
          <w:r>
            <w:rPr>
              <w:noProof/>
            </w:rPr>
          </w:r>
          <w:r>
            <w:rPr>
              <w:noProof/>
            </w:rPr>
            <w:fldChar w:fldCharType="separate"/>
          </w:r>
          <w:r>
            <w:rPr>
              <w:noProof/>
            </w:rPr>
            <w:t>38</w:t>
          </w:r>
          <w:r>
            <w:rPr>
              <w:noProof/>
            </w:rPr>
            <w:fldChar w:fldCharType="end"/>
          </w:r>
        </w:p>
        <w:p w14:paraId="54F69851" w14:textId="1D87DF42"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3.3.5</w:t>
          </w:r>
          <w:r>
            <w:rPr>
              <w:rFonts w:asciiTheme="minorHAnsi" w:hAnsiTheme="minorHAnsi"/>
              <w:noProof/>
            </w:rPr>
            <w:tab/>
          </w:r>
          <w:r>
            <w:rPr>
              <w:noProof/>
            </w:rPr>
            <w:t>MCD19 Test 04 Scenario_01</w:t>
          </w:r>
          <w:r>
            <w:rPr>
              <w:noProof/>
            </w:rPr>
            <w:tab/>
          </w:r>
          <w:r>
            <w:rPr>
              <w:noProof/>
            </w:rPr>
            <w:fldChar w:fldCharType="begin"/>
          </w:r>
          <w:r>
            <w:rPr>
              <w:noProof/>
            </w:rPr>
            <w:instrText xml:space="preserve"> PAGEREF _Toc95308032 \h </w:instrText>
          </w:r>
          <w:r>
            <w:rPr>
              <w:noProof/>
            </w:rPr>
          </w:r>
          <w:r>
            <w:rPr>
              <w:noProof/>
            </w:rPr>
            <w:fldChar w:fldCharType="separate"/>
          </w:r>
          <w:r>
            <w:rPr>
              <w:noProof/>
            </w:rPr>
            <w:t>41</w:t>
          </w:r>
          <w:r>
            <w:rPr>
              <w:noProof/>
            </w:rPr>
            <w:fldChar w:fldCharType="end"/>
          </w:r>
        </w:p>
        <w:p w14:paraId="133E41DB" w14:textId="02FAC3E9"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3.3.6</w:t>
          </w:r>
          <w:r>
            <w:rPr>
              <w:rFonts w:asciiTheme="minorHAnsi" w:hAnsiTheme="minorHAnsi"/>
              <w:noProof/>
            </w:rPr>
            <w:tab/>
          </w:r>
          <w:r>
            <w:rPr>
              <w:noProof/>
            </w:rPr>
            <w:t>MCD50 Test 01 Scenario_01</w:t>
          </w:r>
          <w:r>
            <w:rPr>
              <w:noProof/>
            </w:rPr>
            <w:tab/>
          </w:r>
          <w:r>
            <w:rPr>
              <w:noProof/>
            </w:rPr>
            <w:fldChar w:fldCharType="begin"/>
          </w:r>
          <w:r>
            <w:rPr>
              <w:noProof/>
            </w:rPr>
            <w:instrText xml:space="preserve"> PAGEREF _Toc95308033 \h </w:instrText>
          </w:r>
          <w:r>
            <w:rPr>
              <w:noProof/>
            </w:rPr>
          </w:r>
          <w:r>
            <w:rPr>
              <w:noProof/>
            </w:rPr>
            <w:fldChar w:fldCharType="separate"/>
          </w:r>
          <w:r>
            <w:rPr>
              <w:noProof/>
            </w:rPr>
            <w:t>44</w:t>
          </w:r>
          <w:r>
            <w:rPr>
              <w:noProof/>
            </w:rPr>
            <w:fldChar w:fldCharType="end"/>
          </w:r>
        </w:p>
        <w:p w14:paraId="56712DA6" w14:textId="25CC631E"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3.3.7</w:t>
          </w:r>
          <w:r>
            <w:rPr>
              <w:rFonts w:asciiTheme="minorHAnsi" w:hAnsiTheme="minorHAnsi"/>
              <w:noProof/>
            </w:rPr>
            <w:tab/>
          </w:r>
          <w:r>
            <w:rPr>
              <w:noProof/>
            </w:rPr>
            <w:t>MCD65 Test 01 Scenario_01</w:t>
          </w:r>
          <w:r>
            <w:rPr>
              <w:noProof/>
            </w:rPr>
            <w:tab/>
          </w:r>
          <w:r>
            <w:rPr>
              <w:noProof/>
            </w:rPr>
            <w:fldChar w:fldCharType="begin"/>
          </w:r>
          <w:r>
            <w:rPr>
              <w:noProof/>
            </w:rPr>
            <w:instrText xml:space="preserve"> PAGEREF _Toc95308034 \h </w:instrText>
          </w:r>
          <w:r>
            <w:rPr>
              <w:noProof/>
            </w:rPr>
          </w:r>
          <w:r>
            <w:rPr>
              <w:noProof/>
            </w:rPr>
            <w:fldChar w:fldCharType="separate"/>
          </w:r>
          <w:r>
            <w:rPr>
              <w:noProof/>
            </w:rPr>
            <w:t>47</w:t>
          </w:r>
          <w:r>
            <w:rPr>
              <w:noProof/>
            </w:rPr>
            <w:fldChar w:fldCharType="end"/>
          </w:r>
        </w:p>
        <w:p w14:paraId="4EF110E5" w14:textId="48BA222F"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3.3.8</w:t>
          </w:r>
          <w:r>
            <w:rPr>
              <w:rFonts w:asciiTheme="minorHAnsi" w:hAnsiTheme="minorHAnsi"/>
              <w:noProof/>
            </w:rPr>
            <w:tab/>
          </w:r>
          <w:r>
            <w:rPr>
              <w:noProof/>
            </w:rPr>
            <w:t>MCD91 Test 02 Scenario_01</w:t>
          </w:r>
          <w:r>
            <w:rPr>
              <w:noProof/>
            </w:rPr>
            <w:tab/>
          </w:r>
          <w:r>
            <w:rPr>
              <w:noProof/>
            </w:rPr>
            <w:fldChar w:fldCharType="begin"/>
          </w:r>
          <w:r>
            <w:rPr>
              <w:noProof/>
            </w:rPr>
            <w:instrText xml:space="preserve"> PAGEREF _Toc95308035 \h </w:instrText>
          </w:r>
          <w:r>
            <w:rPr>
              <w:noProof/>
            </w:rPr>
          </w:r>
          <w:r>
            <w:rPr>
              <w:noProof/>
            </w:rPr>
            <w:fldChar w:fldCharType="separate"/>
          </w:r>
          <w:r>
            <w:rPr>
              <w:noProof/>
            </w:rPr>
            <w:t>50</w:t>
          </w:r>
          <w:r>
            <w:rPr>
              <w:noProof/>
            </w:rPr>
            <w:fldChar w:fldCharType="end"/>
          </w:r>
        </w:p>
        <w:p w14:paraId="112207FF" w14:textId="3A565C2A"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3.3.9</w:t>
          </w:r>
          <w:r>
            <w:rPr>
              <w:rFonts w:asciiTheme="minorHAnsi" w:hAnsiTheme="minorHAnsi"/>
              <w:noProof/>
            </w:rPr>
            <w:tab/>
          </w:r>
          <w:r>
            <w:rPr>
              <w:noProof/>
            </w:rPr>
            <w:t>MCD93 Test 01 Scenario_01</w:t>
          </w:r>
          <w:r>
            <w:rPr>
              <w:noProof/>
            </w:rPr>
            <w:tab/>
          </w:r>
          <w:r>
            <w:rPr>
              <w:noProof/>
            </w:rPr>
            <w:fldChar w:fldCharType="begin"/>
          </w:r>
          <w:r>
            <w:rPr>
              <w:noProof/>
            </w:rPr>
            <w:instrText xml:space="preserve"> PAGEREF _Toc95308036 \h </w:instrText>
          </w:r>
          <w:r>
            <w:rPr>
              <w:noProof/>
            </w:rPr>
          </w:r>
          <w:r>
            <w:rPr>
              <w:noProof/>
            </w:rPr>
            <w:fldChar w:fldCharType="separate"/>
          </w:r>
          <w:r>
            <w:rPr>
              <w:noProof/>
            </w:rPr>
            <w:t>53</w:t>
          </w:r>
          <w:r>
            <w:rPr>
              <w:noProof/>
            </w:rPr>
            <w:fldChar w:fldCharType="end"/>
          </w:r>
        </w:p>
        <w:p w14:paraId="61997D34" w14:textId="2D551744"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3.3.10</w:t>
          </w:r>
          <w:r>
            <w:rPr>
              <w:rFonts w:asciiTheme="minorHAnsi" w:hAnsiTheme="minorHAnsi"/>
              <w:noProof/>
            </w:rPr>
            <w:tab/>
          </w:r>
          <w:r>
            <w:rPr>
              <w:noProof/>
            </w:rPr>
            <w:t>MCD94 Test 02 Scenario_01</w:t>
          </w:r>
          <w:r>
            <w:rPr>
              <w:noProof/>
            </w:rPr>
            <w:tab/>
          </w:r>
          <w:r>
            <w:rPr>
              <w:noProof/>
            </w:rPr>
            <w:fldChar w:fldCharType="begin"/>
          </w:r>
          <w:r>
            <w:rPr>
              <w:noProof/>
            </w:rPr>
            <w:instrText xml:space="preserve"> PAGEREF _Toc95308037 \h </w:instrText>
          </w:r>
          <w:r>
            <w:rPr>
              <w:noProof/>
            </w:rPr>
          </w:r>
          <w:r>
            <w:rPr>
              <w:noProof/>
            </w:rPr>
            <w:fldChar w:fldCharType="separate"/>
          </w:r>
          <w:r>
            <w:rPr>
              <w:noProof/>
            </w:rPr>
            <w:t>56</w:t>
          </w:r>
          <w:r>
            <w:rPr>
              <w:noProof/>
            </w:rPr>
            <w:fldChar w:fldCharType="end"/>
          </w:r>
        </w:p>
        <w:p w14:paraId="58651D3D" w14:textId="6520308F"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3.4</w:t>
          </w:r>
          <w:r>
            <w:rPr>
              <w:rFonts w:asciiTheme="minorHAnsi" w:hAnsiTheme="minorHAnsi"/>
              <w:noProof/>
            </w:rPr>
            <w:tab/>
          </w:r>
          <w:r w:rsidRPr="002B563A">
            <w:rPr>
              <w:rFonts w:asciiTheme="minorEastAsia" w:hAnsiTheme="minorEastAsia"/>
              <w:noProof/>
              <w:color w:val="FF0000"/>
            </w:rPr>
            <w:t>MCM Contactless Magstripe</w:t>
          </w:r>
          <w:r>
            <w:rPr>
              <w:noProof/>
            </w:rPr>
            <w:tab/>
          </w:r>
          <w:r>
            <w:rPr>
              <w:noProof/>
            </w:rPr>
            <w:fldChar w:fldCharType="begin"/>
          </w:r>
          <w:r>
            <w:rPr>
              <w:noProof/>
            </w:rPr>
            <w:instrText xml:space="preserve"> PAGEREF _Toc95308038 \h </w:instrText>
          </w:r>
          <w:r>
            <w:rPr>
              <w:noProof/>
            </w:rPr>
          </w:r>
          <w:r>
            <w:rPr>
              <w:noProof/>
            </w:rPr>
            <w:fldChar w:fldCharType="separate"/>
          </w:r>
          <w:r>
            <w:rPr>
              <w:noProof/>
            </w:rPr>
            <w:t>59</w:t>
          </w:r>
          <w:r>
            <w:rPr>
              <w:noProof/>
            </w:rPr>
            <w:fldChar w:fldCharType="end"/>
          </w:r>
        </w:p>
        <w:p w14:paraId="3A1F95D6" w14:textId="65F3DE24"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lastRenderedPageBreak/>
            <w:t>3.4.1</w:t>
          </w:r>
          <w:r>
            <w:rPr>
              <w:rFonts w:asciiTheme="minorHAnsi" w:hAnsiTheme="minorHAnsi"/>
              <w:noProof/>
            </w:rPr>
            <w:tab/>
          </w:r>
          <w:r>
            <w:rPr>
              <w:noProof/>
            </w:rPr>
            <w:t>MCM02 Test 02 Scenario 01</w:t>
          </w:r>
          <w:r>
            <w:rPr>
              <w:noProof/>
            </w:rPr>
            <w:tab/>
          </w:r>
          <w:r>
            <w:rPr>
              <w:noProof/>
            </w:rPr>
            <w:fldChar w:fldCharType="begin"/>
          </w:r>
          <w:r>
            <w:rPr>
              <w:noProof/>
            </w:rPr>
            <w:instrText xml:space="preserve"> PAGEREF _Toc95308039 \h </w:instrText>
          </w:r>
          <w:r>
            <w:rPr>
              <w:noProof/>
            </w:rPr>
          </w:r>
          <w:r>
            <w:rPr>
              <w:noProof/>
            </w:rPr>
            <w:fldChar w:fldCharType="separate"/>
          </w:r>
          <w:r>
            <w:rPr>
              <w:noProof/>
            </w:rPr>
            <w:t>59</w:t>
          </w:r>
          <w:r>
            <w:rPr>
              <w:noProof/>
            </w:rPr>
            <w:fldChar w:fldCharType="end"/>
          </w:r>
        </w:p>
        <w:p w14:paraId="46BA5974" w14:textId="68C40310" w:rsidR="0074518B" w:rsidRPr="0005616D" w:rsidRDefault="00E01D65" w:rsidP="0074518B">
          <w:pPr>
            <w:rPr>
              <w:rFonts w:asciiTheme="minorEastAsia" w:hAnsiTheme="minorEastAsia"/>
              <w:lang w:val="zh-CN"/>
            </w:rPr>
          </w:pPr>
          <w:r>
            <w:rPr>
              <w:rFonts w:asciiTheme="minorEastAsia" w:hAnsiTheme="minorEastAsia"/>
            </w:rPr>
            <w:fldChar w:fldCharType="end"/>
          </w:r>
        </w:p>
      </w:sdtContent>
    </w:sdt>
    <w:bookmarkStart w:id="2" w:name="_Toc356309929" w:displacedByCustomXml="prev"/>
    <w:bookmarkEnd w:id="2" w:displacedByCustomXml="prev"/>
    <w:bookmarkStart w:id="3" w:name="_Toc356142930" w:displacedByCustomXml="prev"/>
    <w:bookmarkEnd w:id="3" w:displacedByCustomXml="prev"/>
    <w:bookmarkStart w:id="4" w:name="_Toc353973257" w:displacedByCustomXml="prev"/>
    <w:bookmarkEnd w:id="4" w:displacedByCustomXml="prev"/>
    <w:bookmarkStart w:id="5" w:name="_Toc353109699" w:displacedByCustomXml="prev"/>
    <w:bookmarkEnd w:id="5" w:displacedByCustomXml="prev"/>
    <w:bookmarkStart w:id="6" w:name="_Toc349636358" w:displacedByCustomXml="prev"/>
    <w:bookmarkEnd w:id="6" w:displacedByCustomXml="prev"/>
    <w:bookmarkStart w:id="7" w:name="_Toc349636357" w:displacedByCustomXml="prev"/>
    <w:bookmarkEnd w:id="7" w:displacedByCustomXml="prev"/>
    <w:p w14:paraId="76068F07" w14:textId="77777777" w:rsidR="0074518B" w:rsidRPr="0005616D" w:rsidRDefault="0074518B" w:rsidP="00FE3C4C">
      <w:pPr>
        <w:pStyle w:val="10"/>
        <w:numPr>
          <w:ilvl w:val="0"/>
          <w:numId w:val="0"/>
        </w:numPr>
        <w:rPr>
          <w:rFonts w:asciiTheme="minorEastAsia" w:hAnsiTheme="minorEastAsia"/>
        </w:rPr>
        <w:sectPr w:rsidR="0074518B" w:rsidRPr="0005616D" w:rsidSect="000F5F4A">
          <w:headerReference w:type="even" r:id="rId15"/>
          <w:headerReference w:type="default" r:id="rId16"/>
          <w:headerReference w:type="first" r:id="rId17"/>
          <w:pgSz w:w="11906" w:h="16838" w:code="9"/>
          <w:pgMar w:top="1440" w:right="1080" w:bottom="1440" w:left="1080" w:header="851" w:footer="992" w:gutter="0"/>
          <w:cols w:space="425"/>
          <w:docGrid w:type="lines" w:linePitch="312"/>
        </w:sectPr>
      </w:pPr>
      <w:bookmarkStart w:id="8" w:name="_Toc333355519"/>
      <w:bookmarkStart w:id="9" w:name="_Toc333410941"/>
      <w:bookmarkStart w:id="10" w:name="_Toc260820551"/>
      <w:bookmarkStart w:id="11" w:name="_Toc321264312"/>
      <w:bookmarkStart w:id="12" w:name="_Toc321264846"/>
      <w:bookmarkStart w:id="13" w:name="_Toc321390364"/>
    </w:p>
    <w:p w14:paraId="74AA0237" w14:textId="05603686" w:rsidR="00DF2E70" w:rsidRPr="0005616D" w:rsidRDefault="00C33586" w:rsidP="00C33586">
      <w:pPr>
        <w:pStyle w:val="10"/>
        <w:rPr>
          <w:rFonts w:asciiTheme="minorEastAsia" w:hAnsiTheme="minorEastAsia"/>
          <w:color w:val="FF0000"/>
        </w:rPr>
      </w:pPr>
      <w:bookmarkStart w:id="14" w:name="_Toc95308002"/>
      <w:bookmarkStart w:id="15" w:name="OLE_LINK8"/>
      <w:bookmarkStart w:id="16" w:name="OLE_LINK9"/>
      <w:r w:rsidRPr="00C33586">
        <w:rPr>
          <w:rFonts w:asciiTheme="minorEastAsia" w:hAnsiTheme="minorEastAsia"/>
          <w:color w:val="FF0000"/>
        </w:rPr>
        <w:lastRenderedPageBreak/>
        <w:t>Introduction</w:t>
      </w:r>
      <w:bookmarkEnd w:id="14"/>
    </w:p>
    <w:bookmarkEnd w:id="15"/>
    <w:bookmarkEnd w:id="16"/>
    <w:p w14:paraId="2F37FC4D" w14:textId="5B26B3C5" w:rsidR="006F3838" w:rsidRDefault="00C81C9A" w:rsidP="00364F89">
      <w:pPr>
        <w:rPr>
          <w:rFonts w:asciiTheme="minorEastAsia" w:hAnsiTheme="minorEastAsia"/>
        </w:rPr>
      </w:pPr>
      <w:r w:rsidRPr="00C81C9A">
        <w:rPr>
          <w:rFonts w:asciiTheme="minorEastAsia" w:hAnsiTheme="minorEastAsia"/>
        </w:rPr>
        <w:t xml:space="preserve">This </w:t>
      </w:r>
      <w:r w:rsidR="00CF7E5B" w:rsidRPr="00CF7E5B">
        <w:rPr>
          <w:rFonts w:asciiTheme="minorEastAsia" w:hAnsiTheme="minorEastAsia"/>
        </w:rPr>
        <w:t xml:space="preserve">document details the terminal capabilities, parameter settings, </w:t>
      </w:r>
      <w:r w:rsidR="00CF7E5B">
        <w:rPr>
          <w:rFonts w:asciiTheme="minorEastAsia" w:hAnsiTheme="minorEastAsia"/>
        </w:rPr>
        <w:t xml:space="preserve">test </w:t>
      </w:r>
      <w:proofErr w:type="spellStart"/>
      <w:r w:rsidR="00CF7E5B" w:rsidRPr="00CF7E5B">
        <w:rPr>
          <w:rFonts w:asciiTheme="minorEastAsia" w:hAnsiTheme="minorEastAsia"/>
        </w:rPr>
        <w:t>cas</w:t>
      </w:r>
      <w:r w:rsidR="00CF7E5B">
        <w:rPr>
          <w:rFonts w:asciiTheme="minorEastAsia" w:hAnsiTheme="minorEastAsia"/>
        </w:rPr>
        <w:t>se</w:t>
      </w:r>
      <w:proofErr w:type="spellEnd"/>
      <w:r w:rsidR="00CF7E5B">
        <w:rPr>
          <w:rFonts w:asciiTheme="minorEastAsia" w:hAnsiTheme="minorEastAsia"/>
        </w:rPr>
        <w:t xml:space="preserve"> usage,</w:t>
      </w:r>
      <w:r w:rsidR="00CF7E5B" w:rsidRPr="00CF7E5B">
        <w:rPr>
          <w:rFonts w:asciiTheme="minorEastAsia" w:hAnsiTheme="minorEastAsia"/>
        </w:rPr>
        <w:t xml:space="preserve"> etc. </w:t>
      </w:r>
      <w:r w:rsidR="00CF7E5B">
        <w:rPr>
          <w:rFonts w:asciiTheme="minorEastAsia" w:hAnsiTheme="minorEastAsia"/>
        </w:rPr>
        <w:t>H</w:t>
      </w:r>
      <w:r w:rsidR="00CF7E5B" w:rsidRPr="00CF7E5B">
        <w:rPr>
          <w:rFonts w:asciiTheme="minorEastAsia" w:hAnsiTheme="minorEastAsia"/>
        </w:rPr>
        <w:t xml:space="preserve">elp developers perform </w:t>
      </w:r>
      <w:proofErr w:type="spellStart"/>
      <w:r w:rsidR="00CF7E5B" w:rsidRPr="00CF7E5B">
        <w:rPr>
          <w:rFonts w:asciiTheme="minorEastAsia" w:hAnsiTheme="minorEastAsia"/>
        </w:rPr>
        <w:t>Paywave</w:t>
      </w:r>
      <w:proofErr w:type="spellEnd"/>
      <w:r w:rsidR="00CF7E5B" w:rsidRPr="00CF7E5B">
        <w:rPr>
          <w:rFonts w:asciiTheme="minorEastAsia" w:hAnsiTheme="minorEastAsia"/>
        </w:rPr>
        <w:t xml:space="preserve"> certification</w:t>
      </w:r>
      <w:r w:rsidR="006F3838">
        <w:rPr>
          <w:rFonts w:asciiTheme="minorEastAsia" w:hAnsiTheme="minorEastAsia"/>
        </w:rPr>
        <w:t>.</w:t>
      </w:r>
    </w:p>
    <w:p w14:paraId="0A046A1E" w14:textId="76CB83C6" w:rsidR="00CF7E5B" w:rsidRDefault="006F3838" w:rsidP="00364F89">
      <w:pPr>
        <w:rPr>
          <w:rFonts w:asciiTheme="minorEastAsia" w:hAnsiTheme="minorEastAsia"/>
        </w:rPr>
      </w:pPr>
      <w:r w:rsidRPr="006F3838">
        <w:rPr>
          <w:rFonts w:asciiTheme="minorEastAsia" w:hAnsiTheme="minorEastAsia"/>
        </w:rPr>
        <w:t xml:space="preserve">Normally, the certification body will provide us with a TSE file. We just need to import the TSE file into </w:t>
      </w:r>
      <w:proofErr w:type="spellStart"/>
      <w:r w:rsidRPr="006F3838">
        <w:rPr>
          <w:rFonts w:asciiTheme="minorEastAsia" w:hAnsiTheme="minorEastAsia"/>
        </w:rPr>
        <w:t>Colis</w:t>
      </w:r>
      <w:proofErr w:type="spellEnd"/>
      <w:r w:rsidRPr="006F3838">
        <w:rPr>
          <w:rFonts w:asciiTheme="minorEastAsia" w:hAnsiTheme="minorEastAsia"/>
        </w:rPr>
        <w:t>, and the test case will be automatically generated</w:t>
      </w:r>
      <w:r>
        <w:rPr>
          <w:rFonts w:asciiTheme="minorEastAsia" w:hAnsiTheme="minorEastAsia"/>
        </w:rPr>
        <w:t xml:space="preserve">. </w:t>
      </w:r>
    </w:p>
    <w:p w14:paraId="788B42C1" w14:textId="6537A34C" w:rsidR="006F3838" w:rsidRPr="006F3838" w:rsidRDefault="006F3838" w:rsidP="00364F89">
      <w:pPr>
        <w:rPr>
          <w:rFonts w:asciiTheme="minorEastAsia" w:hAnsiTheme="minorEastAsia"/>
        </w:rPr>
      </w:pPr>
      <w:r>
        <w:rPr>
          <w:rFonts w:asciiTheme="minorEastAsia" w:hAnsiTheme="minorEastAsia"/>
        </w:rPr>
        <w:t>In this document, we will use a sample TSE file for generating test cases.</w:t>
      </w:r>
    </w:p>
    <w:p w14:paraId="26C0CE5E" w14:textId="77D01991" w:rsidR="007C60B8" w:rsidRPr="0005616D" w:rsidRDefault="00CF7E5B" w:rsidP="00982142">
      <w:pPr>
        <w:pStyle w:val="2"/>
        <w:spacing w:before="156"/>
        <w:rPr>
          <w:rFonts w:asciiTheme="minorEastAsia" w:eastAsiaTheme="minorEastAsia" w:hAnsiTheme="minorEastAsia"/>
          <w:color w:val="FF0000"/>
        </w:rPr>
      </w:pPr>
      <w:bookmarkStart w:id="17" w:name="_Toc95308003"/>
      <w:r>
        <w:rPr>
          <w:rFonts w:asciiTheme="minorEastAsia" w:eastAsiaTheme="minorEastAsia" w:hAnsiTheme="minorEastAsia"/>
          <w:color w:val="FF0000"/>
        </w:rPr>
        <w:t xml:space="preserve">Terminal </w:t>
      </w:r>
      <w:r w:rsidR="00982142" w:rsidRPr="00982142">
        <w:rPr>
          <w:rFonts w:asciiTheme="minorEastAsia" w:eastAsiaTheme="minorEastAsia" w:hAnsiTheme="minorEastAsia"/>
          <w:color w:val="FF0000"/>
        </w:rPr>
        <w:t>configuration</w:t>
      </w:r>
      <w:bookmarkEnd w:id="17"/>
    </w:p>
    <w:p w14:paraId="2C4C7B92" w14:textId="3B36FA8F" w:rsidR="00CF7E5B" w:rsidRPr="0005616D" w:rsidRDefault="00D62D18" w:rsidP="007C60B8">
      <w:pPr>
        <w:rPr>
          <w:rFonts w:asciiTheme="minorEastAsia" w:hAnsiTheme="minorEastAsia"/>
        </w:rPr>
      </w:pPr>
      <w:r>
        <w:rPr>
          <w:noProof/>
        </w:rPr>
        <w:drawing>
          <wp:inline distT="0" distB="0" distL="0" distR="0" wp14:anchorId="0D007E9E" wp14:editId="3D7EE3A1">
            <wp:extent cx="4244454" cy="2304415"/>
            <wp:effectExtent l="0" t="0" r="381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56163" cy="2310772"/>
                    </a:xfrm>
                    <a:prstGeom prst="rect">
                      <a:avLst/>
                    </a:prstGeom>
                  </pic:spPr>
                </pic:pic>
              </a:graphicData>
            </a:graphic>
          </wp:inline>
        </w:drawing>
      </w:r>
      <w:r>
        <w:rPr>
          <w:noProof/>
        </w:rPr>
        <w:drawing>
          <wp:inline distT="0" distB="0" distL="0" distR="0" wp14:anchorId="47370D0D" wp14:editId="02047256">
            <wp:extent cx="4312693" cy="252476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36175" cy="2538507"/>
                    </a:xfrm>
                    <a:prstGeom prst="rect">
                      <a:avLst/>
                    </a:prstGeom>
                  </pic:spPr>
                </pic:pic>
              </a:graphicData>
            </a:graphic>
          </wp:inline>
        </w:drawing>
      </w:r>
    </w:p>
    <w:p w14:paraId="6333C40B" w14:textId="5BC7DA50" w:rsidR="00116A6F" w:rsidRPr="0005616D" w:rsidRDefault="009E30D2" w:rsidP="005A18C8">
      <w:pPr>
        <w:pStyle w:val="10"/>
        <w:rPr>
          <w:rFonts w:asciiTheme="minorEastAsia" w:hAnsiTheme="minorEastAsia"/>
          <w:color w:val="FF0000"/>
        </w:rPr>
      </w:pPr>
      <w:bookmarkStart w:id="18" w:name="_Toc95308004"/>
      <w:bookmarkEnd w:id="8"/>
      <w:bookmarkEnd w:id="9"/>
      <w:r>
        <w:rPr>
          <w:rFonts w:asciiTheme="minorEastAsia" w:hAnsiTheme="minorEastAsia" w:hint="eastAsia"/>
          <w:color w:val="FF0000"/>
        </w:rPr>
        <w:lastRenderedPageBreak/>
        <w:t>Terminal AID and CAPK configuration</w:t>
      </w:r>
      <w:bookmarkEnd w:id="18"/>
    </w:p>
    <w:p w14:paraId="151E52EA" w14:textId="28626A2C" w:rsidR="00781370" w:rsidRPr="00781370" w:rsidRDefault="009E30D2" w:rsidP="00781370">
      <w:pPr>
        <w:pStyle w:val="2"/>
        <w:spacing w:before="156"/>
        <w:rPr>
          <w:rFonts w:asciiTheme="minorEastAsia" w:eastAsiaTheme="minorEastAsia" w:hAnsiTheme="minorEastAsia"/>
          <w:color w:val="FF0000"/>
        </w:rPr>
      </w:pPr>
      <w:bookmarkStart w:id="19" w:name="_Toc95308005"/>
      <w:r>
        <w:rPr>
          <w:rFonts w:asciiTheme="minorEastAsia" w:eastAsiaTheme="minorEastAsia" w:hAnsiTheme="minorEastAsia"/>
          <w:color w:val="FF0000"/>
        </w:rPr>
        <w:t>AID</w:t>
      </w:r>
      <w:bookmarkEnd w:id="19"/>
    </w:p>
    <w:p w14:paraId="5BB3E317" w14:textId="431ABE3B" w:rsidR="00F7104B" w:rsidRDefault="009E30D2" w:rsidP="00F7104B">
      <w:pPr>
        <w:rPr>
          <w:rFonts w:asciiTheme="minorEastAsia" w:hAnsiTheme="minorEastAsia"/>
        </w:rPr>
      </w:pPr>
      <w:r>
        <w:rPr>
          <w:rFonts w:asciiTheme="minorEastAsia" w:hAnsiTheme="minorEastAsia"/>
        </w:rPr>
        <w:t>AID list:</w:t>
      </w:r>
    </w:p>
    <w:p w14:paraId="4973E4EB" w14:textId="4B4A801E" w:rsidR="008D0D4D" w:rsidRDefault="008D0D4D" w:rsidP="009E30D2">
      <w:pPr>
        <w:rPr>
          <w:rFonts w:asciiTheme="minorEastAsia" w:hAnsiTheme="minorEastAsia"/>
          <w:b/>
        </w:rPr>
      </w:pPr>
      <w:r w:rsidRPr="008D0D4D">
        <w:rPr>
          <w:rFonts w:asciiTheme="minorEastAsia" w:hAnsiTheme="minorEastAsia"/>
          <w:b/>
        </w:rPr>
        <w:t>a00000000410</w:t>
      </w:r>
    </w:p>
    <w:p w14:paraId="65CF6307" w14:textId="33E86716" w:rsidR="001F7A80" w:rsidRPr="001F7A80" w:rsidRDefault="001F7A80" w:rsidP="009E30D2">
      <w:pPr>
        <w:rPr>
          <w:rFonts w:asciiTheme="minorEastAsia" w:hAnsiTheme="minorEastAsia"/>
          <w:b/>
        </w:rPr>
      </w:pPr>
      <w:r>
        <w:rPr>
          <w:rFonts w:asciiTheme="minorEastAsia" w:hAnsiTheme="minorEastAsia"/>
          <w:b/>
        </w:rPr>
        <w:t>A</w:t>
      </w:r>
      <w:r w:rsidRPr="001F7A80">
        <w:rPr>
          <w:rFonts w:asciiTheme="minorEastAsia" w:hAnsiTheme="minorEastAsia"/>
          <w:b/>
        </w:rPr>
        <w:t>000000004</w:t>
      </w:r>
      <w:r w:rsidR="008D0D4D">
        <w:rPr>
          <w:rFonts w:asciiTheme="minorEastAsia" w:hAnsiTheme="minorEastAsia"/>
          <w:b/>
        </w:rPr>
        <w:t>3</w:t>
      </w:r>
      <w:r w:rsidRPr="001F7A80">
        <w:rPr>
          <w:rFonts w:asciiTheme="minorEastAsia" w:hAnsiTheme="minorEastAsia"/>
          <w:b/>
        </w:rPr>
        <w:t>0</w:t>
      </w:r>
    </w:p>
    <w:p w14:paraId="58942127" w14:textId="01C1A770" w:rsidR="001F7A80" w:rsidRPr="001F7A80" w:rsidRDefault="001F7A80" w:rsidP="009E30D2">
      <w:pPr>
        <w:rPr>
          <w:rFonts w:asciiTheme="minorEastAsia" w:hAnsiTheme="minorEastAsia"/>
          <w:b/>
        </w:rPr>
      </w:pPr>
      <w:r>
        <w:rPr>
          <w:rFonts w:asciiTheme="minorEastAsia" w:hAnsiTheme="minorEastAsia"/>
          <w:b/>
        </w:rPr>
        <w:t>A</w:t>
      </w:r>
      <w:r w:rsidRPr="001F7A80">
        <w:rPr>
          <w:rFonts w:asciiTheme="minorEastAsia" w:hAnsiTheme="minorEastAsia"/>
          <w:b/>
        </w:rPr>
        <w:t>000000004</w:t>
      </w:r>
      <w:r w:rsidR="008D0D4D">
        <w:rPr>
          <w:rFonts w:asciiTheme="minorEastAsia" w:hAnsiTheme="minorEastAsia"/>
          <w:b/>
        </w:rPr>
        <w:t>6</w:t>
      </w:r>
      <w:r w:rsidRPr="001F7A80">
        <w:rPr>
          <w:rFonts w:asciiTheme="minorEastAsia" w:hAnsiTheme="minorEastAsia"/>
          <w:b/>
        </w:rPr>
        <w:t>0</w:t>
      </w:r>
    </w:p>
    <w:p w14:paraId="7B137177" w14:textId="25088B2E" w:rsidR="001F7A80" w:rsidRPr="001F7A80" w:rsidRDefault="001F7A80" w:rsidP="009E30D2">
      <w:pPr>
        <w:rPr>
          <w:rFonts w:asciiTheme="minorEastAsia" w:hAnsiTheme="minorEastAsia"/>
          <w:b/>
        </w:rPr>
      </w:pPr>
      <w:r>
        <w:rPr>
          <w:rFonts w:asciiTheme="minorEastAsia" w:hAnsiTheme="minorEastAsia"/>
          <w:b/>
        </w:rPr>
        <w:t>A</w:t>
      </w:r>
      <w:r w:rsidRPr="001F7A80">
        <w:rPr>
          <w:rFonts w:asciiTheme="minorEastAsia" w:hAnsiTheme="minorEastAsia"/>
          <w:b/>
        </w:rPr>
        <w:t>000000004</w:t>
      </w:r>
      <w:r w:rsidR="008D0D4D">
        <w:rPr>
          <w:rFonts w:asciiTheme="minorEastAsia" w:hAnsiTheme="minorEastAsia"/>
          <w:b/>
        </w:rPr>
        <w:t>22</w:t>
      </w:r>
    </w:p>
    <w:p w14:paraId="3F82C5A3" w14:textId="15FD587B" w:rsidR="009E30D2" w:rsidRDefault="009E30D2" w:rsidP="00F7104B">
      <w:pPr>
        <w:rPr>
          <w:rFonts w:asciiTheme="minorEastAsia" w:hAnsiTheme="minorEastAsia"/>
        </w:rPr>
      </w:pPr>
      <w:r>
        <w:rPr>
          <w:rFonts w:asciiTheme="minorEastAsia" w:hAnsiTheme="minorEastAsia" w:hint="eastAsia"/>
        </w:rPr>
        <w:t>AID detail for source code configuration:</w:t>
      </w:r>
    </w:p>
    <w:p w14:paraId="0824EB4D" w14:textId="77777777" w:rsidR="008D0D4D" w:rsidRPr="008D0D4D" w:rsidRDefault="008D0D4D" w:rsidP="008D0D4D">
      <w:pPr>
        <w:rPr>
          <w:rFonts w:asciiTheme="minorEastAsia" w:hAnsiTheme="minorEastAsia"/>
        </w:rPr>
      </w:pPr>
      <w:r w:rsidRPr="008D0D4D">
        <w:rPr>
          <w:rFonts w:asciiTheme="minorEastAsia" w:hAnsiTheme="minorEastAsia"/>
        </w:rPr>
        <w:t>{</w:t>
      </w:r>
    </w:p>
    <w:p w14:paraId="0B639C01" w14:textId="77777777" w:rsidR="008D0D4D" w:rsidRPr="008D0D4D" w:rsidRDefault="008D0D4D" w:rsidP="008D0D4D">
      <w:pPr>
        <w:rPr>
          <w:rFonts w:asciiTheme="minorEastAsia" w:hAnsiTheme="minorEastAsia"/>
        </w:rPr>
      </w:pPr>
      <w:r w:rsidRPr="008D0D4D">
        <w:rPr>
          <w:rFonts w:asciiTheme="minorEastAsia" w:hAnsiTheme="minorEastAsia"/>
        </w:rPr>
        <w:t xml:space="preserve">  "DDOL": "9f3704",</w:t>
      </w:r>
    </w:p>
    <w:p w14:paraId="07647A3B" w14:textId="5E15C05A"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aid</w:t>
      </w:r>
      <w:proofErr w:type="gramEnd"/>
      <w:r w:rsidRPr="008D0D4D">
        <w:rPr>
          <w:rFonts w:asciiTheme="minorEastAsia" w:hAnsiTheme="minorEastAsia"/>
        </w:rPr>
        <w:t>": "a00000000410",</w:t>
      </w:r>
    </w:p>
    <w:p w14:paraId="34B1CED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appVerNum</w:t>
      </w:r>
      <w:proofErr w:type="spellEnd"/>
      <w:proofErr w:type="gramEnd"/>
      <w:r w:rsidRPr="008D0D4D">
        <w:rPr>
          <w:rFonts w:asciiTheme="minorEastAsia" w:hAnsiTheme="minorEastAsia"/>
        </w:rPr>
        <w:t>": "0002",</w:t>
      </w:r>
    </w:p>
    <w:p w14:paraId="245840A2"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asi</w:t>
      </w:r>
      <w:proofErr w:type="spellEnd"/>
      <w:proofErr w:type="gramEnd"/>
      <w:r w:rsidRPr="008D0D4D">
        <w:rPr>
          <w:rFonts w:asciiTheme="minorEastAsia" w:hAnsiTheme="minorEastAsia"/>
        </w:rPr>
        <w:t>": 0,</w:t>
      </w:r>
    </w:p>
    <w:p w14:paraId="68B4415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contactlessCvmLimit</w:t>
      </w:r>
      <w:proofErr w:type="spellEnd"/>
      <w:proofErr w:type="gramEnd"/>
      <w:r w:rsidRPr="008D0D4D">
        <w:rPr>
          <w:rFonts w:asciiTheme="minorEastAsia" w:hAnsiTheme="minorEastAsia"/>
        </w:rPr>
        <w:t>": 10000,</w:t>
      </w:r>
    </w:p>
    <w:p w14:paraId="663CAE07"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contactlessFloorLimit</w:t>
      </w:r>
      <w:proofErr w:type="spellEnd"/>
      <w:proofErr w:type="gramEnd"/>
      <w:r w:rsidRPr="008D0D4D">
        <w:rPr>
          <w:rFonts w:asciiTheme="minorEastAsia" w:hAnsiTheme="minorEastAsia"/>
        </w:rPr>
        <w:t>": 20000,</w:t>
      </w:r>
    </w:p>
    <w:p w14:paraId="40ED3E8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contactlessTransLimit</w:t>
      </w:r>
      <w:proofErr w:type="spellEnd"/>
      <w:proofErr w:type="gramEnd"/>
      <w:r w:rsidRPr="008D0D4D">
        <w:rPr>
          <w:rFonts w:asciiTheme="minorEastAsia" w:hAnsiTheme="minorEastAsia"/>
        </w:rPr>
        <w:t>": 30000,</w:t>
      </w:r>
    </w:p>
    <w:p w14:paraId="6885724C"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floorLimit</w:t>
      </w:r>
      <w:proofErr w:type="spellEnd"/>
      <w:proofErr w:type="gramEnd"/>
      <w:r w:rsidRPr="008D0D4D">
        <w:rPr>
          <w:rFonts w:asciiTheme="minorEastAsia" w:hAnsiTheme="minorEastAsia"/>
        </w:rPr>
        <w:t>": 1000,</w:t>
      </w:r>
    </w:p>
    <w:p w14:paraId="627ECDF6"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maxTargetPercent</w:t>
      </w:r>
      <w:proofErr w:type="spellEnd"/>
      <w:proofErr w:type="gramEnd"/>
      <w:r w:rsidRPr="008D0D4D">
        <w:rPr>
          <w:rFonts w:asciiTheme="minorEastAsia" w:hAnsiTheme="minorEastAsia"/>
        </w:rPr>
        <w:t>": 99,</w:t>
      </w:r>
    </w:p>
    <w:p w14:paraId="35B035FA"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onlinePinCap</w:t>
      </w:r>
      <w:proofErr w:type="spellEnd"/>
      <w:proofErr w:type="gramEnd"/>
      <w:r w:rsidRPr="008D0D4D">
        <w:rPr>
          <w:rFonts w:asciiTheme="minorEastAsia" w:hAnsiTheme="minorEastAsia"/>
        </w:rPr>
        <w:t>": 1,</w:t>
      </w:r>
    </w:p>
    <w:p w14:paraId="441388F8"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r w:rsidRPr="008D0D4D">
        <w:rPr>
          <w:rFonts w:asciiTheme="minorEastAsia" w:hAnsiTheme="minorEastAsia"/>
        </w:rPr>
        <w:t>tacDefault</w:t>
      </w:r>
      <w:proofErr w:type="spellEnd"/>
      <w:r w:rsidRPr="008D0D4D">
        <w:rPr>
          <w:rFonts w:asciiTheme="minorEastAsia" w:hAnsiTheme="minorEastAsia"/>
        </w:rPr>
        <w:t>": "F45000000C"</w:t>
      </w:r>
      <w:proofErr w:type="gramStart"/>
      <w:r w:rsidRPr="008D0D4D">
        <w:rPr>
          <w:rFonts w:asciiTheme="minorEastAsia" w:hAnsiTheme="minorEastAsia"/>
        </w:rPr>
        <w:t>,/</w:t>
      </w:r>
      <w:proofErr w:type="gramEnd"/>
      <w:r w:rsidRPr="008D0D4D">
        <w:rPr>
          <w:rFonts w:asciiTheme="minorEastAsia" w:hAnsiTheme="minorEastAsia"/>
        </w:rPr>
        <w:t>/"fc50b8a000",</w:t>
      </w:r>
    </w:p>
    <w:p w14:paraId="3C7A6112" w14:textId="77777777" w:rsidR="008D0D4D" w:rsidRPr="008D0D4D" w:rsidRDefault="008D0D4D" w:rsidP="008D0D4D">
      <w:pPr>
        <w:rPr>
          <w:rFonts w:asciiTheme="minorEastAsia" w:hAnsiTheme="minorEastAsia"/>
        </w:rPr>
      </w:pPr>
      <w:r w:rsidRPr="008D0D4D">
        <w:rPr>
          <w:rFonts w:asciiTheme="minorEastAsia" w:hAnsiTheme="minorEastAsia"/>
        </w:rPr>
        <w:lastRenderedPageBreak/>
        <w:t xml:space="preserve">  "</w:t>
      </w:r>
      <w:proofErr w:type="spellStart"/>
      <w:proofErr w:type="gramStart"/>
      <w:r w:rsidRPr="008D0D4D">
        <w:rPr>
          <w:rFonts w:asciiTheme="minorEastAsia" w:hAnsiTheme="minorEastAsia"/>
        </w:rPr>
        <w:t>tacDenial</w:t>
      </w:r>
      <w:proofErr w:type="spellEnd"/>
      <w:proofErr w:type="gramEnd"/>
      <w:r w:rsidRPr="008D0D4D">
        <w:rPr>
          <w:rFonts w:asciiTheme="minorEastAsia" w:hAnsiTheme="minorEastAsia"/>
        </w:rPr>
        <w:t>": "0000000000",</w:t>
      </w:r>
    </w:p>
    <w:p w14:paraId="3DEAB440"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r w:rsidRPr="008D0D4D">
        <w:rPr>
          <w:rFonts w:asciiTheme="minorEastAsia" w:hAnsiTheme="minorEastAsia"/>
        </w:rPr>
        <w:t>tacOnline</w:t>
      </w:r>
      <w:proofErr w:type="spellEnd"/>
      <w:r w:rsidRPr="008D0D4D">
        <w:rPr>
          <w:rFonts w:asciiTheme="minorEastAsia" w:hAnsiTheme="minorEastAsia"/>
        </w:rPr>
        <w:t>": "F45004800C"</w:t>
      </w:r>
      <w:proofErr w:type="gramStart"/>
      <w:r w:rsidRPr="008D0D4D">
        <w:rPr>
          <w:rFonts w:asciiTheme="minorEastAsia" w:hAnsiTheme="minorEastAsia"/>
        </w:rPr>
        <w:t>,/</w:t>
      </w:r>
      <w:proofErr w:type="gramEnd"/>
      <w:r w:rsidRPr="008D0D4D">
        <w:rPr>
          <w:rFonts w:asciiTheme="minorEastAsia" w:hAnsiTheme="minorEastAsia"/>
        </w:rPr>
        <w:t>/"fc50808800",</w:t>
      </w:r>
    </w:p>
    <w:p w14:paraId="7011C46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targetPercent</w:t>
      </w:r>
      <w:proofErr w:type="spellEnd"/>
      <w:proofErr w:type="gramEnd"/>
      <w:r w:rsidRPr="008D0D4D">
        <w:rPr>
          <w:rFonts w:asciiTheme="minorEastAsia" w:hAnsiTheme="minorEastAsia"/>
        </w:rPr>
        <w:t>": 99,</w:t>
      </w:r>
    </w:p>
    <w:p w14:paraId="74A7A1D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threshold</w:t>
      </w:r>
      <w:proofErr w:type="gramEnd"/>
      <w:r w:rsidRPr="008D0D4D">
        <w:rPr>
          <w:rFonts w:asciiTheme="minorEastAsia" w:hAnsiTheme="minorEastAsia"/>
        </w:rPr>
        <w:t>": 0,</w:t>
      </w:r>
    </w:p>
    <w:p w14:paraId="5DF9996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transLimit</w:t>
      </w:r>
      <w:proofErr w:type="spellEnd"/>
      <w:proofErr w:type="gramEnd"/>
      <w:r w:rsidRPr="008D0D4D">
        <w:rPr>
          <w:rFonts w:asciiTheme="minorEastAsia" w:hAnsiTheme="minorEastAsia"/>
        </w:rPr>
        <w:t>": 4000</w:t>
      </w:r>
    </w:p>
    <w:p w14:paraId="4B7E5FC7" w14:textId="77777777" w:rsidR="008D0D4D" w:rsidRPr="008D0D4D" w:rsidRDefault="008D0D4D" w:rsidP="008D0D4D">
      <w:pPr>
        <w:rPr>
          <w:rFonts w:asciiTheme="minorEastAsia" w:hAnsiTheme="minorEastAsia"/>
        </w:rPr>
      </w:pPr>
      <w:r w:rsidRPr="008D0D4D">
        <w:rPr>
          <w:rFonts w:asciiTheme="minorEastAsia" w:hAnsiTheme="minorEastAsia"/>
        </w:rPr>
        <w:t>}, {</w:t>
      </w:r>
    </w:p>
    <w:p w14:paraId="4A2D35F3" w14:textId="77777777" w:rsidR="008D0D4D" w:rsidRPr="008D0D4D" w:rsidRDefault="008D0D4D" w:rsidP="008D0D4D">
      <w:pPr>
        <w:rPr>
          <w:rFonts w:asciiTheme="minorEastAsia" w:hAnsiTheme="minorEastAsia"/>
        </w:rPr>
      </w:pPr>
      <w:r w:rsidRPr="008D0D4D">
        <w:rPr>
          <w:rFonts w:asciiTheme="minorEastAsia" w:hAnsiTheme="minorEastAsia"/>
        </w:rPr>
        <w:t xml:space="preserve">    //Maestro</w:t>
      </w:r>
    </w:p>
    <w:p w14:paraId="437B9141" w14:textId="77777777" w:rsidR="008D0D4D" w:rsidRPr="008D0D4D" w:rsidRDefault="008D0D4D" w:rsidP="008D0D4D">
      <w:pPr>
        <w:rPr>
          <w:rFonts w:asciiTheme="minorEastAsia" w:hAnsiTheme="minorEastAsia"/>
        </w:rPr>
      </w:pPr>
      <w:r w:rsidRPr="008D0D4D">
        <w:rPr>
          <w:rFonts w:asciiTheme="minorEastAsia" w:hAnsiTheme="minorEastAsia"/>
        </w:rPr>
        <w:t xml:space="preserve">  "DDOL": "9f3704",</w:t>
      </w:r>
    </w:p>
    <w:p w14:paraId="76804C9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aid</w:t>
      </w:r>
      <w:proofErr w:type="gramEnd"/>
      <w:r w:rsidRPr="008D0D4D">
        <w:rPr>
          <w:rFonts w:asciiTheme="minorEastAsia" w:hAnsiTheme="minorEastAsia"/>
        </w:rPr>
        <w:t>": "a00000000430",</w:t>
      </w:r>
    </w:p>
    <w:p w14:paraId="330839B8"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appVerNum</w:t>
      </w:r>
      <w:proofErr w:type="spellEnd"/>
      <w:proofErr w:type="gramEnd"/>
      <w:r w:rsidRPr="008D0D4D">
        <w:rPr>
          <w:rFonts w:asciiTheme="minorEastAsia" w:hAnsiTheme="minorEastAsia"/>
        </w:rPr>
        <w:t>": "0002",</w:t>
      </w:r>
    </w:p>
    <w:p w14:paraId="5D9B061C"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asi</w:t>
      </w:r>
      <w:proofErr w:type="spellEnd"/>
      <w:proofErr w:type="gramEnd"/>
      <w:r w:rsidRPr="008D0D4D">
        <w:rPr>
          <w:rFonts w:asciiTheme="minorEastAsia" w:hAnsiTheme="minorEastAsia"/>
        </w:rPr>
        <w:t>": 0,</w:t>
      </w:r>
    </w:p>
    <w:p w14:paraId="1F4637D7"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contactlessCvmLimit</w:t>
      </w:r>
      <w:proofErr w:type="spellEnd"/>
      <w:proofErr w:type="gramEnd"/>
      <w:r w:rsidRPr="008D0D4D">
        <w:rPr>
          <w:rFonts w:asciiTheme="minorEastAsia" w:hAnsiTheme="minorEastAsia"/>
        </w:rPr>
        <w:t>": 10000,</w:t>
      </w:r>
    </w:p>
    <w:p w14:paraId="63D8FA8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contactlessFloorLimit</w:t>
      </w:r>
      <w:proofErr w:type="spellEnd"/>
      <w:proofErr w:type="gramEnd"/>
      <w:r w:rsidRPr="008D0D4D">
        <w:rPr>
          <w:rFonts w:asciiTheme="minorEastAsia" w:hAnsiTheme="minorEastAsia"/>
        </w:rPr>
        <w:t>": 20000,</w:t>
      </w:r>
    </w:p>
    <w:p w14:paraId="160F5167"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contactlessTransLimit</w:t>
      </w:r>
      <w:proofErr w:type="spellEnd"/>
      <w:proofErr w:type="gramEnd"/>
      <w:r w:rsidRPr="008D0D4D">
        <w:rPr>
          <w:rFonts w:asciiTheme="minorEastAsia" w:hAnsiTheme="minorEastAsia"/>
        </w:rPr>
        <w:t>": 30000,</w:t>
      </w:r>
    </w:p>
    <w:p w14:paraId="64B29FC7"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floorLimit</w:t>
      </w:r>
      <w:proofErr w:type="spellEnd"/>
      <w:proofErr w:type="gramEnd"/>
      <w:r w:rsidRPr="008D0D4D">
        <w:rPr>
          <w:rFonts w:asciiTheme="minorEastAsia" w:hAnsiTheme="minorEastAsia"/>
        </w:rPr>
        <w:t>": 0,</w:t>
      </w:r>
    </w:p>
    <w:p w14:paraId="33A87A72"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maxTargetPercent</w:t>
      </w:r>
      <w:proofErr w:type="spellEnd"/>
      <w:proofErr w:type="gramEnd"/>
      <w:r w:rsidRPr="008D0D4D">
        <w:rPr>
          <w:rFonts w:asciiTheme="minorEastAsia" w:hAnsiTheme="minorEastAsia"/>
        </w:rPr>
        <w:t>": 0,</w:t>
      </w:r>
    </w:p>
    <w:p w14:paraId="616E497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tacDefault</w:t>
      </w:r>
      <w:proofErr w:type="spellEnd"/>
      <w:proofErr w:type="gramEnd"/>
      <w:r w:rsidRPr="008D0D4D">
        <w:rPr>
          <w:rFonts w:asciiTheme="minorEastAsia" w:hAnsiTheme="minorEastAsia"/>
        </w:rPr>
        <w:t>": "fc50aca000",</w:t>
      </w:r>
    </w:p>
    <w:p w14:paraId="5F065E0F" w14:textId="1253B2B8"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tacDenial</w:t>
      </w:r>
      <w:proofErr w:type="spellEnd"/>
      <w:proofErr w:type="gramEnd"/>
      <w:r w:rsidRPr="008D0D4D">
        <w:rPr>
          <w:rFonts w:asciiTheme="minorEastAsia" w:hAnsiTheme="minorEastAsia"/>
        </w:rPr>
        <w:t>": "</w:t>
      </w:r>
      <w:r w:rsidR="00B87C47" w:rsidRPr="00B87C47">
        <w:t xml:space="preserve"> </w:t>
      </w:r>
      <w:r w:rsidR="00B87C47" w:rsidRPr="00B87C47">
        <w:rPr>
          <w:rFonts w:asciiTheme="minorEastAsia" w:hAnsiTheme="minorEastAsia"/>
        </w:rPr>
        <w:t>8040800000</w:t>
      </w:r>
      <w:r w:rsidRPr="008D0D4D">
        <w:rPr>
          <w:rFonts w:asciiTheme="minorEastAsia" w:hAnsiTheme="minorEastAsia"/>
        </w:rPr>
        <w:t>",</w:t>
      </w:r>
    </w:p>
    <w:p w14:paraId="125345E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tacOnline</w:t>
      </w:r>
      <w:proofErr w:type="spellEnd"/>
      <w:proofErr w:type="gramEnd"/>
      <w:r w:rsidRPr="008D0D4D">
        <w:rPr>
          <w:rFonts w:asciiTheme="minorEastAsia" w:hAnsiTheme="minorEastAsia"/>
        </w:rPr>
        <w:t>": "f850acf800",</w:t>
      </w:r>
    </w:p>
    <w:p w14:paraId="1FACC02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targetPercent</w:t>
      </w:r>
      <w:proofErr w:type="gramEnd"/>
      <w:r w:rsidRPr="008D0D4D">
        <w:rPr>
          <w:rFonts w:asciiTheme="minorEastAsia" w:hAnsiTheme="minorEastAsia"/>
        </w:rPr>
        <w:t>":99,</w:t>
      </w:r>
    </w:p>
    <w:p w14:paraId="4155465B"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threshold</w:t>
      </w:r>
      <w:proofErr w:type="gramEnd"/>
      <w:r w:rsidRPr="008D0D4D">
        <w:rPr>
          <w:rFonts w:asciiTheme="minorEastAsia" w:hAnsiTheme="minorEastAsia"/>
        </w:rPr>
        <w:t>": 0,</w:t>
      </w:r>
    </w:p>
    <w:p w14:paraId="7F78D9E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transLimit</w:t>
      </w:r>
      <w:proofErr w:type="spellEnd"/>
      <w:proofErr w:type="gramEnd"/>
      <w:r w:rsidRPr="008D0D4D">
        <w:rPr>
          <w:rFonts w:asciiTheme="minorEastAsia" w:hAnsiTheme="minorEastAsia"/>
        </w:rPr>
        <w:t>": 4000</w:t>
      </w:r>
    </w:p>
    <w:p w14:paraId="5A4BC895" w14:textId="77777777" w:rsidR="008D0D4D" w:rsidRPr="008D0D4D" w:rsidRDefault="008D0D4D" w:rsidP="008D0D4D">
      <w:pPr>
        <w:rPr>
          <w:rFonts w:asciiTheme="minorEastAsia" w:hAnsiTheme="minorEastAsia"/>
        </w:rPr>
      </w:pPr>
      <w:r w:rsidRPr="008D0D4D">
        <w:rPr>
          <w:rFonts w:asciiTheme="minorEastAsia" w:hAnsiTheme="minorEastAsia"/>
        </w:rPr>
        <w:lastRenderedPageBreak/>
        <w:t>},</w:t>
      </w:r>
    </w:p>
    <w:p w14:paraId="285AE45B"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
    <w:p w14:paraId="41F743EF" w14:textId="77777777" w:rsidR="008D0D4D" w:rsidRPr="008D0D4D" w:rsidRDefault="008D0D4D" w:rsidP="008D0D4D">
      <w:pPr>
        <w:rPr>
          <w:rFonts w:asciiTheme="minorEastAsia" w:hAnsiTheme="minorEastAsia"/>
        </w:rPr>
      </w:pPr>
      <w:r w:rsidRPr="008D0D4D">
        <w:rPr>
          <w:rFonts w:asciiTheme="minorEastAsia" w:hAnsiTheme="minorEastAsia"/>
        </w:rPr>
        <w:t xml:space="preserve">    // Cirrus ATM card only</w:t>
      </w:r>
    </w:p>
    <w:p w14:paraId="45F60F9A" w14:textId="77777777" w:rsidR="008D0D4D" w:rsidRPr="008D0D4D" w:rsidRDefault="008D0D4D" w:rsidP="008D0D4D">
      <w:pPr>
        <w:rPr>
          <w:rFonts w:asciiTheme="minorEastAsia" w:hAnsiTheme="minorEastAsia"/>
        </w:rPr>
      </w:pPr>
      <w:r w:rsidRPr="008D0D4D">
        <w:rPr>
          <w:rFonts w:asciiTheme="minorEastAsia" w:hAnsiTheme="minorEastAsia"/>
        </w:rPr>
        <w:t xml:space="preserve">  "DDOL": "9f3704",</w:t>
      </w:r>
    </w:p>
    <w:p w14:paraId="0BC1506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aid</w:t>
      </w:r>
      <w:proofErr w:type="gramEnd"/>
      <w:r w:rsidRPr="008D0D4D">
        <w:rPr>
          <w:rFonts w:asciiTheme="minorEastAsia" w:hAnsiTheme="minorEastAsia"/>
        </w:rPr>
        <w:t>": "a00000000460",</w:t>
      </w:r>
    </w:p>
    <w:p w14:paraId="12354D04"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appVerNum</w:t>
      </w:r>
      <w:proofErr w:type="spellEnd"/>
      <w:proofErr w:type="gramEnd"/>
      <w:r w:rsidRPr="008D0D4D">
        <w:rPr>
          <w:rFonts w:asciiTheme="minorEastAsia" w:hAnsiTheme="minorEastAsia"/>
        </w:rPr>
        <w:t>": "0002",</w:t>
      </w:r>
    </w:p>
    <w:p w14:paraId="21D859A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asi</w:t>
      </w:r>
      <w:proofErr w:type="spellEnd"/>
      <w:proofErr w:type="gramEnd"/>
      <w:r w:rsidRPr="008D0D4D">
        <w:rPr>
          <w:rFonts w:asciiTheme="minorEastAsia" w:hAnsiTheme="minorEastAsia"/>
        </w:rPr>
        <w:t>": 0,</w:t>
      </w:r>
    </w:p>
    <w:p w14:paraId="03F38B20"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contactlessCvmLimit</w:t>
      </w:r>
      <w:proofErr w:type="spellEnd"/>
      <w:proofErr w:type="gramEnd"/>
      <w:r w:rsidRPr="008D0D4D">
        <w:rPr>
          <w:rFonts w:asciiTheme="minorEastAsia" w:hAnsiTheme="minorEastAsia"/>
        </w:rPr>
        <w:t>": 10000,</w:t>
      </w:r>
    </w:p>
    <w:p w14:paraId="312CF3F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contactlessFloorLimit</w:t>
      </w:r>
      <w:proofErr w:type="spellEnd"/>
      <w:proofErr w:type="gramEnd"/>
      <w:r w:rsidRPr="008D0D4D">
        <w:rPr>
          <w:rFonts w:asciiTheme="minorEastAsia" w:hAnsiTheme="minorEastAsia"/>
        </w:rPr>
        <w:t>": 20000,</w:t>
      </w:r>
    </w:p>
    <w:p w14:paraId="2498EE94"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contactlessTransLimit</w:t>
      </w:r>
      <w:proofErr w:type="spellEnd"/>
      <w:proofErr w:type="gramEnd"/>
      <w:r w:rsidRPr="008D0D4D">
        <w:rPr>
          <w:rFonts w:asciiTheme="minorEastAsia" w:hAnsiTheme="minorEastAsia"/>
        </w:rPr>
        <w:t>": 30000,</w:t>
      </w:r>
    </w:p>
    <w:p w14:paraId="1A056A0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floorLimit</w:t>
      </w:r>
      <w:proofErr w:type="spellEnd"/>
      <w:proofErr w:type="gramEnd"/>
      <w:r w:rsidRPr="008D0D4D">
        <w:rPr>
          <w:rFonts w:asciiTheme="minorEastAsia" w:hAnsiTheme="minorEastAsia"/>
        </w:rPr>
        <w:t>": 256,</w:t>
      </w:r>
    </w:p>
    <w:p w14:paraId="5CC236BC"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maxTargetPercent</w:t>
      </w:r>
      <w:proofErr w:type="spellEnd"/>
      <w:proofErr w:type="gramEnd"/>
      <w:r w:rsidRPr="008D0D4D">
        <w:rPr>
          <w:rFonts w:asciiTheme="minorEastAsia" w:hAnsiTheme="minorEastAsia"/>
        </w:rPr>
        <w:t>": 0,</w:t>
      </w:r>
    </w:p>
    <w:p w14:paraId="21BAA51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onlinePinCap</w:t>
      </w:r>
      <w:proofErr w:type="spellEnd"/>
      <w:proofErr w:type="gramEnd"/>
      <w:r w:rsidRPr="008D0D4D">
        <w:rPr>
          <w:rFonts w:asciiTheme="minorEastAsia" w:hAnsiTheme="minorEastAsia"/>
        </w:rPr>
        <w:t>": 1,</w:t>
      </w:r>
    </w:p>
    <w:p w14:paraId="105D02B5"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tacDefault</w:t>
      </w:r>
      <w:proofErr w:type="spellEnd"/>
      <w:proofErr w:type="gramEnd"/>
      <w:r w:rsidRPr="008D0D4D">
        <w:rPr>
          <w:rFonts w:asciiTheme="minorEastAsia" w:hAnsiTheme="minorEastAsia"/>
        </w:rPr>
        <w:t>": "fc50b8a000",</w:t>
      </w:r>
    </w:p>
    <w:p w14:paraId="5B3DA3E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tacDenial</w:t>
      </w:r>
      <w:proofErr w:type="spellEnd"/>
      <w:proofErr w:type="gramEnd"/>
      <w:r w:rsidRPr="008D0D4D">
        <w:rPr>
          <w:rFonts w:asciiTheme="minorEastAsia" w:hAnsiTheme="minorEastAsia"/>
        </w:rPr>
        <w:t>": "0000000000",</w:t>
      </w:r>
    </w:p>
    <w:p w14:paraId="66C6DAEB"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tacOnline</w:t>
      </w:r>
      <w:proofErr w:type="spellEnd"/>
      <w:proofErr w:type="gramEnd"/>
      <w:r w:rsidRPr="008D0D4D">
        <w:rPr>
          <w:rFonts w:asciiTheme="minorEastAsia" w:hAnsiTheme="minorEastAsia"/>
        </w:rPr>
        <w:t>": "fc50b8f800",</w:t>
      </w:r>
    </w:p>
    <w:p w14:paraId="75C9541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targetPercent</w:t>
      </w:r>
      <w:proofErr w:type="spellEnd"/>
      <w:proofErr w:type="gramEnd"/>
      <w:r w:rsidRPr="008D0D4D">
        <w:rPr>
          <w:rFonts w:asciiTheme="minorEastAsia" w:hAnsiTheme="minorEastAsia"/>
        </w:rPr>
        <w:t>": 0,</w:t>
      </w:r>
    </w:p>
    <w:p w14:paraId="47AB033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threshold</w:t>
      </w:r>
      <w:proofErr w:type="gramEnd"/>
      <w:r w:rsidRPr="008D0D4D">
        <w:rPr>
          <w:rFonts w:asciiTheme="minorEastAsia" w:hAnsiTheme="minorEastAsia"/>
        </w:rPr>
        <w:t>": 0,</w:t>
      </w:r>
    </w:p>
    <w:p w14:paraId="06A641C0"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transLimit</w:t>
      </w:r>
      <w:proofErr w:type="spellEnd"/>
      <w:proofErr w:type="gramEnd"/>
      <w:r w:rsidRPr="008D0D4D">
        <w:rPr>
          <w:rFonts w:asciiTheme="minorEastAsia" w:hAnsiTheme="minorEastAsia"/>
        </w:rPr>
        <w:t>": 4000</w:t>
      </w:r>
    </w:p>
    <w:p w14:paraId="33351926" w14:textId="77777777" w:rsidR="008D0D4D" w:rsidRPr="008D0D4D" w:rsidRDefault="008D0D4D" w:rsidP="008D0D4D">
      <w:pPr>
        <w:rPr>
          <w:rFonts w:asciiTheme="minorEastAsia" w:hAnsiTheme="minorEastAsia"/>
        </w:rPr>
      </w:pPr>
      <w:r w:rsidRPr="008D0D4D">
        <w:rPr>
          <w:rFonts w:asciiTheme="minorEastAsia" w:hAnsiTheme="minorEastAsia"/>
        </w:rPr>
        <w:t>},</w:t>
      </w:r>
    </w:p>
    <w:p w14:paraId="17129BB4"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
    <w:p w14:paraId="3FEBF426" w14:textId="77777777" w:rsidR="008D0D4D" w:rsidRPr="008D0D4D" w:rsidRDefault="008D0D4D" w:rsidP="008D0D4D">
      <w:pPr>
        <w:rPr>
          <w:rFonts w:asciiTheme="minorEastAsia" w:hAnsiTheme="minorEastAsia"/>
        </w:rPr>
      </w:pPr>
      <w:r w:rsidRPr="008D0D4D">
        <w:rPr>
          <w:rFonts w:asciiTheme="minorEastAsia" w:hAnsiTheme="minorEastAsia"/>
        </w:rPr>
        <w:t xml:space="preserve">  "DDOL": "9f3704",</w:t>
      </w:r>
    </w:p>
    <w:p w14:paraId="5A0232A4" w14:textId="77777777" w:rsidR="008D0D4D" w:rsidRPr="008D0D4D" w:rsidRDefault="008D0D4D" w:rsidP="008D0D4D">
      <w:pPr>
        <w:rPr>
          <w:rFonts w:asciiTheme="minorEastAsia" w:hAnsiTheme="minorEastAsia"/>
        </w:rPr>
      </w:pPr>
      <w:r w:rsidRPr="008D0D4D">
        <w:rPr>
          <w:rFonts w:asciiTheme="minorEastAsia" w:hAnsiTheme="minorEastAsia"/>
        </w:rPr>
        <w:lastRenderedPageBreak/>
        <w:t xml:space="preserve">  "</w:t>
      </w:r>
      <w:proofErr w:type="gramStart"/>
      <w:r w:rsidRPr="008D0D4D">
        <w:rPr>
          <w:rFonts w:asciiTheme="minorEastAsia" w:hAnsiTheme="minorEastAsia"/>
        </w:rPr>
        <w:t>aid</w:t>
      </w:r>
      <w:proofErr w:type="gramEnd"/>
      <w:r w:rsidRPr="008D0D4D">
        <w:rPr>
          <w:rFonts w:asciiTheme="minorEastAsia" w:hAnsiTheme="minorEastAsia"/>
        </w:rPr>
        <w:t>": "a00000000422",</w:t>
      </w:r>
    </w:p>
    <w:p w14:paraId="215D997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appVerNum</w:t>
      </w:r>
      <w:proofErr w:type="spellEnd"/>
      <w:proofErr w:type="gramEnd"/>
      <w:r w:rsidRPr="008D0D4D">
        <w:rPr>
          <w:rFonts w:asciiTheme="minorEastAsia" w:hAnsiTheme="minorEastAsia"/>
        </w:rPr>
        <w:t>": "0002",</w:t>
      </w:r>
    </w:p>
    <w:p w14:paraId="1ED4520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asi</w:t>
      </w:r>
      <w:proofErr w:type="spellEnd"/>
      <w:proofErr w:type="gramEnd"/>
      <w:r w:rsidRPr="008D0D4D">
        <w:rPr>
          <w:rFonts w:asciiTheme="minorEastAsia" w:hAnsiTheme="minorEastAsia"/>
        </w:rPr>
        <w:t>": 0,</w:t>
      </w:r>
    </w:p>
    <w:p w14:paraId="525C99EF"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contactlessCvmLimit</w:t>
      </w:r>
      <w:proofErr w:type="spellEnd"/>
      <w:proofErr w:type="gramEnd"/>
      <w:r w:rsidRPr="008D0D4D">
        <w:rPr>
          <w:rFonts w:asciiTheme="minorEastAsia" w:hAnsiTheme="minorEastAsia"/>
        </w:rPr>
        <w:t>": 10000,</w:t>
      </w:r>
    </w:p>
    <w:p w14:paraId="458A3E2A"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contactlessFloorLimit</w:t>
      </w:r>
      <w:proofErr w:type="spellEnd"/>
      <w:proofErr w:type="gramEnd"/>
      <w:r w:rsidRPr="008D0D4D">
        <w:rPr>
          <w:rFonts w:asciiTheme="minorEastAsia" w:hAnsiTheme="minorEastAsia"/>
        </w:rPr>
        <w:t>": 20000,</w:t>
      </w:r>
    </w:p>
    <w:p w14:paraId="637FB104"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contactlessTransLimit</w:t>
      </w:r>
      <w:proofErr w:type="spellEnd"/>
      <w:proofErr w:type="gramEnd"/>
      <w:r w:rsidRPr="008D0D4D">
        <w:rPr>
          <w:rFonts w:asciiTheme="minorEastAsia" w:hAnsiTheme="minorEastAsia"/>
        </w:rPr>
        <w:t>": 30000,</w:t>
      </w:r>
    </w:p>
    <w:p w14:paraId="34B6C58A"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floorLimit</w:t>
      </w:r>
      <w:proofErr w:type="spellEnd"/>
      <w:proofErr w:type="gramEnd"/>
      <w:r w:rsidRPr="008D0D4D">
        <w:rPr>
          <w:rFonts w:asciiTheme="minorEastAsia" w:hAnsiTheme="minorEastAsia"/>
        </w:rPr>
        <w:t>": 0,</w:t>
      </w:r>
    </w:p>
    <w:p w14:paraId="62C505D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maxTargetPercent</w:t>
      </w:r>
      <w:proofErr w:type="spellEnd"/>
      <w:proofErr w:type="gramEnd"/>
      <w:r w:rsidRPr="008D0D4D">
        <w:rPr>
          <w:rFonts w:asciiTheme="minorEastAsia" w:hAnsiTheme="minorEastAsia"/>
        </w:rPr>
        <w:t>": 99,</w:t>
      </w:r>
    </w:p>
    <w:p w14:paraId="3B7EDB1C"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onlinePinCap</w:t>
      </w:r>
      <w:proofErr w:type="spellEnd"/>
      <w:proofErr w:type="gramEnd"/>
      <w:r w:rsidRPr="008D0D4D">
        <w:rPr>
          <w:rFonts w:asciiTheme="minorEastAsia" w:hAnsiTheme="minorEastAsia"/>
        </w:rPr>
        <w:t>": 1,</w:t>
      </w:r>
    </w:p>
    <w:p w14:paraId="0CA8834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tacDefault</w:t>
      </w:r>
      <w:proofErr w:type="spellEnd"/>
      <w:proofErr w:type="gramEnd"/>
      <w:r w:rsidRPr="008D0D4D">
        <w:rPr>
          <w:rFonts w:asciiTheme="minorEastAsia" w:hAnsiTheme="minorEastAsia"/>
        </w:rPr>
        <w:t>": "fc50bca000",</w:t>
      </w:r>
    </w:p>
    <w:p w14:paraId="37C05CC2"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tacDenial</w:t>
      </w:r>
      <w:proofErr w:type="spellEnd"/>
      <w:proofErr w:type="gramEnd"/>
      <w:r w:rsidRPr="008D0D4D">
        <w:rPr>
          <w:rFonts w:asciiTheme="minorEastAsia" w:hAnsiTheme="minorEastAsia"/>
        </w:rPr>
        <w:t>": "0000000000",</w:t>
      </w:r>
    </w:p>
    <w:p w14:paraId="69B359E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tacOnline</w:t>
      </w:r>
      <w:proofErr w:type="spellEnd"/>
      <w:proofErr w:type="gramEnd"/>
      <w:r w:rsidRPr="008D0D4D">
        <w:rPr>
          <w:rFonts w:asciiTheme="minorEastAsia" w:hAnsiTheme="minorEastAsia"/>
        </w:rPr>
        <w:t>": "fc50bcf800",</w:t>
      </w:r>
    </w:p>
    <w:p w14:paraId="208C4A62"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targetPercent</w:t>
      </w:r>
      <w:proofErr w:type="spellEnd"/>
      <w:proofErr w:type="gramEnd"/>
      <w:r w:rsidRPr="008D0D4D">
        <w:rPr>
          <w:rFonts w:asciiTheme="minorEastAsia" w:hAnsiTheme="minorEastAsia"/>
        </w:rPr>
        <w:t>": 99,</w:t>
      </w:r>
    </w:p>
    <w:p w14:paraId="410E612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threshold</w:t>
      </w:r>
      <w:proofErr w:type="gramEnd"/>
      <w:r w:rsidRPr="008D0D4D">
        <w:rPr>
          <w:rFonts w:asciiTheme="minorEastAsia" w:hAnsiTheme="minorEastAsia"/>
        </w:rPr>
        <w:t>": 0,</w:t>
      </w:r>
    </w:p>
    <w:p w14:paraId="5FB2D170"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transLimit</w:t>
      </w:r>
      <w:proofErr w:type="spellEnd"/>
      <w:proofErr w:type="gramEnd"/>
      <w:r w:rsidRPr="008D0D4D">
        <w:rPr>
          <w:rFonts w:asciiTheme="minorEastAsia" w:hAnsiTheme="minorEastAsia"/>
        </w:rPr>
        <w:t>": 4000</w:t>
      </w:r>
    </w:p>
    <w:p w14:paraId="50E9DEE7" w14:textId="6A19AA93" w:rsidR="008D0D4D" w:rsidRDefault="008D0D4D" w:rsidP="008D0D4D">
      <w:pPr>
        <w:rPr>
          <w:rFonts w:asciiTheme="minorEastAsia" w:hAnsiTheme="minorEastAsia"/>
        </w:rPr>
      </w:pPr>
      <w:r w:rsidRPr="008D0D4D">
        <w:rPr>
          <w:rFonts w:asciiTheme="minorEastAsia" w:hAnsiTheme="minorEastAsia"/>
        </w:rPr>
        <w:t>}</w:t>
      </w:r>
    </w:p>
    <w:p w14:paraId="371861B8"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
    <w:p w14:paraId="3D699EBE" w14:textId="77777777" w:rsidR="0061128E" w:rsidRPr="0061128E" w:rsidRDefault="0061128E" w:rsidP="0061128E">
      <w:pPr>
        <w:rPr>
          <w:rFonts w:asciiTheme="minorEastAsia" w:hAnsiTheme="minorEastAsia"/>
        </w:rPr>
      </w:pPr>
      <w:r w:rsidRPr="0061128E">
        <w:rPr>
          <w:rFonts w:asciiTheme="minorEastAsia" w:hAnsiTheme="minorEastAsia"/>
        </w:rPr>
        <w:t xml:space="preserve">    "DDOL": "9f3704",</w:t>
      </w:r>
    </w:p>
    <w:p w14:paraId="17FBC321"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gramStart"/>
      <w:r w:rsidRPr="0061128E">
        <w:rPr>
          <w:rFonts w:asciiTheme="minorEastAsia" w:hAnsiTheme="minorEastAsia"/>
        </w:rPr>
        <w:t>aid</w:t>
      </w:r>
      <w:proofErr w:type="gramEnd"/>
      <w:r w:rsidRPr="0061128E">
        <w:rPr>
          <w:rFonts w:asciiTheme="minorEastAsia" w:hAnsiTheme="minorEastAsia"/>
        </w:rPr>
        <w:t>": "a0000000108888",</w:t>
      </w:r>
    </w:p>
    <w:p w14:paraId="3079963E"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appVerNum</w:t>
      </w:r>
      <w:proofErr w:type="spellEnd"/>
      <w:proofErr w:type="gramEnd"/>
      <w:r w:rsidRPr="0061128E">
        <w:rPr>
          <w:rFonts w:asciiTheme="minorEastAsia" w:hAnsiTheme="minorEastAsia"/>
        </w:rPr>
        <w:t>": "0002",</w:t>
      </w:r>
    </w:p>
    <w:p w14:paraId="4385866A"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asi</w:t>
      </w:r>
      <w:proofErr w:type="spellEnd"/>
      <w:proofErr w:type="gramEnd"/>
      <w:r w:rsidRPr="0061128E">
        <w:rPr>
          <w:rFonts w:asciiTheme="minorEastAsia" w:hAnsiTheme="minorEastAsia"/>
        </w:rPr>
        <w:t>": 0,</w:t>
      </w:r>
    </w:p>
    <w:p w14:paraId="74826BB1"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contactlessCvmLimit</w:t>
      </w:r>
      <w:proofErr w:type="spellEnd"/>
      <w:proofErr w:type="gramEnd"/>
      <w:r w:rsidRPr="0061128E">
        <w:rPr>
          <w:rFonts w:asciiTheme="minorEastAsia" w:hAnsiTheme="minorEastAsia"/>
        </w:rPr>
        <w:t>": 10000,</w:t>
      </w:r>
    </w:p>
    <w:p w14:paraId="4A6A67AD" w14:textId="77777777" w:rsidR="0061128E" w:rsidRPr="0061128E" w:rsidRDefault="0061128E" w:rsidP="0061128E">
      <w:pPr>
        <w:rPr>
          <w:rFonts w:asciiTheme="minorEastAsia" w:hAnsiTheme="minorEastAsia"/>
        </w:rPr>
      </w:pPr>
      <w:r w:rsidRPr="0061128E">
        <w:rPr>
          <w:rFonts w:asciiTheme="minorEastAsia" w:hAnsiTheme="minorEastAsia"/>
        </w:rPr>
        <w:lastRenderedPageBreak/>
        <w:t xml:space="preserve">    "</w:t>
      </w:r>
      <w:proofErr w:type="spellStart"/>
      <w:proofErr w:type="gramStart"/>
      <w:r w:rsidRPr="0061128E">
        <w:rPr>
          <w:rFonts w:asciiTheme="minorEastAsia" w:hAnsiTheme="minorEastAsia"/>
        </w:rPr>
        <w:t>contactlessFloorLimit</w:t>
      </w:r>
      <w:proofErr w:type="spellEnd"/>
      <w:proofErr w:type="gramEnd"/>
      <w:r w:rsidRPr="0061128E">
        <w:rPr>
          <w:rFonts w:asciiTheme="minorEastAsia" w:hAnsiTheme="minorEastAsia"/>
        </w:rPr>
        <w:t>": 20000,</w:t>
      </w:r>
    </w:p>
    <w:p w14:paraId="6F1833C8"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contactlessTransLimit</w:t>
      </w:r>
      <w:proofErr w:type="spellEnd"/>
      <w:proofErr w:type="gramEnd"/>
      <w:r w:rsidRPr="0061128E">
        <w:rPr>
          <w:rFonts w:asciiTheme="minorEastAsia" w:hAnsiTheme="minorEastAsia"/>
        </w:rPr>
        <w:t>": 30000,</w:t>
      </w:r>
    </w:p>
    <w:p w14:paraId="0E877AFE"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floorLimit</w:t>
      </w:r>
      <w:proofErr w:type="spellEnd"/>
      <w:proofErr w:type="gramEnd"/>
      <w:r w:rsidRPr="0061128E">
        <w:rPr>
          <w:rFonts w:asciiTheme="minorEastAsia" w:hAnsiTheme="minorEastAsia"/>
        </w:rPr>
        <w:t>": 0,</w:t>
      </w:r>
    </w:p>
    <w:p w14:paraId="7E861525"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maxTargetPercent</w:t>
      </w:r>
      <w:proofErr w:type="spellEnd"/>
      <w:proofErr w:type="gramEnd"/>
      <w:r w:rsidRPr="0061128E">
        <w:rPr>
          <w:rFonts w:asciiTheme="minorEastAsia" w:hAnsiTheme="minorEastAsia"/>
        </w:rPr>
        <w:t>": 99,</w:t>
      </w:r>
    </w:p>
    <w:p w14:paraId="78E63974"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onlinePinCap</w:t>
      </w:r>
      <w:proofErr w:type="spellEnd"/>
      <w:proofErr w:type="gramEnd"/>
      <w:r w:rsidRPr="0061128E">
        <w:rPr>
          <w:rFonts w:asciiTheme="minorEastAsia" w:hAnsiTheme="minorEastAsia"/>
        </w:rPr>
        <w:t>": 1,</w:t>
      </w:r>
    </w:p>
    <w:p w14:paraId="333711A6"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tacDefault</w:t>
      </w:r>
      <w:proofErr w:type="spellEnd"/>
      <w:proofErr w:type="gramEnd"/>
      <w:r w:rsidRPr="0061128E">
        <w:rPr>
          <w:rFonts w:asciiTheme="minorEastAsia" w:hAnsiTheme="minorEastAsia"/>
        </w:rPr>
        <w:t>": "fc50bca000",</w:t>
      </w:r>
    </w:p>
    <w:p w14:paraId="62ACE68B"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tacDenial</w:t>
      </w:r>
      <w:proofErr w:type="spellEnd"/>
      <w:proofErr w:type="gramEnd"/>
      <w:r w:rsidRPr="0061128E">
        <w:rPr>
          <w:rFonts w:asciiTheme="minorEastAsia" w:hAnsiTheme="minorEastAsia"/>
        </w:rPr>
        <w:t>": "0000000000",</w:t>
      </w:r>
    </w:p>
    <w:p w14:paraId="1E154926"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tacOnline</w:t>
      </w:r>
      <w:proofErr w:type="spellEnd"/>
      <w:proofErr w:type="gramEnd"/>
      <w:r w:rsidRPr="0061128E">
        <w:rPr>
          <w:rFonts w:asciiTheme="minorEastAsia" w:hAnsiTheme="minorEastAsia"/>
        </w:rPr>
        <w:t>": "fc50bcf800",</w:t>
      </w:r>
    </w:p>
    <w:p w14:paraId="31A40ACD"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targetPercent</w:t>
      </w:r>
      <w:proofErr w:type="spellEnd"/>
      <w:proofErr w:type="gramEnd"/>
      <w:r w:rsidRPr="0061128E">
        <w:rPr>
          <w:rFonts w:asciiTheme="minorEastAsia" w:hAnsiTheme="minorEastAsia"/>
        </w:rPr>
        <w:t>": 99,</w:t>
      </w:r>
    </w:p>
    <w:p w14:paraId="7D3F25B2"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gramStart"/>
      <w:r w:rsidRPr="0061128E">
        <w:rPr>
          <w:rFonts w:asciiTheme="minorEastAsia" w:hAnsiTheme="minorEastAsia"/>
        </w:rPr>
        <w:t>threshold</w:t>
      </w:r>
      <w:proofErr w:type="gramEnd"/>
      <w:r w:rsidRPr="0061128E">
        <w:rPr>
          <w:rFonts w:asciiTheme="minorEastAsia" w:hAnsiTheme="minorEastAsia"/>
        </w:rPr>
        <w:t>": 0,</w:t>
      </w:r>
    </w:p>
    <w:p w14:paraId="7A962BF3"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transLimit</w:t>
      </w:r>
      <w:proofErr w:type="spellEnd"/>
      <w:proofErr w:type="gramEnd"/>
      <w:r w:rsidRPr="0061128E">
        <w:rPr>
          <w:rFonts w:asciiTheme="minorEastAsia" w:hAnsiTheme="minorEastAsia"/>
        </w:rPr>
        <w:t>": 4000</w:t>
      </w:r>
    </w:p>
    <w:p w14:paraId="7A23764D" w14:textId="6E210714" w:rsidR="0061128E" w:rsidRPr="0061128E" w:rsidRDefault="0061128E" w:rsidP="0061128E">
      <w:pPr>
        <w:rPr>
          <w:rFonts w:asciiTheme="minorEastAsia" w:hAnsiTheme="minorEastAsia"/>
        </w:rPr>
      </w:pPr>
      <w:r w:rsidRPr="0061128E">
        <w:rPr>
          <w:rFonts w:asciiTheme="minorEastAsia" w:hAnsiTheme="minorEastAsia"/>
        </w:rPr>
        <w:t xml:space="preserve">  },</w:t>
      </w:r>
    </w:p>
    <w:p w14:paraId="63085669" w14:textId="5C35D544" w:rsidR="003941C2" w:rsidRPr="003941C2" w:rsidRDefault="003941C2" w:rsidP="004C1856">
      <w:pPr>
        <w:pStyle w:val="2"/>
        <w:spacing w:before="156"/>
        <w:rPr>
          <w:rFonts w:asciiTheme="minorEastAsia" w:eastAsiaTheme="minorEastAsia" w:hAnsiTheme="minorEastAsia"/>
          <w:color w:val="FF0000"/>
        </w:rPr>
      </w:pPr>
      <w:bookmarkStart w:id="20" w:name="_Toc95308006"/>
      <w:r w:rsidRPr="003941C2">
        <w:rPr>
          <w:rFonts w:asciiTheme="minorEastAsia" w:eastAsiaTheme="minorEastAsia" w:hAnsiTheme="minorEastAsia"/>
          <w:color w:val="FF0000"/>
        </w:rPr>
        <w:t>CAPK</w:t>
      </w:r>
      <w:bookmarkEnd w:id="20"/>
    </w:p>
    <w:p w14:paraId="69EFC887" w14:textId="77777777" w:rsidR="001F7A80" w:rsidRPr="001F7A80" w:rsidRDefault="001F7A80" w:rsidP="001F7A80">
      <w:pPr>
        <w:rPr>
          <w:rFonts w:asciiTheme="minorEastAsia" w:hAnsiTheme="minorEastAsia"/>
        </w:rPr>
      </w:pPr>
      <w:r w:rsidRPr="001F7A80">
        <w:rPr>
          <w:rFonts w:asciiTheme="minorEastAsia" w:hAnsiTheme="minorEastAsia"/>
        </w:rPr>
        <w:t>{</w:t>
      </w:r>
    </w:p>
    <w:p w14:paraId="2EECD94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F586AC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0,</w:t>
      </w:r>
    </w:p>
    <w:p w14:paraId="0E0478E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"ec0a59d35d19f031e9e8cbec56db80e22b1de130",</w:t>
      </w:r>
    </w:p>
    <w:p w14:paraId="5C9E38DC"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CF84A0E"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1C3DD7C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0B8B94DC"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"9c6be5adb10b4be3dce2099b4b210672b89656eba091204f613ecc623bedc9c6d77b660e8baeea7f7ce30f1b153879a4e36459343d1fe47acdbd41fcd710030c2ba1d9461597982c6e1bdd08554b726f5eff7913ce59e79e357295c32</w:t>
      </w:r>
      <w:r w:rsidRPr="001F7A80">
        <w:rPr>
          <w:rFonts w:asciiTheme="minorEastAsia" w:hAnsiTheme="minorEastAsia"/>
        </w:rPr>
        <w:lastRenderedPageBreak/>
        <w:t>1e26d0b8be270a9442345c753e2aa2acfc9d30850602fe6cac00c6ddf6b8d9d9b4879b2826b042a07f0e5ae526a3d3c4d22c72b9eaa52eed8893866f866387ac05a1399",</w:t>
      </w:r>
    </w:p>
    <w:p w14:paraId="04DA6BCE"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4A6673EF" w14:textId="77777777" w:rsidR="001F7A80" w:rsidRPr="001F7A80" w:rsidRDefault="001F7A80" w:rsidP="001F7A80">
      <w:pPr>
        <w:rPr>
          <w:rFonts w:asciiTheme="minorEastAsia" w:hAnsiTheme="minorEastAsia"/>
        </w:rPr>
      </w:pPr>
      <w:r w:rsidRPr="001F7A80">
        <w:rPr>
          <w:rFonts w:asciiTheme="minorEastAsia" w:hAnsiTheme="minorEastAsia"/>
        </w:rPr>
        <w:t>}, {</w:t>
      </w:r>
    </w:p>
    <w:p w14:paraId="577A773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103C0ED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w:t>
      </w:r>
    </w:p>
    <w:p w14:paraId="6B12E94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"33408b96c814742ad73536c72f0926e4471e8e47",</w:t>
      </w:r>
    </w:p>
    <w:p w14:paraId="4F8B72E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3C4C1F2"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1E511E3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2900A10F"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99a6d3e071889ed9e3a0c391c69b0b804fc160b2b4bdd570c92dd5a0f45f53e8621f7c96c40224266735e1ee1b3c06238ae35046320fd8e81f8ceb3f8b4c97b940930a3ac5e790086dad41a6a4f5117ba1ce2438a51ac053eb002aed866d2c458fd73359021a12029a0c043045c11664fe0219ec63c10bf2155bb2784609a106421d45163799738c1c30909bb6c6fe52bbb76397b9740ce064a613ff8411185f08842a423ead20edffbff1cd6c3fe0c9821479199c26d8572cc8afff087a9c3",</w:t>
      </w:r>
    </w:p>
    <w:p w14:paraId="182F9312"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7429CC1D" w14:textId="77777777" w:rsidR="001F7A80" w:rsidRPr="001F7A80" w:rsidRDefault="001F7A80" w:rsidP="001F7A80">
      <w:pPr>
        <w:rPr>
          <w:rFonts w:asciiTheme="minorEastAsia" w:hAnsiTheme="minorEastAsia"/>
        </w:rPr>
      </w:pPr>
      <w:r w:rsidRPr="001F7A80">
        <w:rPr>
          <w:rFonts w:asciiTheme="minorEastAsia" w:hAnsiTheme="minorEastAsia"/>
        </w:rPr>
        <w:t>}, {</w:t>
      </w:r>
    </w:p>
    <w:p w14:paraId="028865A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5B1827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3,</w:t>
      </w:r>
    </w:p>
    <w:p w14:paraId="45E759F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"5addf21d09278661141179cbeff272ea384b13bb",</w:t>
      </w:r>
    </w:p>
    <w:p w14:paraId="57741D5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1C95A789"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3448F6F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6E36D3B7"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"c2490747fe17eb0584c88d47b1602704150adc88c5b998bd59ce043edebf0ffee3093ac7956ad3b6ad4554c6de19</w:t>
      </w:r>
      <w:r w:rsidRPr="001F7A80">
        <w:rPr>
          <w:rFonts w:asciiTheme="minorEastAsia" w:hAnsiTheme="minorEastAsia"/>
        </w:rPr>
        <w:lastRenderedPageBreak/>
        <w:t>a178d6da295be15d5220645e3c8131666fa4be5b84fe131ea44b039307638b9e74a8c42564f892a64df1cb15712b736e3374f1bbb6819371602d8970e97b900793c7c2a89a4a1649a59be680574dd0b60145",</w:t>
      </w:r>
    </w:p>
    <w:p w14:paraId="486514F5"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68E1D00C" w14:textId="77777777" w:rsidR="001F7A80" w:rsidRPr="001F7A80" w:rsidRDefault="001F7A80" w:rsidP="001F7A80">
      <w:pPr>
        <w:rPr>
          <w:rFonts w:asciiTheme="minorEastAsia" w:hAnsiTheme="minorEastAsia"/>
        </w:rPr>
      </w:pPr>
      <w:r w:rsidRPr="001F7A80">
        <w:rPr>
          <w:rFonts w:asciiTheme="minorEastAsia" w:hAnsiTheme="minorEastAsia"/>
        </w:rPr>
        <w:t>}, {</w:t>
      </w:r>
    </w:p>
    <w:p w14:paraId="39F73C6B"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5CD5A977"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4,</w:t>
      </w:r>
    </w:p>
    <w:p w14:paraId="0BD316D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"381a035da58b482ee2af75f4c3f2ca469ba4aa6c",</w:t>
      </w:r>
    </w:p>
    <w:p w14:paraId="3C20236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7FBE6F6"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55D8477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653A100B"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6da428387a502d7ddfb7a74d3f412be762627197b25435b7a81716a700157ddd06f7cc99d6ca28c2470527e2c03616b9c59217357c2674f583b3ba5c7dcf2838692d023e3562420b4615c439ca97c44dc9a249cfce7b3bfb22f68228c3af13329aa4a613cf8dd853502373d62e49ab256d2bc17120e54aedced6d96a4287acc5c04677d4a5a320db8bee2f775e5fec5",</w:t>
      </w:r>
    </w:p>
    <w:p w14:paraId="7F866D34"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631863B7" w14:textId="77777777" w:rsidR="001F7A80" w:rsidRPr="001F7A80" w:rsidRDefault="001F7A80" w:rsidP="001F7A80">
      <w:pPr>
        <w:rPr>
          <w:rFonts w:asciiTheme="minorEastAsia" w:hAnsiTheme="minorEastAsia"/>
        </w:rPr>
      </w:pPr>
      <w:r w:rsidRPr="001F7A80">
        <w:rPr>
          <w:rFonts w:asciiTheme="minorEastAsia" w:hAnsiTheme="minorEastAsia"/>
        </w:rPr>
        <w:t>}, {</w:t>
      </w:r>
    </w:p>
    <w:p w14:paraId="39B65F30"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246E8A0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5,</w:t>
      </w:r>
    </w:p>
    <w:p w14:paraId="3FB132D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"ebfa0d5d06d8ce702da3eae890701d45e274c845",</w:t>
      </w:r>
    </w:p>
    <w:p w14:paraId="0BF819DB"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48049F6E"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746513A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64AEEB11"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"b8048abc30c90d976336543e3fd7091c8fe4800df820ed55e7e94813ed00555b573feca3d84af6131a651d66cff4284fb13b635edd0ee40176d8bf04b7fd1c7bacf9ac7327dfaa8aa72d10db3b8e70b2ddd811cb4196525ea386acc33</w:t>
      </w:r>
      <w:r w:rsidRPr="001F7A80">
        <w:rPr>
          <w:rFonts w:asciiTheme="minorEastAsia" w:hAnsiTheme="minorEastAsia"/>
        </w:rPr>
        <w:lastRenderedPageBreak/>
        <w:t>c0d9d4575916469c4e4f53e8e1c912cc618cb22dde7c3568e90022e6bba770202e4522a2dd623d180e215bd1d1507fe3dc90ca310d27b3efccd8f83de3052cad1e48938c68d095aac91b5f37e28bb49ec7ed597",</w:t>
      </w:r>
    </w:p>
    <w:p w14:paraId="257CD474"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40EF217C" w14:textId="77777777" w:rsidR="001F7A80" w:rsidRPr="001F7A80" w:rsidRDefault="001F7A80" w:rsidP="001F7A80">
      <w:pPr>
        <w:rPr>
          <w:rFonts w:asciiTheme="minorEastAsia" w:hAnsiTheme="minorEastAsia"/>
        </w:rPr>
      </w:pPr>
      <w:r w:rsidRPr="001F7A80">
        <w:rPr>
          <w:rFonts w:asciiTheme="minorEastAsia" w:hAnsiTheme="minorEastAsia"/>
        </w:rPr>
        <w:t>}, {</w:t>
      </w:r>
    </w:p>
    <w:p w14:paraId="30E4667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53CBE73"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6,</w:t>
      </w:r>
    </w:p>
    <w:p w14:paraId="466310F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"f910a1504d5ffb793d94f3b500765e1abcad72d9",</w:t>
      </w:r>
    </w:p>
    <w:p w14:paraId="618F206F"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4ADC2574"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7A95B8E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5CE2F64B"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cb26fc830b43785b2bce37c81ed334622f9622f4c89aae641046b2353433883f307fb7c974162da72f7a4ec75d9d657336865b8d3023d3d645667625c9a07a6b7a137cf0c64198ae38fc238006fb2603f41f4f3bb9da1347270f2f5d8c606e420958c5f7d50a71de30142f70de468889b5e3a08695b938a50fc980393a9cbce44ad2d64f630bb33ad3f5f5fd495d31f37818c1d94071342e07f1bec2194f6035ba5ded3936500eb82dfda6e8afb655b1ef3d0d7ebf86b66dd9f29f6b1d324fe8b26ce38ab2013dd13f611e7a594d675c4432350ea244cc34f3873cba06592987a1d7e852adc22ef5a2ee28132031e48f74037e3b34ab747f",</w:t>
      </w:r>
    </w:p>
    <w:p w14:paraId="0A0F71A4"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0D87649E" w14:textId="77777777" w:rsidR="001F7A80" w:rsidRPr="001F7A80" w:rsidRDefault="001F7A80" w:rsidP="001F7A80">
      <w:pPr>
        <w:rPr>
          <w:rFonts w:asciiTheme="minorEastAsia" w:hAnsiTheme="minorEastAsia"/>
        </w:rPr>
      </w:pPr>
      <w:r w:rsidRPr="001F7A80">
        <w:rPr>
          <w:rFonts w:asciiTheme="minorEastAsia" w:hAnsiTheme="minorEastAsia"/>
        </w:rPr>
        <w:t>}, {</w:t>
      </w:r>
    </w:p>
    <w:p w14:paraId="1E2BB22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0D5F4BB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241,</w:t>
      </w:r>
    </w:p>
    <w:p w14:paraId="1BE80CB0"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"d8e68da167ab5a85d8c3d55ecb9b0517a1a5b4bb",</w:t>
      </w:r>
    </w:p>
    <w:p w14:paraId="303B7CA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752AD049"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06857FC0"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4A82ACB6"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w:t>
      </w:r>
      <w:r w:rsidRPr="001F7A80">
        <w:rPr>
          <w:rFonts w:asciiTheme="minorEastAsia" w:hAnsiTheme="minorEastAsia"/>
        </w:rPr>
        <w:lastRenderedPageBreak/>
        <w:t>"a0dcf4bde19c3546b4b6f0414d174dde294aabbb828c5a834d73aae27c99b0b053a90278007239b6459ff0bbcd7b4b9c6c50ac02ce91368da1bd21aaeadbc65347337d89b68f5c99a09d05be02dd1f8c5ba20e2f13fb2a27c41d3f85cad5cf6668e75851ec66edbf98851fd4e42c44c1d59f5984703b27d5b9f21b8fa0d93279fbbf69e090642909c9ea27f898959541aa6757f5f624104f6e1d3a9532f2a6e51515aead1b43b3d7835088a2fafa7be7",</w:t>
      </w:r>
    </w:p>
    <w:p w14:paraId="1228924B"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3981085C" w14:textId="77777777" w:rsidR="001F7A80" w:rsidRPr="001F7A80" w:rsidRDefault="001F7A80" w:rsidP="001F7A80">
      <w:pPr>
        <w:rPr>
          <w:rFonts w:asciiTheme="minorEastAsia" w:hAnsiTheme="minorEastAsia"/>
        </w:rPr>
      </w:pPr>
      <w:r w:rsidRPr="001F7A80">
        <w:rPr>
          <w:rFonts w:asciiTheme="minorEastAsia" w:hAnsiTheme="minorEastAsia"/>
        </w:rPr>
        <w:t>}, {</w:t>
      </w:r>
    </w:p>
    <w:p w14:paraId="262A855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84A453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243,</w:t>
      </w:r>
    </w:p>
    <w:p w14:paraId="644EAE1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"a69ac7603daf566e972dedc2cb433e07e8b01a9a",</w:t>
      </w:r>
    </w:p>
    <w:p w14:paraId="397A8BE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2D557F3F"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43FF706C"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3988C596"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98f0c770f23864c2e766df02d1e833dff4ffe92d696e1642f0a88c5694c6479d16db1537bfe29e4fdc6e6e8afd1b0eb7ea0124723c333179bf19e93f10658b2f776e829e87daeda9c94a8b3382199a350c077977c97aff08fd11310ac950a72c3ca5002ef513fccc286e646e3c5387535d509514b3b326e1234f9cb48c36ddd44b416d23654034a66f403ba511c5efa3",</w:t>
      </w:r>
    </w:p>
    <w:p w14:paraId="4F10E9FA"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56ECF788" w14:textId="77777777" w:rsidR="001F7A80" w:rsidRPr="001F7A80" w:rsidRDefault="001F7A80" w:rsidP="001F7A80">
      <w:pPr>
        <w:rPr>
          <w:rFonts w:asciiTheme="minorEastAsia" w:hAnsiTheme="minorEastAsia"/>
        </w:rPr>
      </w:pPr>
      <w:r w:rsidRPr="001F7A80">
        <w:rPr>
          <w:rFonts w:asciiTheme="minorEastAsia" w:hAnsiTheme="minorEastAsia"/>
        </w:rPr>
        <w:t>}, {</w:t>
      </w:r>
    </w:p>
    <w:p w14:paraId="5BE102D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62368AD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245,</w:t>
      </w:r>
    </w:p>
    <w:p w14:paraId="6178E4F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"c2239804c8098170be52d6d5d4159e81ce8466bf",</w:t>
      </w:r>
    </w:p>
    <w:p w14:paraId="75F4E4E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4EFE071F"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"010001",</w:t>
      </w:r>
    </w:p>
    <w:p w14:paraId="026419B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553A3E37"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w:t>
      </w:r>
      <w:r w:rsidRPr="001F7A80">
        <w:rPr>
          <w:rFonts w:asciiTheme="minorEastAsia" w:hAnsiTheme="minorEastAsia"/>
        </w:rPr>
        <w:lastRenderedPageBreak/>
        <w:t>"a6e6fb72179506f860ccca8c27f99cecd94c7d4f3191d303bbee37481c7aa15f233ba755e9e4376345a9a67e7994bdc1c680bb3522d8c93eb0ccc91ad31ad450da30d337662d19ac03e2b4ef5f6ec18282d491e19767d7b24542dfdeff6f62185503532069bbb369e3bb9fb19ac6f1c30b97d249eee764e0bac97f25c873d973953e5153a42064bbfabfd06a4bb486860bf6637406c9fc36813a4a75f75c31cca9f69f8de59adecef6bde7e07800fcbe035d3176af8473e23e9aa3dfee221196d1148302677c720cfe2544a03db553e7f1b8427ba1cc72b0f29b12dfef4c081d076d353e71880aadff386352af0ab7b28ed49e1e672d11f9",</w:t>
      </w:r>
    </w:p>
    <w:p w14:paraId="3671B68D"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4374FF49" w14:textId="77777777" w:rsidR="001F7A80" w:rsidRPr="001F7A80" w:rsidRDefault="001F7A80" w:rsidP="001F7A80">
      <w:pPr>
        <w:rPr>
          <w:rFonts w:asciiTheme="minorEastAsia" w:hAnsiTheme="minorEastAsia"/>
        </w:rPr>
      </w:pPr>
      <w:r w:rsidRPr="001F7A80">
        <w:rPr>
          <w:rFonts w:asciiTheme="minorEastAsia" w:hAnsiTheme="minorEastAsia"/>
        </w:rPr>
        <w:t>}, {</w:t>
      </w:r>
    </w:p>
    <w:p w14:paraId="7A7278F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1497C00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246,</w:t>
      </w:r>
    </w:p>
    <w:p w14:paraId="1CAF733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"502909ed545e3c8dbd00ea582d0617fee9f6f684",</w:t>
      </w:r>
    </w:p>
    <w:p w14:paraId="11E4ADB3"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0CE86AE5"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4B5995E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46D7A58A"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25a6bd783a5ef6b8fb6f83055c260f5f99ea16678f3b9053e0f6498e82c3f5d1e8c38f13588017e2b12b3d8ff6f50167f46442910729e9e4d1b3739e5067c0ac7a1f4487e35f675bc16e233315165cb142bfdb25e301a632a54a3371ebab6572deebaf370f337f057ee73b4ae46d1a8bc4da853ec3cc12c8cbc2da18322d68530c70b22bdac351dd36068ae321e11abf264f4d3569bb71214545005558de26083c735db776368172fe8c2f5c85e8b5b890cc682911d2de71fa626b8817fccc08922b703869f3baeac1459d77cd85376bc36182f4238314d6c4212fbdd7f23d3",</w:t>
      </w:r>
    </w:p>
    <w:p w14:paraId="59F67FF0"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60970E1A" w14:textId="77777777" w:rsidR="001F7A80" w:rsidRPr="001F7A80" w:rsidRDefault="001F7A80" w:rsidP="001F7A80">
      <w:pPr>
        <w:rPr>
          <w:rFonts w:asciiTheme="minorEastAsia" w:hAnsiTheme="minorEastAsia"/>
        </w:rPr>
      </w:pPr>
      <w:r w:rsidRPr="001F7A80">
        <w:rPr>
          <w:rFonts w:asciiTheme="minorEastAsia" w:hAnsiTheme="minorEastAsia"/>
        </w:rPr>
        <w:t>}, {</w:t>
      </w:r>
    </w:p>
    <w:p w14:paraId="1E04D53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3A74435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247,</w:t>
      </w:r>
    </w:p>
    <w:p w14:paraId="19477E4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"eeb0dd9b2477bee3209a914cdba94c1c4a9bded9",</w:t>
      </w:r>
    </w:p>
    <w:p w14:paraId="66C51DD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315F6ED"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"010001",</w:t>
      </w:r>
    </w:p>
    <w:p w14:paraId="6CAEC2AE" w14:textId="77777777" w:rsidR="001F7A80" w:rsidRPr="001F7A80" w:rsidRDefault="001F7A80" w:rsidP="001F7A80">
      <w:pPr>
        <w:rPr>
          <w:rFonts w:asciiTheme="minorEastAsia" w:hAnsiTheme="minorEastAsia"/>
        </w:rPr>
      </w:pPr>
      <w:r w:rsidRPr="001F7A80">
        <w:rPr>
          <w:rFonts w:asciiTheme="minorEastAsia" w:hAnsiTheme="minorEastAsia"/>
        </w:rPr>
        <w:lastRenderedPageBreak/>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076F6C39"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"94ea62f6d58320e354c022addcf0559d8cf206cd92e869564905ce21d720f971b7aea374830ebe1757115a85e088d41c6b77cf5ec821f30b1d890417bf2fa31e5908ded5fa677f8c7b184ad09028fdde96b6a6109850aa800175eabcdbbb684a96c2eb6379dfea08d32fe2331fe103233ad58dcdb1e6e077cb9f24eaec5c25af",</w:t>
      </w:r>
    </w:p>
    <w:p w14:paraId="58978678"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480E9989" w14:textId="77777777" w:rsidR="001F7A80" w:rsidRPr="001F7A80" w:rsidRDefault="001F7A80" w:rsidP="001F7A80">
      <w:pPr>
        <w:rPr>
          <w:rFonts w:asciiTheme="minorEastAsia" w:hAnsiTheme="minorEastAsia"/>
        </w:rPr>
      </w:pPr>
      <w:r w:rsidRPr="001F7A80">
        <w:rPr>
          <w:rFonts w:asciiTheme="minorEastAsia" w:hAnsiTheme="minorEastAsia"/>
        </w:rPr>
        <w:t>}, {</w:t>
      </w:r>
    </w:p>
    <w:p w14:paraId="732504D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6E37B7C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248,</w:t>
      </w:r>
    </w:p>
    <w:p w14:paraId="6A91F09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"f06ecc6d2aaebf259b7e755a38d9a9b24e2ff3dd",</w:t>
      </w:r>
    </w:p>
    <w:p w14:paraId="7BC7733F"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2D9D200A"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7FE2E5B0"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3E928AC5"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"a1f5e1c9bd8650bd43ab6ee56b891ef7459c0a24fa84f9127d1a6c79d4930f6db1852e2510f18b61cd354db83a356bd190b88ab8df04284d02a4204a7b6cb7c5551977a9b36379ca3de1a08e69f301c95cc1c20506959275f41723dd5d2925290579e5a95b0df6323fc8e9273d6f849198c4996209166d9bfc973c361cc826e1",</w:t>
      </w:r>
    </w:p>
    <w:p w14:paraId="16E28EE5"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0C90AD2E" w14:textId="77777777" w:rsidR="001F7A80" w:rsidRPr="001F7A80" w:rsidRDefault="001F7A80" w:rsidP="001F7A80">
      <w:pPr>
        <w:rPr>
          <w:rFonts w:asciiTheme="minorEastAsia" w:hAnsiTheme="minorEastAsia"/>
        </w:rPr>
      </w:pPr>
      <w:r w:rsidRPr="001F7A80">
        <w:rPr>
          <w:rFonts w:asciiTheme="minorEastAsia" w:hAnsiTheme="minorEastAsia"/>
        </w:rPr>
        <w:t>}, {</w:t>
      </w:r>
    </w:p>
    <w:p w14:paraId="255063D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1813672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249,</w:t>
      </w:r>
    </w:p>
    <w:p w14:paraId="3B683B0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"336712dcc28554809c6aa9b02358de6f755164db",</w:t>
      </w:r>
    </w:p>
    <w:p w14:paraId="28AD2D7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16B54735"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43797919"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26277A71" w14:textId="77777777" w:rsidR="001F7A80" w:rsidRPr="001F7A80" w:rsidRDefault="001F7A80" w:rsidP="001F7A80">
      <w:pPr>
        <w:rPr>
          <w:rFonts w:asciiTheme="minorEastAsia" w:hAnsiTheme="minorEastAsia"/>
        </w:rPr>
      </w:pPr>
      <w:r w:rsidRPr="001F7A80">
        <w:rPr>
          <w:rFonts w:asciiTheme="minorEastAsia" w:hAnsiTheme="minorEastAsia"/>
        </w:rPr>
        <w:lastRenderedPageBreak/>
        <w:t xml:space="preserve">  "modulus": "a99a6d3e071889ed9e3a0c391c69b0b804fc160b2b4bdd570c92dd5a0f45f53e8621f7c96c40224266735e1ee1b3c06238ae35046320fd8e81f8ceb3f8b4c97b940930a3ac5e790086dad41a6a4f5117ba1ce2438a51ac053eb002aed866d2c458fd73359021a12029a0c043045c11664fe0219ec63c10bf2155bb2784609a106421d45163799738c1c30909bb6c6fe52bbb76397b9740ce064a613ff8411185f08842a423ead20edffbff1cd6c3fe0c9821479199c26d8572cc8afff087a9c3",</w:t>
      </w:r>
    </w:p>
    <w:p w14:paraId="53910A08"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7E3AAB98" w14:textId="77777777" w:rsidR="001F7A80" w:rsidRPr="001F7A80" w:rsidRDefault="001F7A80" w:rsidP="001F7A80">
      <w:pPr>
        <w:rPr>
          <w:rFonts w:asciiTheme="minorEastAsia" w:hAnsiTheme="minorEastAsia"/>
        </w:rPr>
      </w:pPr>
      <w:r w:rsidRPr="001F7A80">
        <w:rPr>
          <w:rFonts w:asciiTheme="minorEastAsia" w:hAnsiTheme="minorEastAsia"/>
        </w:rPr>
        <w:t>}, {</w:t>
      </w:r>
    </w:p>
    <w:p w14:paraId="2BD5EC7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8DE646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250,</w:t>
      </w:r>
    </w:p>
    <w:p w14:paraId="16BFB4D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"5bed4068d96ea16d2d77e03d6036fc7a160ea99c",</w:t>
      </w:r>
    </w:p>
    <w:p w14:paraId="53887C2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60F05C2"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795CC26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769B154D"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90fcd55aa2d5d9963e35ed0f440177699832f49c6bab15cdae5794be93f934d4462d5d12762e48c38ba83d8445deaa74195a301a102b2f114eada0d180ee5e7a5c73e0c4e11f67a43ddab5d55683b1474cc0627f44b8d3088a492ffaadad4f42422d0e7013536c3c49ad3d0fae96459b0f6b1b6056538a3d6d44640f94467b108867dec40faaecd740c00e2b7a8852d",</w:t>
      </w:r>
    </w:p>
    <w:p w14:paraId="368D1F30"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5EF243C9" w14:textId="77777777" w:rsidR="001F7A80" w:rsidRPr="001F7A80" w:rsidRDefault="001F7A80" w:rsidP="001F7A80">
      <w:pPr>
        <w:rPr>
          <w:rFonts w:asciiTheme="minorEastAsia" w:hAnsiTheme="minorEastAsia"/>
        </w:rPr>
      </w:pPr>
      <w:r w:rsidRPr="001F7A80">
        <w:rPr>
          <w:rFonts w:asciiTheme="minorEastAsia" w:hAnsiTheme="minorEastAsia"/>
        </w:rPr>
        <w:t>}, {</w:t>
      </w:r>
    </w:p>
    <w:p w14:paraId="0F1F5D93"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15584E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254,</w:t>
      </w:r>
    </w:p>
    <w:p w14:paraId="08D95E9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"9a295b05fb390ef7923f57618a9fda2941fc34e0",</w:t>
      </w:r>
    </w:p>
    <w:p w14:paraId="160F000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587FF9D5"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40A0478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5FE5F0FE" w14:textId="77777777" w:rsidR="001F7A80" w:rsidRPr="001F7A80" w:rsidRDefault="001F7A80" w:rsidP="001F7A80">
      <w:pPr>
        <w:rPr>
          <w:rFonts w:asciiTheme="minorEastAsia" w:hAnsiTheme="minorEastAsia"/>
        </w:rPr>
      </w:pPr>
      <w:r w:rsidRPr="001F7A80">
        <w:rPr>
          <w:rFonts w:asciiTheme="minorEastAsia" w:hAnsiTheme="minorEastAsia"/>
        </w:rPr>
        <w:lastRenderedPageBreak/>
        <w:t xml:space="preserve">  "modulus": "a653eac1c0f786c8724f737f172997d63d1c3251c44402049b865bae877d0f398cbfbe8a6035e24afa086befde9351e54b95708ee672f0968bcd50dce40f783322b2aba04ef137ef18abf03c7dbc5813aeaef3aa7797ba15df7d5ba1cbaf7fd520b5a482d8d3fee105077871113e23a49af3926554a70fe10ed728cf793b62a1",</w:t>
      </w:r>
    </w:p>
    <w:p w14:paraId="135B3B62"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2E01E2CA" w14:textId="77777777" w:rsidR="001F7A80" w:rsidRPr="001F7A80" w:rsidRDefault="001F7A80" w:rsidP="001F7A80">
      <w:pPr>
        <w:rPr>
          <w:rFonts w:asciiTheme="minorEastAsia" w:hAnsiTheme="minorEastAsia"/>
        </w:rPr>
      </w:pPr>
      <w:r w:rsidRPr="001F7A80">
        <w:rPr>
          <w:rFonts w:asciiTheme="minorEastAsia" w:hAnsiTheme="minorEastAsia"/>
        </w:rPr>
        <w:t>}, {</w:t>
      </w:r>
    </w:p>
    <w:p w14:paraId="19661E1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7D9D803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239,</w:t>
      </w:r>
    </w:p>
    <w:p w14:paraId="1E4BD33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"21766ebb0ee122afb65d7845b73db46bab65427a",</w:t>
      </w:r>
    </w:p>
    <w:p w14:paraId="5DF27863"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A014987"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5E6E988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53DE871A"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191cb87473f29349b5d60a88b3eaee0973aa6f1a082f358d849fddff9c091f899eda9792caf09ef28f5d22404b88a2293eebbc1949c43bea4d60cfd879a1539544e09e0f09f60f065b2bf2a13ecc705f3d468b9d33ae77ad9d3f19ca40f23dcf5eb7c04dc8f69eba565b1ebcb4686cd274785530ff6f6e9ee43aa43fdb02ce00daec15c7b8fd6a9b394baba419d3f6dc85e16569be8e76989688efea2df22ff7d35c043338deaa982a02b866de5328519ebbcd6f03cdd686673847f84db651ab86c28cf1462562c577b853564a290c8556d818531268d25cc98a4cc6a0bdfffda2dcca3a94c998559e307fddf915006d9a987b07ddaeb3b",</w:t>
      </w:r>
    </w:p>
    <w:p w14:paraId="1AF1C74A"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06382B59" w14:textId="4877295D" w:rsidR="001F7A80" w:rsidRPr="003941C2" w:rsidRDefault="001F7A80" w:rsidP="001F7A80">
      <w:pPr>
        <w:rPr>
          <w:rFonts w:asciiTheme="minorEastAsia" w:hAnsiTheme="minorEastAsia"/>
        </w:rPr>
      </w:pPr>
      <w:r w:rsidRPr="001F7A80">
        <w:rPr>
          <w:rFonts w:asciiTheme="minorEastAsia" w:hAnsiTheme="minorEastAsia"/>
        </w:rPr>
        <w:t>}</w:t>
      </w:r>
    </w:p>
    <w:p w14:paraId="33E59342" w14:textId="6BD92274" w:rsidR="003941C2" w:rsidRPr="001F7A80" w:rsidRDefault="001F7A80" w:rsidP="004C1856">
      <w:pPr>
        <w:rPr>
          <w:rFonts w:asciiTheme="minorEastAsia" w:hAnsiTheme="minorEastAsia"/>
          <w:b/>
          <w:color w:val="FF0000"/>
        </w:rPr>
      </w:pPr>
      <w:r w:rsidRPr="001F7A80">
        <w:rPr>
          <w:rFonts w:asciiTheme="minorEastAsia" w:hAnsiTheme="minorEastAsia" w:hint="eastAsia"/>
          <w:b/>
          <w:color w:val="FF0000"/>
        </w:rPr>
        <w:t>Note:</w:t>
      </w:r>
      <w:r w:rsidRPr="001F7A80">
        <w:rPr>
          <w:rFonts w:asciiTheme="minorEastAsia" w:hAnsiTheme="minorEastAsia"/>
          <w:color w:val="FF0000"/>
        </w:rPr>
        <w:t xml:space="preserve"> </w:t>
      </w:r>
      <w:proofErr w:type="spellStart"/>
      <w:r w:rsidRPr="001F7A80">
        <w:rPr>
          <w:rFonts w:asciiTheme="minorEastAsia" w:hAnsiTheme="minorEastAsia"/>
          <w:color w:val="FF0000"/>
        </w:rPr>
        <w:t>capkIdx</w:t>
      </w:r>
      <w:proofErr w:type="spellEnd"/>
      <w:r w:rsidRPr="001F7A80">
        <w:rPr>
          <w:rFonts w:asciiTheme="minorEastAsia" w:hAnsiTheme="minorEastAsia"/>
          <w:color w:val="FF0000"/>
        </w:rPr>
        <w:t xml:space="preserve"> is </w:t>
      </w:r>
      <w:proofErr w:type="spellStart"/>
      <w:r w:rsidRPr="001F7A80">
        <w:rPr>
          <w:rFonts w:asciiTheme="minorEastAsia" w:hAnsiTheme="minorEastAsia"/>
          <w:color w:val="FF0000"/>
        </w:rPr>
        <w:t>int</w:t>
      </w:r>
      <w:proofErr w:type="spellEnd"/>
      <w:r w:rsidRPr="001F7A80">
        <w:rPr>
          <w:rFonts w:asciiTheme="minorEastAsia" w:hAnsiTheme="minorEastAsia"/>
          <w:color w:val="FF0000"/>
        </w:rPr>
        <w:t xml:space="preserve"> type in above list. For example 239(int) = </w:t>
      </w:r>
      <w:proofErr w:type="gramStart"/>
      <w:r w:rsidRPr="001F7A80">
        <w:rPr>
          <w:rFonts w:asciiTheme="minorEastAsia" w:hAnsiTheme="minorEastAsia"/>
          <w:color w:val="FF0000"/>
        </w:rPr>
        <w:t>0xEF(</w:t>
      </w:r>
      <w:proofErr w:type="gramEnd"/>
      <w:r w:rsidRPr="001F7A80">
        <w:rPr>
          <w:rFonts w:asciiTheme="minorEastAsia" w:hAnsiTheme="minorEastAsia"/>
          <w:color w:val="FF0000"/>
        </w:rPr>
        <w:t>Hexadecimal)</w:t>
      </w:r>
    </w:p>
    <w:p w14:paraId="1E7AB991" w14:textId="77777777" w:rsidR="001F7A80" w:rsidRDefault="001F7A80" w:rsidP="004C1856">
      <w:pPr>
        <w:rPr>
          <w:rFonts w:asciiTheme="minorEastAsia" w:hAnsiTheme="minorEastAsia"/>
          <w:b/>
        </w:rPr>
      </w:pPr>
    </w:p>
    <w:p w14:paraId="0AC21FEA" w14:textId="546A0769" w:rsidR="009514DA" w:rsidRDefault="0023244D" w:rsidP="00371689">
      <w:pPr>
        <w:pStyle w:val="10"/>
        <w:rPr>
          <w:rFonts w:asciiTheme="minorEastAsia" w:hAnsiTheme="minorEastAsia"/>
          <w:color w:val="FF0000"/>
        </w:rPr>
      </w:pPr>
      <w:bookmarkStart w:id="21" w:name="_Toc95308007"/>
      <w:r w:rsidRPr="00527215">
        <w:rPr>
          <w:rFonts w:asciiTheme="minorEastAsia" w:hAnsiTheme="minorEastAsia" w:hint="eastAsia"/>
          <w:color w:val="FF0000"/>
        </w:rPr>
        <w:t>Related EMV tags</w:t>
      </w:r>
      <w:bookmarkEnd w:id="21"/>
    </w:p>
    <w:p w14:paraId="537BF03A" w14:textId="47BD5650" w:rsidR="003B6412" w:rsidRPr="003B6412" w:rsidRDefault="005D3794" w:rsidP="005D3794">
      <w:pPr>
        <w:pStyle w:val="5"/>
      </w:pPr>
      <w:r>
        <w:t xml:space="preserve">50: </w:t>
      </w:r>
      <w:r w:rsidR="003B6412" w:rsidRPr="003B6412">
        <w:t>Application Label</w:t>
      </w:r>
    </w:p>
    <w:p w14:paraId="1FA642DD" w14:textId="0E2DE074" w:rsidR="00332806" w:rsidRPr="00332806" w:rsidRDefault="00332806" w:rsidP="00332806">
      <w:r>
        <w:rPr>
          <w:noProof/>
        </w:rPr>
        <w:lastRenderedPageBreak/>
        <w:drawing>
          <wp:inline distT="0" distB="0" distL="0" distR="0" wp14:anchorId="11088654" wp14:editId="592BAF9C">
            <wp:extent cx="3121025" cy="1077277"/>
            <wp:effectExtent l="0" t="0" r="3175" b="889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44096" cy="1085240"/>
                    </a:xfrm>
                    <a:prstGeom prst="rect">
                      <a:avLst/>
                    </a:prstGeom>
                  </pic:spPr>
                </pic:pic>
              </a:graphicData>
            </a:graphic>
          </wp:inline>
        </w:drawing>
      </w:r>
    </w:p>
    <w:p w14:paraId="1FDE9140" w14:textId="77777777" w:rsidR="005944E6" w:rsidRDefault="005944E6" w:rsidP="005944E6">
      <w:pPr>
        <w:pStyle w:val="5"/>
      </w:pPr>
      <w:r>
        <w:rPr>
          <w:rFonts w:hint="eastAsia"/>
        </w:rPr>
        <w:t>8</w:t>
      </w:r>
      <w:r>
        <w:t xml:space="preserve">2: </w:t>
      </w:r>
      <w:r w:rsidRPr="009514DA">
        <w:t>Application Interchange Profile</w:t>
      </w:r>
    </w:p>
    <w:p w14:paraId="3877158C" w14:textId="7D1D78FB" w:rsidR="005944E6" w:rsidRDefault="00F032A6" w:rsidP="005944E6">
      <w:r>
        <w:rPr>
          <w:noProof/>
        </w:rPr>
        <w:drawing>
          <wp:inline distT="0" distB="0" distL="0" distR="0" wp14:anchorId="6EB71E3B" wp14:editId="6ECB5515">
            <wp:extent cx="3184337" cy="31623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90901" cy="3168818"/>
                    </a:xfrm>
                    <a:prstGeom prst="rect">
                      <a:avLst/>
                    </a:prstGeom>
                  </pic:spPr>
                </pic:pic>
              </a:graphicData>
            </a:graphic>
          </wp:inline>
        </w:drawing>
      </w:r>
    </w:p>
    <w:p w14:paraId="5BA53652" w14:textId="1F5CCCB2" w:rsidR="000563BF" w:rsidRDefault="000563BF" w:rsidP="00F5468C">
      <w:pPr>
        <w:pStyle w:val="5"/>
      </w:pPr>
      <w:r>
        <w:t xml:space="preserve">95: </w:t>
      </w:r>
      <w:r w:rsidRPr="000563BF">
        <w:t>Terminal Verification Results</w:t>
      </w:r>
    </w:p>
    <w:p w14:paraId="41819B4A" w14:textId="5F292610" w:rsidR="00D63CFE" w:rsidRDefault="000563BF" w:rsidP="005944E6">
      <w:r>
        <w:rPr>
          <w:noProof/>
        </w:rPr>
        <w:drawing>
          <wp:inline distT="0" distB="0" distL="0" distR="0" wp14:anchorId="48A60A34" wp14:editId="206DE2B4">
            <wp:extent cx="2838450" cy="2227395"/>
            <wp:effectExtent l="0" t="0" r="0" b="190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46811" cy="2233956"/>
                    </a:xfrm>
                    <a:prstGeom prst="rect">
                      <a:avLst/>
                    </a:prstGeom>
                  </pic:spPr>
                </pic:pic>
              </a:graphicData>
            </a:graphic>
          </wp:inline>
        </w:drawing>
      </w:r>
    </w:p>
    <w:p w14:paraId="13FCA9CC" w14:textId="5379A97E" w:rsidR="00965A57" w:rsidRDefault="000563BF" w:rsidP="005944E6">
      <w:r>
        <w:rPr>
          <w:noProof/>
        </w:rPr>
        <w:lastRenderedPageBreak/>
        <w:drawing>
          <wp:inline distT="0" distB="0" distL="0" distR="0" wp14:anchorId="7D68360A" wp14:editId="3C5D6E84">
            <wp:extent cx="2763339" cy="2713817"/>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80692" cy="2730859"/>
                    </a:xfrm>
                    <a:prstGeom prst="rect">
                      <a:avLst/>
                    </a:prstGeom>
                  </pic:spPr>
                </pic:pic>
              </a:graphicData>
            </a:graphic>
          </wp:inline>
        </w:drawing>
      </w:r>
    </w:p>
    <w:p w14:paraId="5F0AB00E" w14:textId="5B0785B8" w:rsidR="00965A57" w:rsidRDefault="000563BF" w:rsidP="005944E6">
      <w:r>
        <w:rPr>
          <w:noProof/>
        </w:rPr>
        <w:drawing>
          <wp:inline distT="0" distB="0" distL="0" distR="0" wp14:anchorId="4AA1CCD1" wp14:editId="05244184">
            <wp:extent cx="2779642" cy="1631950"/>
            <wp:effectExtent l="0" t="0" r="1905" b="635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88418" cy="1637102"/>
                    </a:xfrm>
                    <a:prstGeom prst="rect">
                      <a:avLst/>
                    </a:prstGeom>
                  </pic:spPr>
                </pic:pic>
              </a:graphicData>
            </a:graphic>
          </wp:inline>
        </w:drawing>
      </w:r>
    </w:p>
    <w:p w14:paraId="3810E4B9" w14:textId="77777777" w:rsidR="00965A57" w:rsidRDefault="00965A57" w:rsidP="005944E6"/>
    <w:p w14:paraId="7B236CAA" w14:textId="77777777" w:rsidR="00965A57" w:rsidRDefault="00965A57" w:rsidP="005944E6"/>
    <w:p w14:paraId="190C9F56" w14:textId="77777777" w:rsidR="00965A57" w:rsidRDefault="00965A57" w:rsidP="005944E6"/>
    <w:p w14:paraId="14AE1C5B" w14:textId="63FF0224" w:rsidR="00EE01C2" w:rsidRDefault="00EE01C2" w:rsidP="00C3520D">
      <w:pPr>
        <w:pStyle w:val="5"/>
      </w:pPr>
      <w:r>
        <w:t xml:space="preserve">9F1D: </w:t>
      </w:r>
      <w:r w:rsidRPr="00EE01C2">
        <w:t>Terminal Risk Management Data</w:t>
      </w:r>
    </w:p>
    <w:p w14:paraId="75462FB8" w14:textId="1548FFF8" w:rsidR="00C3520D" w:rsidRDefault="00965A57" w:rsidP="005944E6">
      <w:r>
        <w:rPr>
          <w:noProof/>
        </w:rPr>
        <w:lastRenderedPageBreak/>
        <w:drawing>
          <wp:inline distT="0" distB="0" distL="0" distR="0" wp14:anchorId="2C909AA5" wp14:editId="5F5185EB">
            <wp:extent cx="4476750" cy="6404132"/>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96721" cy="6432701"/>
                    </a:xfrm>
                    <a:prstGeom prst="rect">
                      <a:avLst/>
                    </a:prstGeom>
                  </pic:spPr>
                </pic:pic>
              </a:graphicData>
            </a:graphic>
          </wp:inline>
        </w:drawing>
      </w:r>
    </w:p>
    <w:p w14:paraId="558B7398" w14:textId="77777777" w:rsidR="00965A57" w:rsidRDefault="00965A57" w:rsidP="005944E6"/>
    <w:p w14:paraId="61DE6549" w14:textId="77777777" w:rsidR="00965A57" w:rsidRDefault="00965A57" w:rsidP="005944E6"/>
    <w:p w14:paraId="2BE07DE8" w14:textId="77777777" w:rsidR="00965A57" w:rsidRDefault="00965A57" w:rsidP="005944E6"/>
    <w:p w14:paraId="4B0F63FA" w14:textId="77777777" w:rsidR="00232A0D" w:rsidRDefault="00232A0D" w:rsidP="00232A0D">
      <w:pPr>
        <w:pStyle w:val="5"/>
      </w:pPr>
      <w:r>
        <w:rPr>
          <w:rFonts w:hint="eastAsia"/>
        </w:rPr>
        <w:t>9</w:t>
      </w:r>
      <w:r>
        <w:t xml:space="preserve">F33: </w:t>
      </w:r>
      <w:r w:rsidRPr="0075651A">
        <w:t>Terminal Capabilities</w:t>
      </w:r>
    </w:p>
    <w:p w14:paraId="368177D2" w14:textId="4F1FF5EB" w:rsidR="005944E6" w:rsidRPr="005944E6" w:rsidRDefault="00232A0D" w:rsidP="005944E6">
      <w:r>
        <w:rPr>
          <w:noProof/>
        </w:rPr>
        <w:lastRenderedPageBreak/>
        <w:drawing>
          <wp:inline distT="0" distB="0" distL="0" distR="0" wp14:anchorId="1A42A98C" wp14:editId="498003D6">
            <wp:extent cx="3028459" cy="3889232"/>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48387" cy="3914824"/>
                    </a:xfrm>
                    <a:prstGeom prst="rect">
                      <a:avLst/>
                    </a:prstGeom>
                  </pic:spPr>
                </pic:pic>
              </a:graphicData>
            </a:graphic>
          </wp:inline>
        </w:drawing>
      </w:r>
    </w:p>
    <w:p w14:paraId="370454DC" w14:textId="77777777" w:rsidR="0003144C" w:rsidRDefault="0003144C" w:rsidP="0003144C">
      <w:pPr>
        <w:pStyle w:val="5"/>
      </w:pPr>
      <w:r>
        <w:rPr>
          <w:rFonts w:hint="eastAsia"/>
        </w:rPr>
        <w:t>9</w:t>
      </w:r>
      <w:r>
        <w:t xml:space="preserve">F5C: </w:t>
      </w:r>
      <w:r w:rsidRPr="00906D9F">
        <w:t>DS Requested Operator ID</w:t>
      </w:r>
    </w:p>
    <w:p w14:paraId="3C3851F1" w14:textId="77777777" w:rsidR="0003144C" w:rsidRDefault="0003144C" w:rsidP="0003144C">
      <w:r>
        <w:rPr>
          <w:noProof/>
        </w:rPr>
        <w:drawing>
          <wp:inline distT="0" distB="0" distL="0" distR="0" wp14:anchorId="08D6C18F" wp14:editId="31CC4612">
            <wp:extent cx="5248275" cy="18478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48275" cy="1847850"/>
                    </a:xfrm>
                    <a:prstGeom prst="rect">
                      <a:avLst/>
                    </a:prstGeom>
                  </pic:spPr>
                </pic:pic>
              </a:graphicData>
            </a:graphic>
          </wp:inline>
        </w:drawing>
      </w:r>
    </w:p>
    <w:p w14:paraId="57AC521B" w14:textId="77777777" w:rsidR="0003144C" w:rsidRDefault="0003144C" w:rsidP="0003144C"/>
    <w:p w14:paraId="42D7D32C" w14:textId="77777777" w:rsidR="0003144C" w:rsidRDefault="0003144C" w:rsidP="0003144C">
      <w:pPr>
        <w:pStyle w:val="5"/>
      </w:pPr>
      <w:r>
        <w:rPr>
          <w:rFonts w:hint="eastAsia"/>
        </w:rPr>
        <w:t>D</w:t>
      </w:r>
      <w:r>
        <w:t>F810D:</w:t>
      </w:r>
      <w:r w:rsidRPr="003469BC">
        <w:t xml:space="preserve"> DSVN Term</w:t>
      </w:r>
    </w:p>
    <w:p w14:paraId="6CCD0677" w14:textId="77777777" w:rsidR="0003144C" w:rsidRDefault="0003144C" w:rsidP="0003144C">
      <w:r>
        <w:rPr>
          <w:noProof/>
        </w:rPr>
        <w:lastRenderedPageBreak/>
        <w:drawing>
          <wp:inline distT="0" distB="0" distL="0" distR="0" wp14:anchorId="493A7A67" wp14:editId="6376ADEA">
            <wp:extent cx="4858496" cy="2894605"/>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62065" cy="2896731"/>
                    </a:xfrm>
                    <a:prstGeom prst="rect">
                      <a:avLst/>
                    </a:prstGeom>
                  </pic:spPr>
                </pic:pic>
              </a:graphicData>
            </a:graphic>
          </wp:inline>
        </w:drawing>
      </w:r>
    </w:p>
    <w:p w14:paraId="107DE803" w14:textId="77777777" w:rsidR="0003144C" w:rsidRPr="00973F1A" w:rsidRDefault="0003144C" w:rsidP="0003144C"/>
    <w:p w14:paraId="0B14CE7D" w14:textId="63143638" w:rsidR="00527215" w:rsidRPr="00131ED1" w:rsidRDefault="00527215" w:rsidP="00131ED1">
      <w:pPr>
        <w:pStyle w:val="5"/>
      </w:pPr>
      <w:r w:rsidRPr="00131ED1">
        <w:rPr>
          <w:rFonts w:hint="eastAsia"/>
        </w:rPr>
        <w:t xml:space="preserve">DF811B: kernel configuration </w:t>
      </w:r>
    </w:p>
    <w:p w14:paraId="3842506D" w14:textId="63405E00" w:rsidR="00527215" w:rsidRDefault="00415175" w:rsidP="00527215">
      <w:r>
        <w:rPr>
          <w:noProof/>
        </w:rPr>
        <w:drawing>
          <wp:inline distT="0" distB="0" distL="0" distR="0" wp14:anchorId="37631412" wp14:editId="2C86FAA0">
            <wp:extent cx="3798513" cy="2438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02933" cy="2441237"/>
                    </a:xfrm>
                    <a:prstGeom prst="rect">
                      <a:avLst/>
                    </a:prstGeom>
                  </pic:spPr>
                </pic:pic>
              </a:graphicData>
            </a:graphic>
          </wp:inline>
        </w:drawing>
      </w:r>
    </w:p>
    <w:p w14:paraId="4E180AAD" w14:textId="085079A5" w:rsidR="00D63CFE" w:rsidRDefault="00D63CFE" w:rsidP="0073664F">
      <w:pPr>
        <w:pStyle w:val="5"/>
      </w:pPr>
      <w:r>
        <w:rPr>
          <w:rFonts w:hint="eastAsia"/>
        </w:rPr>
        <w:t>D</w:t>
      </w:r>
      <w:r>
        <w:t>F8120: terminal action code - default</w:t>
      </w:r>
    </w:p>
    <w:p w14:paraId="07DE3E60" w14:textId="421ACE74" w:rsidR="00D63CFE" w:rsidRDefault="00D63CFE" w:rsidP="00527215">
      <w:r>
        <w:rPr>
          <w:noProof/>
        </w:rPr>
        <w:drawing>
          <wp:inline distT="0" distB="0" distL="0" distR="0" wp14:anchorId="196F16ED" wp14:editId="58018A00">
            <wp:extent cx="3749675" cy="1211744"/>
            <wp:effectExtent l="0" t="0" r="3175" b="762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52912" cy="1212790"/>
                    </a:xfrm>
                    <a:prstGeom prst="rect">
                      <a:avLst/>
                    </a:prstGeom>
                  </pic:spPr>
                </pic:pic>
              </a:graphicData>
            </a:graphic>
          </wp:inline>
        </w:drawing>
      </w:r>
    </w:p>
    <w:p w14:paraId="4883F9AC" w14:textId="3696BB46" w:rsidR="0073664F" w:rsidRDefault="0073664F" w:rsidP="0073664F">
      <w:pPr>
        <w:pStyle w:val="5"/>
      </w:pPr>
      <w:r>
        <w:rPr>
          <w:rFonts w:hint="eastAsia"/>
        </w:rPr>
        <w:lastRenderedPageBreak/>
        <w:t>D</w:t>
      </w:r>
      <w:r>
        <w:t xml:space="preserve">F8121: terminal action code – denial </w:t>
      </w:r>
    </w:p>
    <w:p w14:paraId="78ADADEA" w14:textId="6A02D1E2" w:rsidR="0073664F" w:rsidRPr="0073664F" w:rsidRDefault="0073664F" w:rsidP="0073664F">
      <w:r>
        <w:rPr>
          <w:noProof/>
        </w:rPr>
        <w:drawing>
          <wp:inline distT="0" distB="0" distL="0" distR="0" wp14:anchorId="093ABC06" wp14:editId="0B445949">
            <wp:extent cx="3181350" cy="990634"/>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89430" cy="993150"/>
                    </a:xfrm>
                    <a:prstGeom prst="rect">
                      <a:avLst/>
                    </a:prstGeom>
                  </pic:spPr>
                </pic:pic>
              </a:graphicData>
            </a:graphic>
          </wp:inline>
        </w:drawing>
      </w:r>
    </w:p>
    <w:p w14:paraId="47F47485" w14:textId="505CB94D" w:rsidR="0073664F" w:rsidRDefault="0073664F" w:rsidP="0073664F">
      <w:pPr>
        <w:pStyle w:val="5"/>
      </w:pPr>
      <w:r>
        <w:rPr>
          <w:rFonts w:hint="eastAsia"/>
        </w:rPr>
        <w:t>D</w:t>
      </w:r>
      <w:r>
        <w:t>f8122: terminal action code – online</w:t>
      </w:r>
    </w:p>
    <w:p w14:paraId="58220AA4" w14:textId="65E26679" w:rsidR="0073664F" w:rsidRPr="0073664F" w:rsidRDefault="0073664F" w:rsidP="0073664F">
      <w:r>
        <w:rPr>
          <w:noProof/>
        </w:rPr>
        <w:drawing>
          <wp:inline distT="0" distB="0" distL="0" distR="0" wp14:anchorId="39821530" wp14:editId="4627301F">
            <wp:extent cx="3219450" cy="1086564"/>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34989" cy="1091808"/>
                    </a:xfrm>
                    <a:prstGeom prst="rect">
                      <a:avLst/>
                    </a:prstGeom>
                  </pic:spPr>
                </pic:pic>
              </a:graphicData>
            </a:graphic>
          </wp:inline>
        </w:drawing>
      </w:r>
    </w:p>
    <w:p w14:paraId="759D075B" w14:textId="318FC321" w:rsidR="00F931ED" w:rsidRDefault="00F931ED" w:rsidP="00037893">
      <w:pPr>
        <w:pStyle w:val="5"/>
      </w:pPr>
      <w:r>
        <w:rPr>
          <w:rFonts w:hint="eastAsia"/>
        </w:rPr>
        <w:t>D</w:t>
      </w:r>
      <w:r>
        <w:t>F8123:</w:t>
      </w:r>
      <w:r>
        <w:rPr>
          <w:rFonts w:hint="eastAsia"/>
        </w:rPr>
        <w:t xml:space="preserve"> </w:t>
      </w:r>
      <w:r w:rsidRPr="00F931ED">
        <w:t>Reader Contactless Floor Limit</w:t>
      </w:r>
    </w:p>
    <w:p w14:paraId="733D9783" w14:textId="21ABA235" w:rsidR="00F931ED" w:rsidRDefault="00F931ED" w:rsidP="007D77A8">
      <w:r>
        <w:rPr>
          <w:noProof/>
        </w:rPr>
        <w:drawing>
          <wp:inline distT="0" distB="0" distL="0" distR="0" wp14:anchorId="507A90B6" wp14:editId="665B7A92">
            <wp:extent cx="3219027" cy="994111"/>
            <wp:effectExtent l="0" t="0" r="63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87235" cy="1015175"/>
                    </a:xfrm>
                    <a:prstGeom prst="rect">
                      <a:avLst/>
                    </a:prstGeom>
                  </pic:spPr>
                </pic:pic>
              </a:graphicData>
            </a:graphic>
          </wp:inline>
        </w:drawing>
      </w:r>
    </w:p>
    <w:p w14:paraId="38B4F034" w14:textId="1F5C1BE6" w:rsidR="007D77A8" w:rsidRDefault="007D77A8" w:rsidP="00037893">
      <w:pPr>
        <w:pStyle w:val="5"/>
      </w:pPr>
      <w:r>
        <w:rPr>
          <w:rFonts w:hint="eastAsia"/>
        </w:rPr>
        <w:t>D</w:t>
      </w:r>
      <w:r>
        <w:t>F8124: Reader Contac</w:t>
      </w:r>
      <w:r w:rsidR="00D11D84">
        <w:t>tless Transaction Limit (No On-</w:t>
      </w:r>
      <w:r w:rsidR="00D11D84">
        <w:rPr>
          <w:rFonts w:hint="eastAsia"/>
        </w:rPr>
        <w:t xml:space="preserve"> </w:t>
      </w:r>
      <w:r>
        <w:t>device CVM)</w:t>
      </w:r>
    </w:p>
    <w:p w14:paraId="7695696E" w14:textId="21383BF2" w:rsidR="007D77A8" w:rsidRDefault="007D77A8" w:rsidP="00527215">
      <w:r>
        <w:rPr>
          <w:noProof/>
        </w:rPr>
        <w:drawing>
          <wp:inline distT="0" distB="0" distL="0" distR="0" wp14:anchorId="0560759B" wp14:editId="637BD132">
            <wp:extent cx="3984929" cy="1333011"/>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170027" cy="1394929"/>
                    </a:xfrm>
                    <a:prstGeom prst="rect">
                      <a:avLst/>
                    </a:prstGeom>
                  </pic:spPr>
                </pic:pic>
              </a:graphicData>
            </a:graphic>
          </wp:inline>
        </w:drawing>
      </w:r>
    </w:p>
    <w:p w14:paraId="75642285" w14:textId="293BD130" w:rsidR="00F5506F" w:rsidRDefault="00F5506F" w:rsidP="00037893">
      <w:pPr>
        <w:pStyle w:val="5"/>
      </w:pPr>
      <w:r>
        <w:rPr>
          <w:rFonts w:hint="eastAsia"/>
        </w:rPr>
        <w:t>D</w:t>
      </w:r>
      <w:r>
        <w:t>F8125: Reader Contactless Transaction Limit (On-device</w:t>
      </w:r>
      <w:r>
        <w:rPr>
          <w:rFonts w:hint="eastAsia"/>
        </w:rPr>
        <w:t xml:space="preserve"> </w:t>
      </w:r>
      <w:r>
        <w:t>CVM)</w:t>
      </w:r>
    </w:p>
    <w:p w14:paraId="4B25CF10" w14:textId="69CCE8B3" w:rsidR="00E86891" w:rsidRDefault="00E86891" w:rsidP="00F5506F">
      <w:r>
        <w:rPr>
          <w:noProof/>
        </w:rPr>
        <w:lastRenderedPageBreak/>
        <w:drawing>
          <wp:inline distT="0" distB="0" distL="0" distR="0" wp14:anchorId="75081A07" wp14:editId="0966AD7C">
            <wp:extent cx="4121266" cy="143731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50984" cy="1482550"/>
                    </a:xfrm>
                    <a:prstGeom prst="rect">
                      <a:avLst/>
                    </a:prstGeom>
                  </pic:spPr>
                </pic:pic>
              </a:graphicData>
            </a:graphic>
          </wp:inline>
        </w:drawing>
      </w:r>
    </w:p>
    <w:p w14:paraId="4180D78F" w14:textId="0B405DD1" w:rsidR="00973F1A" w:rsidRDefault="00973F1A" w:rsidP="00037893">
      <w:pPr>
        <w:pStyle w:val="5"/>
      </w:pPr>
      <w:r>
        <w:t>DF8126</w:t>
      </w:r>
      <w:r>
        <w:rPr>
          <w:rFonts w:hint="eastAsia"/>
        </w:rPr>
        <w:t>：</w:t>
      </w:r>
      <w:r>
        <w:rPr>
          <w:rFonts w:hint="eastAsia"/>
        </w:rPr>
        <w:t>Reader</w:t>
      </w:r>
      <w:r>
        <w:t xml:space="preserve"> CVM required limit</w:t>
      </w:r>
    </w:p>
    <w:p w14:paraId="3E7D4E15" w14:textId="0969B335" w:rsidR="006C3F36" w:rsidRDefault="006D469E" w:rsidP="00527215">
      <w:r>
        <w:rPr>
          <w:noProof/>
        </w:rPr>
        <w:drawing>
          <wp:inline distT="0" distB="0" distL="0" distR="0" wp14:anchorId="370CA151" wp14:editId="21800F50">
            <wp:extent cx="4210691" cy="147111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33298" cy="1479013"/>
                    </a:xfrm>
                    <a:prstGeom prst="rect">
                      <a:avLst/>
                    </a:prstGeom>
                  </pic:spPr>
                </pic:pic>
              </a:graphicData>
            </a:graphic>
          </wp:inline>
        </w:drawing>
      </w:r>
    </w:p>
    <w:p w14:paraId="0C1A6276" w14:textId="77777777" w:rsidR="00F931ED" w:rsidRDefault="00F931ED" w:rsidP="00527215"/>
    <w:p w14:paraId="5F4261FC" w14:textId="45D4D4AB" w:rsidR="00527215" w:rsidRDefault="00527215" w:rsidP="00037893">
      <w:pPr>
        <w:pStyle w:val="5"/>
      </w:pPr>
      <w:proofErr w:type="gramStart"/>
      <w:r>
        <w:rPr>
          <w:rFonts w:hint="eastAsia"/>
        </w:rPr>
        <w:t>DF8118 :</w:t>
      </w:r>
      <w:proofErr w:type="gramEnd"/>
      <w:r>
        <w:rPr>
          <w:rFonts w:hint="eastAsia"/>
        </w:rPr>
        <w:t xml:space="preserve"> </w:t>
      </w:r>
      <w:r>
        <w:t>CVM capability- CVM required (EMV mode)</w:t>
      </w:r>
    </w:p>
    <w:p w14:paraId="18A2AA4E" w14:textId="4D30BD50" w:rsidR="00527215" w:rsidRDefault="000C7F23" w:rsidP="00527215">
      <w:r>
        <w:rPr>
          <w:noProof/>
        </w:rPr>
        <w:drawing>
          <wp:inline distT="0" distB="0" distL="0" distR="0" wp14:anchorId="61DB8E70" wp14:editId="0DAA414D">
            <wp:extent cx="4067033" cy="3195497"/>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98646" cy="3220335"/>
                    </a:xfrm>
                    <a:prstGeom prst="rect">
                      <a:avLst/>
                    </a:prstGeom>
                  </pic:spPr>
                </pic:pic>
              </a:graphicData>
            </a:graphic>
          </wp:inline>
        </w:drawing>
      </w:r>
    </w:p>
    <w:p w14:paraId="57F706DB" w14:textId="276B11F5" w:rsidR="00527215" w:rsidRDefault="00527215" w:rsidP="00037893">
      <w:pPr>
        <w:pStyle w:val="5"/>
      </w:pPr>
      <w:r>
        <w:rPr>
          <w:rFonts w:hint="eastAsia"/>
        </w:rPr>
        <w:t>DF8119:</w:t>
      </w:r>
      <w:r w:rsidR="000C7F23">
        <w:t xml:space="preserve"> </w:t>
      </w:r>
      <w:r>
        <w:rPr>
          <w:rFonts w:hint="eastAsia"/>
        </w:rPr>
        <w:t xml:space="preserve">CVM capability </w:t>
      </w:r>
      <w:r>
        <w:t>–</w:t>
      </w:r>
      <w:r>
        <w:rPr>
          <w:rFonts w:hint="eastAsia"/>
        </w:rPr>
        <w:t xml:space="preserve"> NO </w:t>
      </w:r>
      <w:r>
        <w:t xml:space="preserve">CVM </w:t>
      </w:r>
      <w:proofErr w:type="gramStart"/>
      <w:r>
        <w:t>required(</w:t>
      </w:r>
      <w:proofErr w:type="gramEnd"/>
      <w:r>
        <w:t>EMV mode)</w:t>
      </w:r>
    </w:p>
    <w:p w14:paraId="1C8FB6D0" w14:textId="49FAA17F" w:rsidR="0096350D" w:rsidRDefault="00C95323" w:rsidP="004C1856">
      <w:r>
        <w:rPr>
          <w:noProof/>
        </w:rPr>
        <w:lastRenderedPageBreak/>
        <w:drawing>
          <wp:inline distT="0" distB="0" distL="0" distR="0" wp14:anchorId="2F126DAA" wp14:editId="027984F8">
            <wp:extent cx="4244454" cy="3322313"/>
            <wp:effectExtent l="0" t="0" r="381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02023" cy="3367375"/>
                    </a:xfrm>
                    <a:prstGeom prst="rect">
                      <a:avLst/>
                    </a:prstGeom>
                  </pic:spPr>
                </pic:pic>
              </a:graphicData>
            </a:graphic>
          </wp:inline>
        </w:drawing>
      </w:r>
    </w:p>
    <w:p w14:paraId="3C6E569B" w14:textId="77777777" w:rsidR="00AE2EE6" w:rsidRDefault="00AE2EE6" w:rsidP="004C1856"/>
    <w:p w14:paraId="4B96575D" w14:textId="5D853B87" w:rsidR="005B6515" w:rsidRDefault="005B6515" w:rsidP="00037893">
      <w:pPr>
        <w:pStyle w:val="5"/>
      </w:pPr>
      <w:r>
        <w:rPr>
          <w:rFonts w:hint="eastAsia"/>
        </w:rPr>
        <w:t>D</w:t>
      </w:r>
      <w:r>
        <w:t xml:space="preserve">F811E: </w:t>
      </w:r>
      <w:r w:rsidRPr="005B6515">
        <w:t>Mag-stripe CVM Capability – CVM Required</w:t>
      </w:r>
    </w:p>
    <w:p w14:paraId="6C39F622" w14:textId="19715585" w:rsidR="005B6515" w:rsidRDefault="005B6515" w:rsidP="004C1856">
      <w:r>
        <w:rPr>
          <w:noProof/>
        </w:rPr>
        <w:drawing>
          <wp:inline distT="0" distB="0" distL="0" distR="0" wp14:anchorId="2BEA9035" wp14:editId="321FD569">
            <wp:extent cx="4244454" cy="3373224"/>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61460" cy="3386739"/>
                    </a:xfrm>
                    <a:prstGeom prst="rect">
                      <a:avLst/>
                    </a:prstGeom>
                  </pic:spPr>
                </pic:pic>
              </a:graphicData>
            </a:graphic>
          </wp:inline>
        </w:drawing>
      </w:r>
    </w:p>
    <w:p w14:paraId="3870EB8B" w14:textId="3EEE6E79" w:rsidR="00C170FC" w:rsidRDefault="00C170FC" w:rsidP="00037893">
      <w:pPr>
        <w:pStyle w:val="5"/>
      </w:pPr>
      <w:r>
        <w:rPr>
          <w:rFonts w:hint="eastAsia"/>
        </w:rPr>
        <w:t>D</w:t>
      </w:r>
      <w:r>
        <w:t xml:space="preserve">F812C: </w:t>
      </w:r>
      <w:r w:rsidRPr="00C170FC">
        <w:t>Mag-stripe CVM Capability – No CVM Required</w:t>
      </w:r>
    </w:p>
    <w:p w14:paraId="1BA0E7EB" w14:textId="35BBDA32" w:rsidR="005B6515" w:rsidRDefault="00C170FC" w:rsidP="004C1856">
      <w:r>
        <w:rPr>
          <w:noProof/>
        </w:rPr>
        <w:lastRenderedPageBreak/>
        <w:drawing>
          <wp:inline distT="0" distB="0" distL="0" distR="0" wp14:anchorId="02AE897C" wp14:editId="393BFDC7">
            <wp:extent cx="4244340" cy="3386521"/>
            <wp:effectExtent l="0" t="0" r="381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270845" cy="3407669"/>
                    </a:xfrm>
                    <a:prstGeom prst="rect">
                      <a:avLst/>
                    </a:prstGeom>
                  </pic:spPr>
                </pic:pic>
              </a:graphicData>
            </a:graphic>
          </wp:inline>
        </w:drawing>
      </w:r>
    </w:p>
    <w:p w14:paraId="682D3953" w14:textId="0C09B978" w:rsidR="00F70377" w:rsidRDefault="003941C2" w:rsidP="006971AD">
      <w:pPr>
        <w:pStyle w:val="10"/>
        <w:rPr>
          <w:rFonts w:asciiTheme="minorEastAsia" w:hAnsiTheme="minorEastAsia"/>
          <w:color w:val="FF0000"/>
        </w:rPr>
      </w:pPr>
      <w:bookmarkStart w:id="22" w:name="_Toc95308008"/>
      <w:bookmarkStart w:id="23" w:name="_Toc333355532"/>
      <w:bookmarkStart w:id="24" w:name="_Toc333410975"/>
      <w:bookmarkEnd w:id="10"/>
      <w:bookmarkEnd w:id="11"/>
      <w:bookmarkEnd w:id="12"/>
      <w:bookmarkEnd w:id="13"/>
      <w:r>
        <w:rPr>
          <w:rFonts w:asciiTheme="minorEastAsia" w:hAnsiTheme="minorEastAsia"/>
          <w:color w:val="FF0000"/>
        </w:rPr>
        <w:t>Test cases</w:t>
      </w:r>
      <w:bookmarkEnd w:id="22"/>
    </w:p>
    <w:p w14:paraId="16CDDDE3" w14:textId="6A2230EB" w:rsidR="003941C2" w:rsidRDefault="00334DC4" w:rsidP="003941C2">
      <w:pPr>
        <w:pStyle w:val="2"/>
        <w:spacing w:before="156"/>
        <w:rPr>
          <w:rFonts w:asciiTheme="minorEastAsia" w:eastAsiaTheme="minorEastAsia" w:hAnsiTheme="minorEastAsia"/>
          <w:color w:val="FF0000"/>
        </w:rPr>
      </w:pPr>
      <w:bookmarkStart w:id="25" w:name="_Toc95308009"/>
      <w:r>
        <w:rPr>
          <w:rFonts w:asciiTheme="minorEastAsia" w:eastAsiaTheme="minorEastAsia" w:hAnsiTheme="minorEastAsia"/>
          <w:color w:val="FF0000"/>
        </w:rPr>
        <w:t>COM Multiple Application</w:t>
      </w:r>
      <w:bookmarkEnd w:id="25"/>
    </w:p>
    <w:p w14:paraId="0BF2FFF6" w14:textId="799A6EFC" w:rsidR="00D53471" w:rsidRPr="00D53471" w:rsidRDefault="00F67656" w:rsidP="00334DC4">
      <w:pPr>
        <w:pStyle w:val="3"/>
        <w:rPr>
          <w:b w:val="0"/>
          <w:color w:val="FF0000"/>
        </w:rPr>
      </w:pPr>
      <w:bookmarkStart w:id="26" w:name="_Toc95308010"/>
      <w:r>
        <w:rPr>
          <w:b w:val="0"/>
          <w:color w:val="FF0000"/>
        </w:rPr>
        <w:t xml:space="preserve"> </w:t>
      </w:r>
      <w:r w:rsidR="00334DC4" w:rsidRPr="00D53471">
        <w:rPr>
          <w:rFonts w:hint="eastAsia"/>
          <w:b w:val="0"/>
          <w:color w:val="FF0000"/>
        </w:rPr>
        <w:t>COM01 Test 01 Scenario 01</w:t>
      </w:r>
      <w:bookmarkEnd w:id="26"/>
    </w:p>
    <w:p w14:paraId="6785A81B" w14:textId="07C6E9DA" w:rsidR="00591A6C" w:rsidRDefault="00345F93" w:rsidP="003941C2">
      <w:r>
        <w:t>Enter amount</w:t>
      </w:r>
      <w:r w:rsidR="008D7912">
        <w:t xml:space="preserve"> </w:t>
      </w:r>
      <w:r w:rsidR="001F5CA5">
        <w:t>300</w:t>
      </w:r>
      <w:r w:rsidR="00C36E73">
        <w:t>00</w:t>
      </w:r>
      <w:r w:rsidR="00886963">
        <w:t xml:space="preserve"> </w:t>
      </w:r>
    </w:p>
    <w:p w14:paraId="5608D19A" w14:textId="76D6C7A8" w:rsidR="00591A6C" w:rsidRDefault="00C36E73" w:rsidP="003941C2">
      <w:r>
        <w:rPr>
          <w:noProof/>
        </w:rPr>
        <w:drawing>
          <wp:inline distT="0" distB="0" distL="0" distR="0" wp14:anchorId="12C6EBFD" wp14:editId="3AD069DE">
            <wp:extent cx="2774950" cy="535641"/>
            <wp:effectExtent l="0" t="0" r="635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91286" cy="558097"/>
                    </a:xfrm>
                    <a:prstGeom prst="rect">
                      <a:avLst/>
                    </a:prstGeom>
                  </pic:spPr>
                </pic:pic>
              </a:graphicData>
            </a:graphic>
          </wp:inline>
        </w:drawing>
      </w:r>
      <w:r w:rsidR="0067472E" w:rsidRPr="0067472E">
        <w:rPr>
          <w:noProof/>
        </w:rPr>
        <w:t xml:space="preserve"> </w:t>
      </w:r>
      <w:r w:rsidR="0067472E">
        <w:rPr>
          <w:noProof/>
        </w:rPr>
        <w:drawing>
          <wp:inline distT="0" distB="0" distL="0" distR="0" wp14:anchorId="4D7E5EEE" wp14:editId="530BCDA8">
            <wp:extent cx="3244850" cy="46264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280922" cy="467788"/>
                    </a:xfrm>
                    <a:prstGeom prst="rect">
                      <a:avLst/>
                    </a:prstGeom>
                  </pic:spPr>
                </pic:pic>
              </a:graphicData>
            </a:graphic>
          </wp:inline>
        </w:drawing>
      </w:r>
    </w:p>
    <w:p w14:paraId="529427E1" w14:textId="47E9E5C4" w:rsidR="00A0273A" w:rsidRDefault="00A0273A" w:rsidP="003941C2">
      <w:r>
        <w:t>Test report:</w:t>
      </w:r>
    </w:p>
    <w:p w14:paraId="6935C022" w14:textId="77777777" w:rsidR="00A0273A" w:rsidRDefault="00A0273A" w:rsidP="003941C2">
      <w:r>
        <w:rPr>
          <w:noProof/>
        </w:rPr>
        <w:lastRenderedPageBreak/>
        <w:drawing>
          <wp:inline distT="0" distB="0" distL="0" distR="0" wp14:anchorId="3810CF9F" wp14:editId="38B39F29">
            <wp:extent cx="6210935" cy="2047875"/>
            <wp:effectExtent l="0" t="0" r="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210935" cy="2047875"/>
                    </a:xfrm>
                    <a:prstGeom prst="rect">
                      <a:avLst/>
                    </a:prstGeom>
                  </pic:spPr>
                </pic:pic>
              </a:graphicData>
            </a:graphic>
          </wp:inline>
        </w:drawing>
      </w:r>
    </w:p>
    <w:p w14:paraId="58392FD3" w14:textId="4E18BEDA" w:rsidR="003941C2" w:rsidRDefault="00A0273A" w:rsidP="003941C2">
      <w:r>
        <w:t>Android logcat:</w:t>
      </w:r>
    </w:p>
    <w:p w14:paraId="24EC8486" w14:textId="2A516B5F" w:rsidR="003941C2" w:rsidRDefault="00A86184" w:rsidP="003941C2">
      <w:r>
        <w:rPr>
          <w:noProof/>
        </w:rPr>
        <w:drawing>
          <wp:inline distT="0" distB="0" distL="0" distR="0" wp14:anchorId="1090D31D" wp14:editId="610789CA">
            <wp:extent cx="6210935" cy="4070350"/>
            <wp:effectExtent l="0" t="0" r="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210935" cy="4070350"/>
                    </a:xfrm>
                    <a:prstGeom prst="rect">
                      <a:avLst/>
                    </a:prstGeom>
                  </pic:spPr>
                </pic:pic>
              </a:graphicData>
            </a:graphic>
          </wp:inline>
        </w:drawing>
      </w:r>
    </w:p>
    <w:p w14:paraId="49246A78" w14:textId="308F0408" w:rsidR="001F37FB" w:rsidRDefault="00F67656" w:rsidP="001F37FB">
      <w:pPr>
        <w:pStyle w:val="3"/>
        <w:rPr>
          <w:color w:val="FF0000"/>
        </w:rPr>
      </w:pPr>
      <w:bookmarkStart w:id="27" w:name="_Toc95308011"/>
      <w:r>
        <w:rPr>
          <w:color w:val="FF0000"/>
        </w:rPr>
        <w:t xml:space="preserve"> </w:t>
      </w:r>
      <w:r w:rsidR="001F37FB" w:rsidRPr="001A19FF">
        <w:rPr>
          <w:rFonts w:hint="eastAsia"/>
          <w:color w:val="FF0000"/>
        </w:rPr>
        <w:t>COM0</w:t>
      </w:r>
      <w:r w:rsidR="001F37FB">
        <w:rPr>
          <w:color w:val="FF0000"/>
        </w:rPr>
        <w:t>1</w:t>
      </w:r>
      <w:r w:rsidR="001F37FB" w:rsidRPr="001A19FF">
        <w:rPr>
          <w:rFonts w:hint="eastAsia"/>
          <w:color w:val="FF0000"/>
        </w:rPr>
        <w:t xml:space="preserve"> Test 0</w:t>
      </w:r>
      <w:r w:rsidR="001F37FB">
        <w:rPr>
          <w:color w:val="FF0000"/>
        </w:rPr>
        <w:t>1</w:t>
      </w:r>
      <w:r w:rsidR="001F37FB" w:rsidRPr="001A19FF">
        <w:rPr>
          <w:rFonts w:hint="eastAsia"/>
          <w:color w:val="FF0000"/>
        </w:rPr>
        <w:t xml:space="preserve"> Scenario 02</w:t>
      </w:r>
    </w:p>
    <w:p w14:paraId="52143064" w14:textId="77777777" w:rsidR="00CA37F1" w:rsidRDefault="00B44256" w:rsidP="001F37FB">
      <w:r>
        <w:t>Enter amount 300</w:t>
      </w:r>
      <w:r w:rsidR="001F37FB">
        <w:t>00</w:t>
      </w:r>
      <w:r w:rsidR="00E62C89">
        <w:t xml:space="preserve"> </w:t>
      </w:r>
    </w:p>
    <w:p w14:paraId="151547ED" w14:textId="6B915A19" w:rsidR="001F37FB" w:rsidRPr="000E5FDB" w:rsidRDefault="00E62C89" w:rsidP="001F37FB">
      <w:proofErr w:type="gramStart"/>
      <w:r>
        <w:t>set</w:t>
      </w:r>
      <w:proofErr w:type="gramEnd"/>
      <w:r>
        <w:t xml:space="preserve"> A0000000043060 on first select</w:t>
      </w:r>
    </w:p>
    <w:p w14:paraId="6C7509C4" w14:textId="5153685F" w:rsidR="001F37FB" w:rsidRDefault="001F37FB" w:rsidP="001F37FB">
      <w:r>
        <w:rPr>
          <w:noProof/>
        </w:rPr>
        <w:lastRenderedPageBreak/>
        <w:drawing>
          <wp:inline distT="0" distB="0" distL="0" distR="0" wp14:anchorId="736F0284" wp14:editId="78547521">
            <wp:extent cx="4463866" cy="736600"/>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517076" cy="745380"/>
                    </a:xfrm>
                    <a:prstGeom prst="rect">
                      <a:avLst/>
                    </a:prstGeom>
                  </pic:spPr>
                </pic:pic>
              </a:graphicData>
            </a:graphic>
          </wp:inline>
        </w:drawing>
      </w:r>
      <w:r w:rsidR="003D032A" w:rsidRPr="003D032A">
        <w:rPr>
          <w:noProof/>
        </w:rPr>
        <w:t xml:space="preserve"> </w:t>
      </w:r>
      <w:r w:rsidR="003D032A">
        <w:rPr>
          <w:noProof/>
        </w:rPr>
        <w:drawing>
          <wp:inline distT="0" distB="0" distL="0" distR="0" wp14:anchorId="522576EB" wp14:editId="024FFAC1">
            <wp:extent cx="6086475" cy="723900"/>
            <wp:effectExtent l="0" t="0" r="952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86475" cy="723900"/>
                    </a:xfrm>
                    <a:prstGeom prst="rect">
                      <a:avLst/>
                    </a:prstGeom>
                  </pic:spPr>
                </pic:pic>
              </a:graphicData>
            </a:graphic>
          </wp:inline>
        </w:drawing>
      </w:r>
    </w:p>
    <w:p w14:paraId="610486A8" w14:textId="77777777" w:rsidR="001F37FB" w:rsidRDefault="001F37FB" w:rsidP="001F37FB">
      <w:r>
        <w:rPr>
          <w:rFonts w:hint="eastAsia"/>
        </w:rPr>
        <w:t>T</w:t>
      </w:r>
      <w:r>
        <w:t>est report:</w:t>
      </w:r>
    </w:p>
    <w:p w14:paraId="05AECEF3" w14:textId="77777777" w:rsidR="001F37FB" w:rsidRDefault="001F37FB" w:rsidP="001F37FB">
      <w:r>
        <w:rPr>
          <w:noProof/>
        </w:rPr>
        <w:drawing>
          <wp:inline distT="0" distB="0" distL="0" distR="0" wp14:anchorId="66821EF8" wp14:editId="28EAF7A5">
            <wp:extent cx="6210935" cy="1785620"/>
            <wp:effectExtent l="0" t="0" r="0" b="50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10935" cy="1785620"/>
                    </a:xfrm>
                    <a:prstGeom prst="rect">
                      <a:avLst/>
                    </a:prstGeom>
                  </pic:spPr>
                </pic:pic>
              </a:graphicData>
            </a:graphic>
          </wp:inline>
        </w:drawing>
      </w:r>
    </w:p>
    <w:p w14:paraId="1E45F3AE" w14:textId="77777777" w:rsidR="001F37FB" w:rsidRDefault="001F37FB" w:rsidP="001F37FB">
      <w:r>
        <w:rPr>
          <w:rFonts w:hint="eastAsia"/>
        </w:rPr>
        <w:t>A</w:t>
      </w:r>
      <w:r>
        <w:t>ndroid log:</w:t>
      </w:r>
    </w:p>
    <w:p w14:paraId="7CA224E9" w14:textId="77777777" w:rsidR="001F37FB" w:rsidRPr="00A84735" w:rsidRDefault="001F37FB" w:rsidP="001F37FB">
      <w:r>
        <w:rPr>
          <w:noProof/>
        </w:rPr>
        <w:drawing>
          <wp:inline distT="0" distB="0" distL="0" distR="0" wp14:anchorId="592B4FD4" wp14:editId="6DA25E84">
            <wp:extent cx="6210935" cy="3458210"/>
            <wp:effectExtent l="0" t="0" r="0"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210935" cy="3458210"/>
                    </a:xfrm>
                    <a:prstGeom prst="rect">
                      <a:avLst/>
                    </a:prstGeom>
                  </pic:spPr>
                </pic:pic>
              </a:graphicData>
            </a:graphic>
          </wp:inline>
        </w:drawing>
      </w:r>
    </w:p>
    <w:p w14:paraId="0FB6BC70" w14:textId="57173667" w:rsidR="001A19FF" w:rsidRDefault="00F67656" w:rsidP="001A19FF">
      <w:pPr>
        <w:pStyle w:val="3"/>
        <w:rPr>
          <w:color w:val="FF0000"/>
        </w:rPr>
      </w:pPr>
      <w:r>
        <w:rPr>
          <w:color w:val="FF0000"/>
        </w:rPr>
        <w:lastRenderedPageBreak/>
        <w:t xml:space="preserve"> </w:t>
      </w:r>
      <w:r w:rsidR="001A19FF" w:rsidRPr="00B35C94">
        <w:rPr>
          <w:rFonts w:hint="eastAsia"/>
          <w:color w:val="FF0000"/>
        </w:rPr>
        <w:t>COM0</w:t>
      </w:r>
      <w:r w:rsidR="00B5251D">
        <w:rPr>
          <w:color w:val="FF0000"/>
        </w:rPr>
        <w:t>1</w:t>
      </w:r>
      <w:r w:rsidR="001A19FF" w:rsidRPr="00B35C94">
        <w:rPr>
          <w:rFonts w:hint="eastAsia"/>
          <w:color w:val="FF0000"/>
        </w:rPr>
        <w:t xml:space="preserve"> Test 02 Scenario 0</w:t>
      </w:r>
      <w:r w:rsidR="001A19FF">
        <w:rPr>
          <w:color w:val="FF0000"/>
        </w:rPr>
        <w:t>1</w:t>
      </w:r>
    </w:p>
    <w:p w14:paraId="0B06D2FE" w14:textId="77777777" w:rsidR="009F74D6" w:rsidRDefault="0042110B" w:rsidP="0042110B">
      <w:r>
        <w:rPr>
          <w:rFonts w:hint="eastAsia"/>
        </w:rPr>
        <w:t>E</w:t>
      </w:r>
      <w:r>
        <w:t xml:space="preserve">nter amount </w:t>
      </w:r>
      <w:r w:rsidR="00C55A31">
        <w:t>1</w:t>
      </w:r>
      <w:r w:rsidR="0046277B">
        <w:t xml:space="preserve"> </w:t>
      </w:r>
    </w:p>
    <w:p w14:paraId="00B99884" w14:textId="1FD91E03" w:rsidR="0042110B" w:rsidRDefault="0046277B" w:rsidP="0042110B">
      <w:proofErr w:type="gramStart"/>
      <w:r>
        <w:t>set</w:t>
      </w:r>
      <w:proofErr w:type="gramEnd"/>
      <w:r>
        <w:t xml:space="preserve"> A0000000042203 on first select</w:t>
      </w:r>
    </w:p>
    <w:p w14:paraId="522CE0AC" w14:textId="56429307" w:rsidR="00C55A31" w:rsidRDefault="00C55A31" w:rsidP="0042110B">
      <w:r>
        <w:rPr>
          <w:noProof/>
        </w:rPr>
        <w:drawing>
          <wp:inline distT="0" distB="0" distL="0" distR="0" wp14:anchorId="2FD74566" wp14:editId="1A311A7C">
            <wp:extent cx="2947669" cy="593090"/>
            <wp:effectExtent l="0" t="0" r="571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92517" cy="602114"/>
                    </a:xfrm>
                    <a:prstGeom prst="rect">
                      <a:avLst/>
                    </a:prstGeom>
                  </pic:spPr>
                </pic:pic>
              </a:graphicData>
            </a:graphic>
          </wp:inline>
        </w:drawing>
      </w:r>
      <w:r w:rsidR="002B3357" w:rsidRPr="002B3357">
        <w:rPr>
          <w:noProof/>
        </w:rPr>
        <w:t xml:space="preserve"> </w:t>
      </w:r>
      <w:r w:rsidR="002B3357">
        <w:rPr>
          <w:noProof/>
        </w:rPr>
        <w:drawing>
          <wp:inline distT="0" distB="0" distL="0" distR="0" wp14:anchorId="3A76F942" wp14:editId="371F2895">
            <wp:extent cx="3086100" cy="644055"/>
            <wp:effectExtent l="0" t="0" r="0" b="381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51710" cy="657748"/>
                    </a:xfrm>
                    <a:prstGeom prst="rect">
                      <a:avLst/>
                    </a:prstGeom>
                  </pic:spPr>
                </pic:pic>
              </a:graphicData>
            </a:graphic>
          </wp:inline>
        </w:drawing>
      </w:r>
    </w:p>
    <w:p w14:paraId="7D53229F" w14:textId="55EAD9C3" w:rsidR="0042110B" w:rsidRDefault="0042110B" w:rsidP="0042110B">
      <w:r>
        <w:t>Test report:</w:t>
      </w:r>
    </w:p>
    <w:p w14:paraId="6F423378" w14:textId="68AB4E52" w:rsidR="00FE519C" w:rsidRDefault="00FE519C" w:rsidP="0042110B">
      <w:r>
        <w:rPr>
          <w:noProof/>
        </w:rPr>
        <w:drawing>
          <wp:inline distT="0" distB="0" distL="0" distR="0" wp14:anchorId="0EE88911" wp14:editId="72239A51">
            <wp:extent cx="5451475" cy="1809170"/>
            <wp:effectExtent l="0" t="0" r="0" b="63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69302" cy="1815086"/>
                    </a:xfrm>
                    <a:prstGeom prst="rect">
                      <a:avLst/>
                    </a:prstGeom>
                  </pic:spPr>
                </pic:pic>
              </a:graphicData>
            </a:graphic>
          </wp:inline>
        </w:drawing>
      </w:r>
    </w:p>
    <w:p w14:paraId="2DB101C1" w14:textId="66327789" w:rsidR="0042110B" w:rsidRDefault="0042110B" w:rsidP="0042110B">
      <w:r>
        <w:t>Android log:</w:t>
      </w:r>
    </w:p>
    <w:p w14:paraId="57383AA4" w14:textId="1E4F0451" w:rsidR="005137C6" w:rsidRPr="0042110B" w:rsidRDefault="005137C6" w:rsidP="0042110B">
      <w:r>
        <w:rPr>
          <w:noProof/>
        </w:rPr>
        <w:drawing>
          <wp:inline distT="0" distB="0" distL="0" distR="0" wp14:anchorId="58656CB1" wp14:editId="024EADF7">
            <wp:extent cx="5451475" cy="2938369"/>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74783" cy="2950932"/>
                    </a:xfrm>
                    <a:prstGeom prst="rect">
                      <a:avLst/>
                    </a:prstGeom>
                  </pic:spPr>
                </pic:pic>
              </a:graphicData>
            </a:graphic>
          </wp:inline>
        </w:drawing>
      </w:r>
    </w:p>
    <w:p w14:paraId="0B20FEF2" w14:textId="2A27E209" w:rsidR="003F0AC6" w:rsidRDefault="00F67656" w:rsidP="003F0AC6">
      <w:pPr>
        <w:pStyle w:val="3"/>
        <w:rPr>
          <w:color w:val="FF0000"/>
        </w:rPr>
      </w:pPr>
      <w:r>
        <w:rPr>
          <w:color w:val="FF0000"/>
        </w:rPr>
        <w:lastRenderedPageBreak/>
        <w:t xml:space="preserve"> </w:t>
      </w:r>
      <w:r w:rsidR="003F0AC6" w:rsidRPr="00B35C94">
        <w:rPr>
          <w:rFonts w:hint="eastAsia"/>
          <w:color w:val="FF0000"/>
        </w:rPr>
        <w:t>COM0</w:t>
      </w:r>
      <w:r w:rsidR="003F0AC6">
        <w:rPr>
          <w:color w:val="FF0000"/>
        </w:rPr>
        <w:t>1</w:t>
      </w:r>
      <w:r w:rsidR="003F0AC6" w:rsidRPr="00B35C94">
        <w:rPr>
          <w:rFonts w:hint="eastAsia"/>
          <w:color w:val="FF0000"/>
        </w:rPr>
        <w:t xml:space="preserve"> Test 02 Scenario 0</w:t>
      </w:r>
      <w:r w:rsidR="003F0AC6">
        <w:rPr>
          <w:color w:val="FF0000"/>
        </w:rPr>
        <w:t>2</w:t>
      </w:r>
    </w:p>
    <w:p w14:paraId="08FD891A" w14:textId="0004C8F8" w:rsidR="0042110B" w:rsidRDefault="0042110B" w:rsidP="0042110B">
      <w:r>
        <w:rPr>
          <w:rFonts w:hint="eastAsia"/>
        </w:rPr>
        <w:t>E</w:t>
      </w:r>
      <w:r>
        <w:t xml:space="preserve">nter amount </w:t>
      </w:r>
      <w:r w:rsidR="00252199">
        <w:t>10000</w:t>
      </w:r>
    </w:p>
    <w:p w14:paraId="280955E7" w14:textId="10232DBC" w:rsidR="00252199" w:rsidRDefault="00252199" w:rsidP="0042110B">
      <w:r>
        <w:rPr>
          <w:noProof/>
        </w:rPr>
        <w:drawing>
          <wp:inline distT="0" distB="0" distL="0" distR="0" wp14:anchorId="5EDC2E1D" wp14:editId="3DA7E3B0">
            <wp:extent cx="3100070" cy="806346"/>
            <wp:effectExtent l="0" t="0" r="508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02915" cy="833097"/>
                    </a:xfrm>
                    <a:prstGeom prst="rect">
                      <a:avLst/>
                    </a:prstGeom>
                  </pic:spPr>
                </pic:pic>
              </a:graphicData>
            </a:graphic>
          </wp:inline>
        </w:drawing>
      </w:r>
      <w:r w:rsidR="00D73C75" w:rsidRPr="00D73C75">
        <w:rPr>
          <w:noProof/>
        </w:rPr>
        <w:t xml:space="preserve"> </w:t>
      </w:r>
      <w:r w:rsidR="00D73C75">
        <w:rPr>
          <w:noProof/>
        </w:rPr>
        <w:drawing>
          <wp:inline distT="0" distB="0" distL="0" distR="0" wp14:anchorId="20DBC69A" wp14:editId="6300A919">
            <wp:extent cx="3003550" cy="803910"/>
            <wp:effectExtent l="0" t="0" r="635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03550" cy="803910"/>
                    </a:xfrm>
                    <a:prstGeom prst="rect">
                      <a:avLst/>
                    </a:prstGeom>
                  </pic:spPr>
                </pic:pic>
              </a:graphicData>
            </a:graphic>
          </wp:inline>
        </w:drawing>
      </w:r>
    </w:p>
    <w:p w14:paraId="01815276" w14:textId="77777777" w:rsidR="0042110B" w:rsidRDefault="0042110B" w:rsidP="0042110B">
      <w:r>
        <w:t>Test report:</w:t>
      </w:r>
    </w:p>
    <w:p w14:paraId="6BC0348B" w14:textId="09B80FA8" w:rsidR="00252199" w:rsidRDefault="00252199" w:rsidP="0042110B">
      <w:r>
        <w:rPr>
          <w:noProof/>
        </w:rPr>
        <w:drawing>
          <wp:inline distT="0" distB="0" distL="0" distR="0" wp14:anchorId="753D553A" wp14:editId="62D59654">
            <wp:extent cx="5371597" cy="1811768"/>
            <wp:effectExtent l="0" t="0" r="63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378677" cy="1814156"/>
                    </a:xfrm>
                    <a:prstGeom prst="rect">
                      <a:avLst/>
                    </a:prstGeom>
                  </pic:spPr>
                </pic:pic>
              </a:graphicData>
            </a:graphic>
          </wp:inline>
        </w:drawing>
      </w:r>
    </w:p>
    <w:p w14:paraId="59452C31" w14:textId="77777777" w:rsidR="0042110B" w:rsidRPr="0042110B" w:rsidRDefault="0042110B" w:rsidP="0042110B">
      <w:r>
        <w:t>Android log:</w:t>
      </w:r>
    </w:p>
    <w:p w14:paraId="62704B16" w14:textId="055D2893" w:rsidR="0042110B" w:rsidRPr="0042110B" w:rsidRDefault="00252199" w:rsidP="0042110B">
      <w:r>
        <w:rPr>
          <w:noProof/>
        </w:rPr>
        <w:drawing>
          <wp:inline distT="0" distB="0" distL="0" distR="0" wp14:anchorId="61EA4AAB" wp14:editId="1F0D934A">
            <wp:extent cx="6140953" cy="2859206"/>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79881" cy="2877331"/>
                    </a:xfrm>
                    <a:prstGeom prst="rect">
                      <a:avLst/>
                    </a:prstGeom>
                  </pic:spPr>
                </pic:pic>
              </a:graphicData>
            </a:graphic>
          </wp:inline>
        </w:drawing>
      </w:r>
    </w:p>
    <w:p w14:paraId="6C720091" w14:textId="0F1B6CC1" w:rsidR="003F0AC6" w:rsidRDefault="00F67656" w:rsidP="003F0AC6">
      <w:pPr>
        <w:pStyle w:val="3"/>
        <w:rPr>
          <w:color w:val="FF0000"/>
        </w:rPr>
      </w:pPr>
      <w:r>
        <w:rPr>
          <w:color w:val="FF0000"/>
        </w:rPr>
        <w:lastRenderedPageBreak/>
        <w:t xml:space="preserve"> </w:t>
      </w:r>
      <w:r w:rsidR="003F0AC6" w:rsidRPr="00B35C94">
        <w:rPr>
          <w:rFonts w:hint="eastAsia"/>
          <w:color w:val="FF0000"/>
        </w:rPr>
        <w:t>COM0</w:t>
      </w:r>
      <w:r w:rsidR="003F0AC6">
        <w:rPr>
          <w:color w:val="FF0000"/>
        </w:rPr>
        <w:t>1</w:t>
      </w:r>
      <w:r w:rsidR="003F0AC6" w:rsidRPr="00B35C94">
        <w:rPr>
          <w:rFonts w:hint="eastAsia"/>
          <w:color w:val="FF0000"/>
        </w:rPr>
        <w:t xml:space="preserve"> Test 0</w:t>
      </w:r>
      <w:r w:rsidR="003F0AC6">
        <w:rPr>
          <w:color w:val="FF0000"/>
        </w:rPr>
        <w:t>3</w:t>
      </w:r>
      <w:r w:rsidR="003F0AC6" w:rsidRPr="00B35C94">
        <w:rPr>
          <w:rFonts w:hint="eastAsia"/>
          <w:color w:val="FF0000"/>
        </w:rPr>
        <w:t xml:space="preserve"> Scenario 0</w:t>
      </w:r>
      <w:r w:rsidR="003F0AC6">
        <w:rPr>
          <w:color w:val="FF0000"/>
        </w:rPr>
        <w:t>1</w:t>
      </w:r>
    </w:p>
    <w:p w14:paraId="003B25E2" w14:textId="77777777" w:rsidR="009B1AB3" w:rsidRDefault="0042110B" w:rsidP="0042110B">
      <w:r>
        <w:rPr>
          <w:rFonts w:hint="eastAsia"/>
        </w:rPr>
        <w:t>E</w:t>
      </w:r>
      <w:r>
        <w:t xml:space="preserve">nter amount </w:t>
      </w:r>
      <w:r w:rsidR="00AB722E">
        <w:t>13</w:t>
      </w:r>
      <w:r w:rsidR="00F20EBC">
        <w:t xml:space="preserve"> </w:t>
      </w:r>
    </w:p>
    <w:p w14:paraId="6FFC8DA6" w14:textId="7828F131" w:rsidR="0042110B" w:rsidRDefault="00F20EBC" w:rsidP="0042110B">
      <w:proofErr w:type="gramStart"/>
      <w:r>
        <w:t>set</w:t>
      </w:r>
      <w:proofErr w:type="gramEnd"/>
      <w:r>
        <w:t xml:space="preserve"> DF810D and 9F5C in GPO callback</w:t>
      </w:r>
    </w:p>
    <w:p w14:paraId="11460CF0" w14:textId="0C5F8BBF" w:rsidR="00E55F99" w:rsidRDefault="00E55F99" w:rsidP="0042110B">
      <w:r>
        <w:rPr>
          <w:noProof/>
        </w:rPr>
        <w:drawing>
          <wp:inline distT="0" distB="0" distL="0" distR="0" wp14:anchorId="572BF214" wp14:editId="52603589">
            <wp:extent cx="3706283" cy="789305"/>
            <wp:effectExtent l="0" t="0" r="889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769869" cy="802847"/>
                    </a:xfrm>
                    <a:prstGeom prst="rect">
                      <a:avLst/>
                    </a:prstGeom>
                  </pic:spPr>
                </pic:pic>
              </a:graphicData>
            </a:graphic>
          </wp:inline>
        </w:drawing>
      </w:r>
      <w:r w:rsidR="00891AA8" w:rsidRPr="00891AA8">
        <w:rPr>
          <w:noProof/>
        </w:rPr>
        <w:t xml:space="preserve"> </w:t>
      </w:r>
      <w:r w:rsidR="00891AA8">
        <w:rPr>
          <w:noProof/>
        </w:rPr>
        <w:drawing>
          <wp:inline distT="0" distB="0" distL="0" distR="0" wp14:anchorId="5BCE8D6C" wp14:editId="1E145076">
            <wp:extent cx="1533525" cy="63817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533525" cy="638175"/>
                    </a:xfrm>
                    <a:prstGeom prst="rect">
                      <a:avLst/>
                    </a:prstGeom>
                  </pic:spPr>
                </pic:pic>
              </a:graphicData>
            </a:graphic>
          </wp:inline>
        </w:drawing>
      </w:r>
    </w:p>
    <w:p w14:paraId="46D30520" w14:textId="77777777" w:rsidR="0042110B" w:rsidRDefault="0042110B" w:rsidP="0042110B">
      <w:r>
        <w:t>Test report:</w:t>
      </w:r>
    </w:p>
    <w:p w14:paraId="4FCC6C84" w14:textId="05C7BBEC" w:rsidR="00E55F99" w:rsidRDefault="00380949" w:rsidP="0042110B">
      <w:r>
        <w:rPr>
          <w:noProof/>
        </w:rPr>
        <w:drawing>
          <wp:inline distT="0" distB="0" distL="0" distR="0" wp14:anchorId="5A80F0C6" wp14:editId="470DE6C5">
            <wp:extent cx="6210935" cy="143637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210935" cy="1436370"/>
                    </a:xfrm>
                    <a:prstGeom prst="rect">
                      <a:avLst/>
                    </a:prstGeom>
                  </pic:spPr>
                </pic:pic>
              </a:graphicData>
            </a:graphic>
          </wp:inline>
        </w:drawing>
      </w:r>
    </w:p>
    <w:p w14:paraId="28788527" w14:textId="77777777" w:rsidR="0042110B" w:rsidRPr="0042110B" w:rsidRDefault="0042110B" w:rsidP="0042110B">
      <w:r>
        <w:t>Android log:</w:t>
      </w:r>
    </w:p>
    <w:p w14:paraId="4DBD3DE6" w14:textId="7E79C2BA" w:rsidR="0042110B" w:rsidRPr="0042110B" w:rsidRDefault="00380949" w:rsidP="0042110B">
      <w:r>
        <w:rPr>
          <w:noProof/>
        </w:rPr>
        <w:lastRenderedPageBreak/>
        <w:drawing>
          <wp:inline distT="0" distB="0" distL="0" distR="0" wp14:anchorId="20304B9D" wp14:editId="298BA2C1">
            <wp:extent cx="6210935" cy="396430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210935" cy="3964305"/>
                    </a:xfrm>
                    <a:prstGeom prst="rect">
                      <a:avLst/>
                    </a:prstGeom>
                  </pic:spPr>
                </pic:pic>
              </a:graphicData>
            </a:graphic>
          </wp:inline>
        </w:drawing>
      </w:r>
    </w:p>
    <w:p w14:paraId="47E9E751" w14:textId="59F4C4AE" w:rsidR="003F0AC6" w:rsidRDefault="00C411CB" w:rsidP="004C38BB">
      <w:pPr>
        <w:pStyle w:val="3"/>
        <w:rPr>
          <w:color w:val="FF0000"/>
        </w:rPr>
      </w:pPr>
      <w:r>
        <w:rPr>
          <w:color w:val="FF0000"/>
        </w:rPr>
        <w:t xml:space="preserve"> </w:t>
      </w:r>
      <w:r w:rsidR="00E4197F">
        <w:rPr>
          <w:color w:val="FF0000"/>
        </w:rPr>
        <w:t xml:space="preserve">COM02 Test 01 Scenario </w:t>
      </w:r>
      <w:r w:rsidR="004C38BB" w:rsidRPr="004C38BB">
        <w:rPr>
          <w:color w:val="FF0000"/>
        </w:rPr>
        <w:t>01</w:t>
      </w:r>
    </w:p>
    <w:p w14:paraId="2F917DE1" w14:textId="58A8F283" w:rsidR="0042110B" w:rsidRDefault="0042110B" w:rsidP="0042110B">
      <w:r>
        <w:rPr>
          <w:rFonts w:hint="eastAsia"/>
        </w:rPr>
        <w:t>E</w:t>
      </w:r>
      <w:r>
        <w:t xml:space="preserve">nter amount </w:t>
      </w:r>
      <w:r w:rsidR="0017308A">
        <w:t>999</w:t>
      </w:r>
    </w:p>
    <w:p w14:paraId="385D119F" w14:textId="43C9A1DA" w:rsidR="00DA49FD" w:rsidRDefault="00DA49FD" w:rsidP="0042110B">
      <w:proofErr w:type="gramStart"/>
      <w:r>
        <w:t>set</w:t>
      </w:r>
      <w:proofErr w:type="gramEnd"/>
      <w:r>
        <w:t xml:space="preserve"> </w:t>
      </w:r>
      <w:r w:rsidRPr="00DA49FD">
        <w:t>A0000000041010</w:t>
      </w:r>
      <w:r>
        <w:t xml:space="preserve"> to first select</w:t>
      </w:r>
    </w:p>
    <w:p w14:paraId="3C86905E" w14:textId="01B8331C" w:rsidR="0017308A" w:rsidRDefault="0017308A" w:rsidP="0042110B">
      <w:r>
        <w:rPr>
          <w:noProof/>
        </w:rPr>
        <w:drawing>
          <wp:inline distT="0" distB="0" distL="0" distR="0" wp14:anchorId="665E2D19" wp14:editId="78D3C919">
            <wp:extent cx="3324225" cy="527247"/>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60725" cy="533036"/>
                    </a:xfrm>
                    <a:prstGeom prst="rect">
                      <a:avLst/>
                    </a:prstGeom>
                  </pic:spPr>
                </pic:pic>
              </a:graphicData>
            </a:graphic>
          </wp:inline>
        </w:drawing>
      </w:r>
      <w:r w:rsidR="00C17466" w:rsidRPr="00C17466">
        <w:rPr>
          <w:noProof/>
        </w:rPr>
        <w:t xml:space="preserve"> </w:t>
      </w:r>
      <w:r w:rsidR="00C17466">
        <w:rPr>
          <w:noProof/>
        </w:rPr>
        <w:drawing>
          <wp:inline distT="0" distB="0" distL="0" distR="0" wp14:anchorId="4172C83B" wp14:editId="05A39B30">
            <wp:extent cx="1196742" cy="523875"/>
            <wp:effectExtent l="0" t="0" r="381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218515" cy="533406"/>
                    </a:xfrm>
                    <a:prstGeom prst="rect">
                      <a:avLst/>
                    </a:prstGeom>
                  </pic:spPr>
                </pic:pic>
              </a:graphicData>
            </a:graphic>
          </wp:inline>
        </w:drawing>
      </w:r>
    </w:p>
    <w:p w14:paraId="7B96EBAA" w14:textId="534C0301" w:rsidR="0042110B" w:rsidRDefault="006654EE" w:rsidP="0042110B">
      <w:r>
        <w:t>Test report</w:t>
      </w:r>
    </w:p>
    <w:p w14:paraId="2CED5CDC" w14:textId="1EEEE7D4" w:rsidR="00D66090" w:rsidRDefault="00B1333B" w:rsidP="0042110B">
      <w:r>
        <w:rPr>
          <w:noProof/>
        </w:rPr>
        <w:lastRenderedPageBreak/>
        <w:drawing>
          <wp:inline distT="0" distB="0" distL="0" distR="0" wp14:anchorId="4E405FF8" wp14:editId="06A676C3">
            <wp:extent cx="5531485" cy="1622516"/>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539910" cy="1624987"/>
                    </a:xfrm>
                    <a:prstGeom prst="rect">
                      <a:avLst/>
                    </a:prstGeom>
                  </pic:spPr>
                </pic:pic>
              </a:graphicData>
            </a:graphic>
          </wp:inline>
        </w:drawing>
      </w:r>
    </w:p>
    <w:p w14:paraId="67DBCB2C" w14:textId="77777777" w:rsidR="0042110B" w:rsidRPr="0042110B" w:rsidRDefault="0042110B" w:rsidP="0042110B">
      <w:r>
        <w:t>Android log:</w:t>
      </w:r>
    </w:p>
    <w:p w14:paraId="3298EB8E" w14:textId="1B122126" w:rsidR="0042110B" w:rsidRPr="0042110B" w:rsidRDefault="00F57823" w:rsidP="0042110B">
      <w:r>
        <w:rPr>
          <w:noProof/>
        </w:rPr>
        <w:drawing>
          <wp:inline distT="0" distB="0" distL="0" distR="0" wp14:anchorId="218E697A" wp14:editId="25E2FA28">
            <wp:extent cx="5715000" cy="2981325"/>
            <wp:effectExtent l="0" t="0" r="0"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42842" cy="2995849"/>
                    </a:xfrm>
                    <a:prstGeom prst="rect">
                      <a:avLst/>
                    </a:prstGeom>
                  </pic:spPr>
                </pic:pic>
              </a:graphicData>
            </a:graphic>
          </wp:inline>
        </w:drawing>
      </w:r>
    </w:p>
    <w:p w14:paraId="3D0378AC" w14:textId="34A0AFB6" w:rsidR="003F0AC6" w:rsidRDefault="00F67656" w:rsidP="003F0AC6">
      <w:pPr>
        <w:pStyle w:val="3"/>
        <w:rPr>
          <w:color w:val="FF0000"/>
        </w:rPr>
      </w:pPr>
      <w:r>
        <w:rPr>
          <w:color w:val="FF0000"/>
        </w:rPr>
        <w:t xml:space="preserve"> </w:t>
      </w:r>
      <w:r w:rsidR="003F0AC6" w:rsidRPr="00B35C94">
        <w:rPr>
          <w:rFonts w:hint="eastAsia"/>
          <w:color w:val="FF0000"/>
        </w:rPr>
        <w:t>COM0</w:t>
      </w:r>
      <w:r w:rsidR="003F0AC6">
        <w:rPr>
          <w:color w:val="FF0000"/>
        </w:rPr>
        <w:t>2</w:t>
      </w:r>
      <w:r w:rsidR="003F0AC6" w:rsidRPr="00B35C94">
        <w:rPr>
          <w:rFonts w:hint="eastAsia"/>
          <w:color w:val="FF0000"/>
        </w:rPr>
        <w:t xml:space="preserve"> Test 0</w:t>
      </w:r>
      <w:r w:rsidR="003F0AC6">
        <w:rPr>
          <w:color w:val="FF0000"/>
        </w:rPr>
        <w:t>1</w:t>
      </w:r>
      <w:r w:rsidR="003F0AC6" w:rsidRPr="00B35C94">
        <w:rPr>
          <w:rFonts w:hint="eastAsia"/>
          <w:color w:val="FF0000"/>
        </w:rPr>
        <w:t xml:space="preserve"> Scenario 0</w:t>
      </w:r>
      <w:r w:rsidR="003F0AC6">
        <w:rPr>
          <w:color w:val="FF0000"/>
        </w:rPr>
        <w:t>2</w:t>
      </w:r>
    </w:p>
    <w:p w14:paraId="403D70CF" w14:textId="350C0B13" w:rsidR="0042110B" w:rsidRDefault="0042110B" w:rsidP="0042110B">
      <w:r>
        <w:rPr>
          <w:rFonts w:hint="eastAsia"/>
        </w:rPr>
        <w:t>E</w:t>
      </w:r>
      <w:r w:rsidR="00C221F5">
        <w:t>nter amount 1999</w:t>
      </w:r>
    </w:p>
    <w:p w14:paraId="734E18DD" w14:textId="495CFCEB" w:rsidR="005A0FEF" w:rsidRDefault="005A0FEF" w:rsidP="00725443">
      <w:pPr>
        <w:tabs>
          <w:tab w:val="left" w:pos="3890"/>
        </w:tabs>
      </w:pPr>
      <w:proofErr w:type="gramStart"/>
      <w:r>
        <w:t>set</w:t>
      </w:r>
      <w:proofErr w:type="gramEnd"/>
      <w:r>
        <w:t xml:space="preserve"> A000000004</w:t>
      </w:r>
      <w:r w:rsidR="00912273">
        <w:t>306</w:t>
      </w:r>
      <w:r>
        <w:t>0 to first select</w:t>
      </w:r>
    </w:p>
    <w:p w14:paraId="05F1BD94" w14:textId="7B04519A" w:rsidR="00C221F5" w:rsidRDefault="00C221F5" w:rsidP="0042110B">
      <w:r>
        <w:rPr>
          <w:noProof/>
        </w:rPr>
        <w:drawing>
          <wp:inline distT="0" distB="0" distL="0" distR="0" wp14:anchorId="33C2988C" wp14:editId="57D9A9FC">
            <wp:extent cx="3628319" cy="59372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663522" cy="599486"/>
                    </a:xfrm>
                    <a:prstGeom prst="rect">
                      <a:avLst/>
                    </a:prstGeom>
                  </pic:spPr>
                </pic:pic>
              </a:graphicData>
            </a:graphic>
          </wp:inline>
        </w:drawing>
      </w:r>
      <w:r w:rsidR="00322C7B" w:rsidRPr="00322C7B">
        <w:rPr>
          <w:noProof/>
        </w:rPr>
        <w:t xml:space="preserve"> </w:t>
      </w:r>
      <w:r w:rsidR="00322C7B">
        <w:rPr>
          <w:noProof/>
        </w:rPr>
        <w:drawing>
          <wp:inline distT="0" distB="0" distL="0" distR="0" wp14:anchorId="73EEC030" wp14:editId="2DB1B02F">
            <wp:extent cx="1787525" cy="665799"/>
            <wp:effectExtent l="0" t="0" r="3175" b="127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825699" cy="680018"/>
                    </a:xfrm>
                    <a:prstGeom prst="rect">
                      <a:avLst/>
                    </a:prstGeom>
                  </pic:spPr>
                </pic:pic>
              </a:graphicData>
            </a:graphic>
          </wp:inline>
        </w:drawing>
      </w:r>
    </w:p>
    <w:p w14:paraId="101D9543" w14:textId="77777777" w:rsidR="0042110B" w:rsidRDefault="0042110B" w:rsidP="0042110B">
      <w:r>
        <w:t>Test report:</w:t>
      </w:r>
    </w:p>
    <w:p w14:paraId="76500C2C" w14:textId="1FA0EE82" w:rsidR="001B3FDB" w:rsidRDefault="00FB3121" w:rsidP="0042110B">
      <w:r>
        <w:rPr>
          <w:noProof/>
        </w:rPr>
        <w:lastRenderedPageBreak/>
        <w:drawing>
          <wp:inline distT="0" distB="0" distL="0" distR="0" wp14:anchorId="7BEAB4BC" wp14:editId="7AB1CB43">
            <wp:extent cx="4788535" cy="1408997"/>
            <wp:effectExtent l="0" t="0" r="0" b="127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02254" cy="1413034"/>
                    </a:xfrm>
                    <a:prstGeom prst="rect">
                      <a:avLst/>
                    </a:prstGeom>
                  </pic:spPr>
                </pic:pic>
              </a:graphicData>
            </a:graphic>
          </wp:inline>
        </w:drawing>
      </w:r>
    </w:p>
    <w:p w14:paraId="59F3E509" w14:textId="77777777" w:rsidR="0042110B" w:rsidRPr="0042110B" w:rsidRDefault="0042110B" w:rsidP="0042110B">
      <w:r>
        <w:t>Android log:</w:t>
      </w:r>
    </w:p>
    <w:p w14:paraId="01414695" w14:textId="41089C60" w:rsidR="0042110B" w:rsidRPr="0042110B" w:rsidRDefault="00FB3121" w:rsidP="0042110B">
      <w:r>
        <w:rPr>
          <w:noProof/>
        </w:rPr>
        <w:drawing>
          <wp:inline distT="0" distB="0" distL="0" distR="0" wp14:anchorId="0263F35C" wp14:editId="1B4A4F4B">
            <wp:extent cx="4673600" cy="3227703"/>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685996" cy="3236264"/>
                    </a:xfrm>
                    <a:prstGeom prst="rect">
                      <a:avLst/>
                    </a:prstGeom>
                  </pic:spPr>
                </pic:pic>
              </a:graphicData>
            </a:graphic>
          </wp:inline>
        </w:drawing>
      </w:r>
    </w:p>
    <w:p w14:paraId="64835752" w14:textId="13819DD4" w:rsidR="003F0AC6" w:rsidRPr="001A19FF" w:rsidRDefault="00F67656" w:rsidP="003F0AC6">
      <w:pPr>
        <w:pStyle w:val="3"/>
        <w:rPr>
          <w:color w:val="FF0000"/>
        </w:rPr>
      </w:pPr>
      <w:r>
        <w:rPr>
          <w:color w:val="FF0000"/>
        </w:rPr>
        <w:t xml:space="preserve"> </w:t>
      </w:r>
      <w:r w:rsidR="003F0AC6" w:rsidRPr="00B35C94">
        <w:rPr>
          <w:rFonts w:hint="eastAsia"/>
          <w:color w:val="FF0000"/>
        </w:rPr>
        <w:t>COM0</w:t>
      </w:r>
      <w:r w:rsidR="003F0AC6">
        <w:rPr>
          <w:color w:val="FF0000"/>
        </w:rPr>
        <w:t>2</w:t>
      </w:r>
      <w:r w:rsidR="003F0AC6" w:rsidRPr="00B35C94">
        <w:rPr>
          <w:rFonts w:hint="eastAsia"/>
          <w:color w:val="FF0000"/>
        </w:rPr>
        <w:t xml:space="preserve"> Test 0</w:t>
      </w:r>
      <w:r w:rsidR="003F0AC6">
        <w:rPr>
          <w:color w:val="FF0000"/>
        </w:rPr>
        <w:t>2</w:t>
      </w:r>
      <w:r w:rsidR="003F0AC6" w:rsidRPr="00B35C94">
        <w:rPr>
          <w:rFonts w:hint="eastAsia"/>
          <w:color w:val="FF0000"/>
        </w:rPr>
        <w:t xml:space="preserve"> Scenario 0</w:t>
      </w:r>
      <w:r w:rsidR="003F0AC6">
        <w:rPr>
          <w:color w:val="FF0000"/>
        </w:rPr>
        <w:t>1</w:t>
      </w:r>
    </w:p>
    <w:p w14:paraId="61F47182" w14:textId="36283B82" w:rsidR="0042110B" w:rsidRDefault="0042110B" w:rsidP="0042110B">
      <w:r>
        <w:rPr>
          <w:rFonts w:hint="eastAsia"/>
        </w:rPr>
        <w:t>E</w:t>
      </w:r>
      <w:r w:rsidR="00181B47">
        <w:t>nter amount 20001</w:t>
      </w:r>
    </w:p>
    <w:p w14:paraId="409B69D0" w14:textId="6A6E537F" w:rsidR="009C7680" w:rsidRDefault="009C7680" w:rsidP="009C7680">
      <w:pPr>
        <w:tabs>
          <w:tab w:val="left" w:pos="3890"/>
        </w:tabs>
      </w:pPr>
      <w:proofErr w:type="gramStart"/>
      <w:r>
        <w:t>set</w:t>
      </w:r>
      <w:proofErr w:type="gramEnd"/>
      <w:r>
        <w:t xml:space="preserve"> A0000000041010 to first select</w:t>
      </w:r>
    </w:p>
    <w:p w14:paraId="4A168511" w14:textId="3A385233" w:rsidR="00181B47" w:rsidRDefault="00181B47" w:rsidP="0042110B">
      <w:r>
        <w:rPr>
          <w:noProof/>
        </w:rPr>
        <w:drawing>
          <wp:inline distT="0" distB="0" distL="0" distR="0" wp14:anchorId="2C7930B2" wp14:editId="35860BB2">
            <wp:extent cx="2736850" cy="602452"/>
            <wp:effectExtent l="0" t="0" r="6350" b="762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62869" cy="608179"/>
                    </a:xfrm>
                    <a:prstGeom prst="rect">
                      <a:avLst/>
                    </a:prstGeom>
                  </pic:spPr>
                </pic:pic>
              </a:graphicData>
            </a:graphic>
          </wp:inline>
        </w:drawing>
      </w:r>
      <w:r w:rsidR="00C00C34" w:rsidRPr="00C00C34">
        <w:rPr>
          <w:noProof/>
        </w:rPr>
        <w:t xml:space="preserve"> </w:t>
      </w:r>
      <w:r w:rsidR="00052D50">
        <w:rPr>
          <w:noProof/>
        </w:rPr>
        <w:drawing>
          <wp:inline distT="0" distB="0" distL="0" distR="0" wp14:anchorId="1DB6412D" wp14:editId="5F7DE2F1">
            <wp:extent cx="1520825" cy="567330"/>
            <wp:effectExtent l="0" t="0" r="3175" b="444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544987" cy="576343"/>
                    </a:xfrm>
                    <a:prstGeom prst="rect">
                      <a:avLst/>
                    </a:prstGeom>
                  </pic:spPr>
                </pic:pic>
              </a:graphicData>
            </a:graphic>
          </wp:inline>
        </w:drawing>
      </w:r>
    </w:p>
    <w:p w14:paraId="79B380B5" w14:textId="77777777" w:rsidR="0042110B" w:rsidRDefault="0042110B" w:rsidP="0042110B">
      <w:r>
        <w:t>Test report:</w:t>
      </w:r>
    </w:p>
    <w:p w14:paraId="1E73E45C" w14:textId="686AF635" w:rsidR="00FF4A8C" w:rsidRDefault="006176D4" w:rsidP="0042110B">
      <w:r>
        <w:rPr>
          <w:noProof/>
        </w:rPr>
        <w:lastRenderedPageBreak/>
        <w:drawing>
          <wp:inline distT="0" distB="0" distL="0" distR="0" wp14:anchorId="6A743C7F" wp14:editId="36F9640B">
            <wp:extent cx="4114800" cy="1450971"/>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143027" cy="1460924"/>
                    </a:xfrm>
                    <a:prstGeom prst="rect">
                      <a:avLst/>
                    </a:prstGeom>
                  </pic:spPr>
                </pic:pic>
              </a:graphicData>
            </a:graphic>
          </wp:inline>
        </w:drawing>
      </w:r>
    </w:p>
    <w:p w14:paraId="765DA2F3" w14:textId="77777777" w:rsidR="0042110B" w:rsidRPr="0042110B" w:rsidRDefault="0042110B" w:rsidP="0042110B">
      <w:r>
        <w:t>Android log:</w:t>
      </w:r>
    </w:p>
    <w:p w14:paraId="3826E9F3" w14:textId="13863CF6" w:rsidR="003F0AC6" w:rsidRPr="003F0AC6" w:rsidRDefault="00AE5DCB" w:rsidP="003F0AC6">
      <w:r>
        <w:rPr>
          <w:noProof/>
        </w:rPr>
        <w:drawing>
          <wp:inline distT="0" distB="0" distL="0" distR="0" wp14:anchorId="1FDD5487" wp14:editId="44283D94">
            <wp:extent cx="5195322" cy="3573145"/>
            <wp:effectExtent l="0" t="0" r="5715" b="825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00912" cy="3576990"/>
                    </a:xfrm>
                    <a:prstGeom prst="rect">
                      <a:avLst/>
                    </a:prstGeom>
                  </pic:spPr>
                </pic:pic>
              </a:graphicData>
            </a:graphic>
          </wp:inline>
        </w:drawing>
      </w:r>
    </w:p>
    <w:p w14:paraId="626D0335" w14:textId="77777777" w:rsidR="003F0AC6" w:rsidRPr="003F0AC6" w:rsidRDefault="003F0AC6" w:rsidP="003F0AC6"/>
    <w:p w14:paraId="69B0187B" w14:textId="6E909725" w:rsidR="00B35C94" w:rsidRDefault="00F67656" w:rsidP="00B35C94">
      <w:pPr>
        <w:pStyle w:val="3"/>
        <w:rPr>
          <w:color w:val="FF0000"/>
        </w:rPr>
      </w:pPr>
      <w:r>
        <w:rPr>
          <w:color w:val="FF0000"/>
        </w:rPr>
        <w:t xml:space="preserve"> </w:t>
      </w:r>
      <w:r w:rsidR="00B35C94" w:rsidRPr="00B35C94">
        <w:rPr>
          <w:rFonts w:hint="eastAsia"/>
          <w:color w:val="FF0000"/>
        </w:rPr>
        <w:t>COM02 Test 02 Scenario 02</w:t>
      </w:r>
      <w:bookmarkEnd w:id="27"/>
    </w:p>
    <w:p w14:paraId="30067AC1" w14:textId="6799988E" w:rsidR="0042110B" w:rsidRDefault="0042110B" w:rsidP="0042110B">
      <w:r>
        <w:rPr>
          <w:rFonts w:hint="eastAsia"/>
        </w:rPr>
        <w:t>E</w:t>
      </w:r>
      <w:r w:rsidR="008B1030">
        <w:t xml:space="preserve">nter amount </w:t>
      </w:r>
      <w:r w:rsidR="00674BC2">
        <w:t>1</w:t>
      </w:r>
    </w:p>
    <w:p w14:paraId="2B845A73" w14:textId="1B322939" w:rsidR="00200A4C" w:rsidRDefault="00200A4C" w:rsidP="00200A4C">
      <w:pPr>
        <w:tabs>
          <w:tab w:val="left" w:pos="3890"/>
        </w:tabs>
      </w:pPr>
      <w:proofErr w:type="gramStart"/>
      <w:r>
        <w:t>set</w:t>
      </w:r>
      <w:proofErr w:type="gramEnd"/>
      <w:r>
        <w:t xml:space="preserve"> A000000004</w:t>
      </w:r>
      <w:r w:rsidR="00E44C77">
        <w:t>3</w:t>
      </w:r>
      <w:r>
        <w:t>0</w:t>
      </w:r>
      <w:r w:rsidR="00E44C77">
        <w:t>6</w:t>
      </w:r>
      <w:r>
        <w:t>0 to first select</w:t>
      </w:r>
    </w:p>
    <w:p w14:paraId="0F3E1850" w14:textId="709EFFE4" w:rsidR="00942562" w:rsidRDefault="00DB2132" w:rsidP="0042110B">
      <w:r>
        <w:rPr>
          <w:noProof/>
        </w:rPr>
        <w:lastRenderedPageBreak/>
        <w:drawing>
          <wp:inline distT="0" distB="0" distL="0" distR="0" wp14:anchorId="1ECBC305" wp14:editId="0F3F93A1">
            <wp:extent cx="2908300" cy="637785"/>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926561" cy="641790"/>
                    </a:xfrm>
                    <a:prstGeom prst="rect">
                      <a:avLst/>
                    </a:prstGeom>
                  </pic:spPr>
                </pic:pic>
              </a:graphicData>
            </a:graphic>
          </wp:inline>
        </w:drawing>
      </w:r>
      <w:r w:rsidR="00942562">
        <w:rPr>
          <w:noProof/>
        </w:rPr>
        <w:drawing>
          <wp:inline distT="0" distB="0" distL="0" distR="0" wp14:anchorId="42057110" wp14:editId="65CF3A11">
            <wp:extent cx="1651000" cy="611481"/>
            <wp:effectExtent l="0" t="0" r="635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687127" cy="624861"/>
                    </a:xfrm>
                    <a:prstGeom prst="rect">
                      <a:avLst/>
                    </a:prstGeom>
                  </pic:spPr>
                </pic:pic>
              </a:graphicData>
            </a:graphic>
          </wp:inline>
        </w:drawing>
      </w:r>
    </w:p>
    <w:p w14:paraId="03A01110" w14:textId="77777777" w:rsidR="0042110B" w:rsidRDefault="0042110B" w:rsidP="0042110B">
      <w:r>
        <w:t>Test report:</w:t>
      </w:r>
    </w:p>
    <w:p w14:paraId="23B4DA78" w14:textId="4A47A0B5" w:rsidR="00603104" w:rsidRDefault="00603104" w:rsidP="0042110B">
      <w:r>
        <w:rPr>
          <w:noProof/>
        </w:rPr>
        <w:drawing>
          <wp:inline distT="0" distB="0" distL="0" distR="0" wp14:anchorId="38ED1061" wp14:editId="11A33198">
            <wp:extent cx="3828797" cy="1337202"/>
            <wp:effectExtent l="0" t="0" r="63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849343" cy="1344378"/>
                    </a:xfrm>
                    <a:prstGeom prst="rect">
                      <a:avLst/>
                    </a:prstGeom>
                  </pic:spPr>
                </pic:pic>
              </a:graphicData>
            </a:graphic>
          </wp:inline>
        </w:drawing>
      </w:r>
    </w:p>
    <w:p w14:paraId="2EBB4936" w14:textId="77777777" w:rsidR="0042110B" w:rsidRPr="0042110B" w:rsidRDefault="0042110B" w:rsidP="0042110B">
      <w:r>
        <w:t>Android log:</w:t>
      </w:r>
    </w:p>
    <w:p w14:paraId="3B3AEFB9" w14:textId="1E8AE7D5" w:rsidR="00B35C94" w:rsidRDefault="00603104" w:rsidP="00B35C94">
      <w:r>
        <w:rPr>
          <w:noProof/>
        </w:rPr>
        <w:drawing>
          <wp:inline distT="0" distB="0" distL="0" distR="0" wp14:anchorId="51EC8AFA" wp14:editId="3AD6C735">
            <wp:extent cx="5067300" cy="3255071"/>
            <wp:effectExtent l="0" t="0" r="0" b="254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079139" cy="3262676"/>
                    </a:xfrm>
                    <a:prstGeom prst="rect">
                      <a:avLst/>
                    </a:prstGeom>
                  </pic:spPr>
                </pic:pic>
              </a:graphicData>
            </a:graphic>
          </wp:inline>
        </w:drawing>
      </w:r>
    </w:p>
    <w:p w14:paraId="5ADD43C0" w14:textId="3C034B12" w:rsidR="003F0AC6" w:rsidRDefault="00F67656" w:rsidP="003F0AC6">
      <w:pPr>
        <w:pStyle w:val="3"/>
        <w:rPr>
          <w:color w:val="FF0000"/>
        </w:rPr>
      </w:pPr>
      <w:r>
        <w:rPr>
          <w:color w:val="FF0000"/>
        </w:rPr>
        <w:t xml:space="preserve"> </w:t>
      </w:r>
      <w:r w:rsidR="003F0AC6" w:rsidRPr="003F0AC6">
        <w:rPr>
          <w:rFonts w:hint="eastAsia"/>
          <w:color w:val="FF0000"/>
        </w:rPr>
        <w:t>COM02 Test 02 Scenario 0</w:t>
      </w:r>
      <w:r w:rsidR="003F0AC6">
        <w:rPr>
          <w:color w:val="FF0000"/>
        </w:rPr>
        <w:t>3</w:t>
      </w:r>
    </w:p>
    <w:p w14:paraId="5DE3F6ED" w14:textId="7B45E6B7" w:rsidR="0042110B" w:rsidRDefault="0042110B" w:rsidP="0042110B">
      <w:r>
        <w:rPr>
          <w:rFonts w:hint="eastAsia"/>
        </w:rPr>
        <w:t>E</w:t>
      </w:r>
      <w:r w:rsidR="00603104">
        <w:t xml:space="preserve">nter amount </w:t>
      </w:r>
      <w:r w:rsidR="000A23AC">
        <w:t>20001</w:t>
      </w:r>
    </w:p>
    <w:p w14:paraId="08715541" w14:textId="21387083" w:rsidR="000A23AC" w:rsidRDefault="000A23AC" w:rsidP="000A23AC">
      <w:pPr>
        <w:tabs>
          <w:tab w:val="left" w:pos="3890"/>
        </w:tabs>
      </w:pPr>
      <w:proofErr w:type="gramStart"/>
      <w:r>
        <w:t>set</w:t>
      </w:r>
      <w:proofErr w:type="gramEnd"/>
      <w:r>
        <w:t xml:space="preserve"> A0000000042203 to first select</w:t>
      </w:r>
    </w:p>
    <w:p w14:paraId="774D3337" w14:textId="4C5CFF0A" w:rsidR="00603104" w:rsidRDefault="004205BF" w:rsidP="0042110B">
      <w:r>
        <w:rPr>
          <w:noProof/>
        </w:rPr>
        <w:lastRenderedPageBreak/>
        <w:drawing>
          <wp:inline distT="0" distB="0" distL="0" distR="0" wp14:anchorId="26B0F342" wp14:editId="68D8BBB2">
            <wp:extent cx="3041650" cy="648973"/>
            <wp:effectExtent l="0" t="0" r="635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090169" cy="659325"/>
                    </a:xfrm>
                    <a:prstGeom prst="rect">
                      <a:avLst/>
                    </a:prstGeom>
                  </pic:spPr>
                </pic:pic>
              </a:graphicData>
            </a:graphic>
          </wp:inline>
        </w:drawing>
      </w:r>
      <w:r>
        <w:rPr>
          <w:noProof/>
        </w:rPr>
        <w:drawing>
          <wp:inline distT="0" distB="0" distL="0" distR="0" wp14:anchorId="1B5D7731" wp14:editId="7EE0C3A9">
            <wp:extent cx="1622425" cy="630549"/>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628655" cy="632970"/>
                    </a:xfrm>
                    <a:prstGeom prst="rect">
                      <a:avLst/>
                    </a:prstGeom>
                  </pic:spPr>
                </pic:pic>
              </a:graphicData>
            </a:graphic>
          </wp:inline>
        </w:drawing>
      </w:r>
    </w:p>
    <w:p w14:paraId="0D84C322" w14:textId="050F8876" w:rsidR="0042110B" w:rsidRDefault="008264A7" w:rsidP="0042110B">
      <w:r>
        <w:t>Test report</w:t>
      </w:r>
    </w:p>
    <w:p w14:paraId="3FF2D62F" w14:textId="00C3EAF3" w:rsidR="008264A7" w:rsidRDefault="009B6798" w:rsidP="0042110B">
      <w:r>
        <w:rPr>
          <w:noProof/>
        </w:rPr>
        <w:drawing>
          <wp:inline distT="0" distB="0" distL="0" distR="0" wp14:anchorId="77191EC7" wp14:editId="0512D9A4">
            <wp:extent cx="4407535" cy="154653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15676" cy="1549392"/>
                    </a:xfrm>
                    <a:prstGeom prst="rect">
                      <a:avLst/>
                    </a:prstGeom>
                  </pic:spPr>
                </pic:pic>
              </a:graphicData>
            </a:graphic>
          </wp:inline>
        </w:drawing>
      </w:r>
    </w:p>
    <w:p w14:paraId="393EAB72" w14:textId="77777777" w:rsidR="0042110B" w:rsidRPr="0042110B" w:rsidRDefault="0042110B" w:rsidP="0042110B">
      <w:r>
        <w:t>Android log:</w:t>
      </w:r>
    </w:p>
    <w:p w14:paraId="06E6C36E" w14:textId="2017FE46" w:rsidR="0042110B" w:rsidRPr="0042110B" w:rsidRDefault="001D4ADB" w:rsidP="0042110B">
      <w:r>
        <w:rPr>
          <w:noProof/>
        </w:rPr>
        <w:drawing>
          <wp:inline distT="0" distB="0" distL="0" distR="0" wp14:anchorId="53828D88" wp14:editId="069E0358">
            <wp:extent cx="4838700" cy="3234376"/>
            <wp:effectExtent l="0" t="0" r="0" b="444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848602" cy="3240995"/>
                    </a:xfrm>
                    <a:prstGeom prst="rect">
                      <a:avLst/>
                    </a:prstGeom>
                  </pic:spPr>
                </pic:pic>
              </a:graphicData>
            </a:graphic>
          </wp:inline>
        </w:drawing>
      </w:r>
    </w:p>
    <w:p w14:paraId="3AE7A823" w14:textId="6563C947" w:rsidR="003F0AC6" w:rsidRDefault="00F67656" w:rsidP="003F0AC6">
      <w:pPr>
        <w:pStyle w:val="3"/>
        <w:rPr>
          <w:color w:val="FF0000"/>
        </w:rPr>
      </w:pPr>
      <w:r>
        <w:rPr>
          <w:color w:val="FF0000"/>
        </w:rPr>
        <w:t xml:space="preserve"> </w:t>
      </w:r>
      <w:r w:rsidR="003F0AC6" w:rsidRPr="003F0AC6">
        <w:rPr>
          <w:rFonts w:hint="eastAsia"/>
          <w:color w:val="FF0000"/>
        </w:rPr>
        <w:t>COM02 Test 02 Scenario 0</w:t>
      </w:r>
      <w:r w:rsidR="003F0AC6">
        <w:rPr>
          <w:color w:val="FF0000"/>
        </w:rPr>
        <w:t>4</w:t>
      </w:r>
    </w:p>
    <w:p w14:paraId="0875DF2A" w14:textId="79FBD6A2" w:rsidR="0042110B" w:rsidRDefault="0042110B" w:rsidP="0042110B">
      <w:r>
        <w:rPr>
          <w:rFonts w:hint="eastAsia"/>
        </w:rPr>
        <w:t>E</w:t>
      </w:r>
      <w:r w:rsidR="002B1171">
        <w:t xml:space="preserve">nter amount </w:t>
      </w:r>
      <w:r w:rsidR="00D54591">
        <w:t>30000</w:t>
      </w:r>
    </w:p>
    <w:p w14:paraId="3D5C989F" w14:textId="2EF2E9EE" w:rsidR="00B93402" w:rsidRDefault="003702DE" w:rsidP="0042110B">
      <w:r>
        <w:rPr>
          <w:noProof/>
        </w:rPr>
        <w:lastRenderedPageBreak/>
        <w:drawing>
          <wp:inline distT="0" distB="0" distL="0" distR="0" wp14:anchorId="38051E10" wp14:editId="27D085DF">
            <wp:extent cx="3330575" cy="663587"/>
            <wp:effectExtent l="0" t="0" r="3175" b="317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364570" cy="670360"/>
                    </a:xfrm>
                    <a:prstGeom prst="rect">
                      <a:avLst/>
                    </a:prstGeom>
                  </pic:spPr>
                </pic:pic>
              </a:graphicData>
            </a:graphic>
          </wp:inline>
        </w:drawing>
      </w:r>
      <w:r w:rsidR="00B93402">
        <w:rPr>
          <w:noProof/>
        </w:rPr>
        <w:drawing>
          <wp:inline distT="0" distB="0" distL="0" distR="0" wp14:anchorId="365E31BA" wp14:editId="56A66C8F">
            <wp:extent cx="1590675" cy="638175"/>
            <wp:effectExtent l="0" t="0" r="9525" b="952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590675" cy="638175"/>
                    </a:xfrm>
                    <a:prstGeom prst="rect">
                      <a:avLst/>
                    </a:prstGeom>
                  </pic:spPr>
                </pic:pic>
              </a:graphicData>
            </a:graphic>
          </wp:inline>
        </w:drawing>
      </w:r>
    </w:p>
    <w:p w14:paraId="2CFF08A1" w14:textId="39B764D5" w:rsidR="0042110B" w:rsidRDefault="00CC63E7" w:rsidP="0042110B">
      <w:r>
        <w:t>Test report</w:t>
      </w:r>
    </w:p>
    <w:p w14:paraId="4BA42103" w14:textId="36B16B79" w:rsidR="00CC63E7" w:rsidRDefault="00133016" w:rsidP="0042110B">
      <w:r>
        <w:rPr>
          <w:noProof/>
        </w:rPr>
        <w:drawing>
          <wp:inline distT="0" distB="0" distL="0" distR="0" wp14:anchorId="4F74D660" wp14:editId="0C3FEAAA">
            <wp:extent cx="4305935" cy="1410952"/>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317683" cy="1414802"/>
                    </a:xfrm>
                    <a:prstGeom prst="rect">
                      <a:avLst/>
                    </a:prstGeom>
                  </pic:spPr>
                </pic:pic>
              </a:graphicData>
            </a:graphic>
          </wp:inline>
        </w:drawing>
      </w:r>
    </w:p>
    <w:p w14:paraId="4EFACF12" w14:textId="77777777" w:rsidR="0042110B" w:rsidRPr="0042110B" w:rsidRDefault="0042110B" w:rsidP="0042110B">
      <w:r>
        <w:t>Android log:</w:t>
      </w:r>
    </w:p>
    <w:p w14:paraId="3E1A0D1D" w14:textId="11630CA5" w:rsidR="0042110B" w:rsidRPr="0042110B" w:rsidRDefault="005F0D54" w:rsidP="0042110B">
      <w:r>
        <w:rPr>
          <w:noProof/>
        </w:rPr>
        <w:drawing>
          <wp:inline distT="0" distB="0" distL="0" distR="0" wp14:anchorId="1FE8CA05" wp14:editId="67AA6BA1">
            <wp:extent cx="4762500" cy="3731705"/>
            <wp:effectExtent l="0" t="0" r="0" b="254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767299" cy="3735465"/>
                    </a:xfrm>
                    <a:prstGeom prst="rect">
                      <a:avLst/>
                    </a:prstGeom>
                  </pic:spPr>
                </pic:pic>
              </a:graphicData>
            </a:graphic>
          </wp:inline>
        </w:drawing>
      </w:r>
    </w:p>
    <w:p w14:paraId="642A1C0E" w14:textId="730D1749" w:rsidR="003F0AC6" w:rsidRDefault="00F67656" w:rsidP="003F0AC6">
      <w:pPr>
        <w:pStyle w:val="3"/>
        <w:rPr>
          <w:color w:val="FF0000"/>
        </w:rPr>
      </w:pPr>
      <w:r>
        <w:rPr>
          <w:color w:val="FF0000"/>
        </w:rPr>
        <w:t xml:space="preserve"> </w:t>
      </w:r>
      <w:r w:rsidR="003F0AC6" w:rsidRPr="003F0AC6">
        <w:rPr>
          <w:rFonts w:hint="eastAsia"/>
          <w:color w:val="FF0000"/>
        </w:rPr>
        <w:t>COM0</w:t>
      </w:r>
      <w:r w:rsidR="003F0AC6">
        <w:rPr>
          <w:color w:val="FF0000"/>
        </w:rPr>
        <w:t>3</w:t>
      </w:r>
      <w:r w:rsidR="003F0AC6" w:rsidRPr="003F0AC6">
        <w:rPr>
          <w:rFonts w:hint="eastAsia"/>
          <w:color w:val="FF0000"/>
        </w:rPr>
        <w:t xml:space="preserve"> Test 0</w:t>
      </w:r>
      <w:r w:rsidR="003F0AC6">
        <w:rPr>
          <w:color w:val="FF0000"/>
        </w:rPr>
        <w:t>1</w:t>
      </w:r>
      <w:r w:rsidR="003F0AC6" w:rsidRPr="003F0AC6">
        <w:rPr>
          <w:rFonts w:hint="eastAsia"/>
          <w:color w:val="FF0000"/>
        </w:rPr>
        <w:t xml:space="preserve"> Scenario 0</w:t>
      </w:r>
      <w:r w:rsidR="003F0AC6">
        <w:rPr>
          <w:color w:val="FF0000"/>
        </w:rPr>
        <w:t>1</w:t>
      </w:r>
    </w:p>
    <w:p w14:paraId="1B904803" w14:textId="4107708E" w:rsidR="0042110B" w:rsidRDefault="0042110B" w:rsidP="0042110B">
      <w:r>
        <w:rPr>
          <w:rFonts w:hint="eastAsia"/>
        </w:rPr>
        <w:t>E</w:t>
      </w:r>
      <w:r w:rsidR="00681821">
        <w:t xml:space="preserve">nter amount </w:t>
      </w:r>
      <w:r w:rsidR="0090251F">
        <w:t>999</w:t>
      </w:r>
    </w:p>
    <w:p w14:paraId="72F89858" w14:textId="3A623BA3" w:rsidR="00021B42" w:rsidRDefault="00021B42" w:rsidP="0042110B">
      <w:proofErr w:type="gramStart"/>
      <w:r>
        <w:lastRenderedPageBreak/>
        <w:t>bind</w:t>
      </w:r>
      <w:proofErr w:type="gramEnd"/>
      <w:r>
        <w:t xml:space="preserve"> </w:t>
      </w:r>
      <w:r w:rsidRPr="00021B42">
        <w:t>A0000000108888</w:t>
      </w:r>
      <w:r>
        <w:t xml:space="preserve"> to master kernel</w:t>
      </w:r>
    </w:p>
    <w:p w14:paraId="7E19B6A2" w14:textId="12101331" w:rsidR="00993ABF" w:rsidRDefault="0090251F" w:rsidP="0042110B">
      <w:r>
        <w:rPr>
          <w:noProof/>
        </w:rPr>
        <w:drawing>
          <wp:inline distT="0" distB="0" distL="0" distR="0" wp14:anchorId="0DBD0BC1" wp14:editId="3C285D4B">
            <wp:extent cx="3082925" cy="638916"/>
            <wp:effectExtent l="0" t="0" r="3175" b="889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095053" cy="641429"/>
                    </a:xfrm>
                    <a:prstGeom prst="rect">
                      <a:avLst/>
                    </a:prstGeom>
                  </pic:spPr>
                </pic:pic>
              </a:graphicData>
            </a:graphic>
          </wp:inline>
        </w:drawing>
      </w:r>
      <w:r w:rsidR="00993ABF">
        <w:rPr>
          <w:noProof/>
        </w:rPr>
        <w:drawing>
          <wp:inline distT="0" distB="0" distL="0" distR="0" wp14:anchorId="275A241B" wp14:editId="4827F082">
            <wp:extent cx="2647950" cy="561975"/>
            <wp:effectExtent l="0" t="0" r="0"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647950" cy="561975"/>
                    </a:xfrm>
                    <a:prstGeom prst="rect">
                      <a:avLst/>
                    </a:prstGeom>
                  </pic:spPr>
                </pic:pic>
              </a:graphicData>
            </a:graphic>
          </wp:inline>
        </w:drawing>
      </w:r>
    </w:p>
    <w:p w14:paraId="09276D24" w14:textId="246CBA40" w:rsidR="0042110B" w:rsidRDefault="00CF1A56" w:rsidP="0042110B">
      <w:r>
        <w:t>Test report</w:t>
      </w:r>
    </w:p>
    <w:p w14:paraId="7A320209" w14:textId="65C91F49" w:rsidR="00CF1A56" w:rsidRDefault="00A571A6" w:rsidP="0042110B">
      <w:r>
        <w:rPr>
          <w:noProof/>
        </w:rPr>
        <w:drawing>
          <wp:inline distT="0" distB="0" distL="0" distR="0" wp14:anchorId="6FC22ACE" wp14:editId="5EFD3E2D">
            <wp:extent cx="4769485" cy="1497017"/>
            <wp:effectExtent l="0" t="0" r="0" b="825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776942" cy="1499358"/>
                    </a:xfrm>
                    <a:prstGeom prst="rect">
                      <a:avLst/>
                    </a:prstGeom>
                  </pic:spPr>
                </pic:pic>
              </a:graphicData>
            </a:graphic>
          </wp:inline>
        </w:drawing>
      </w:r>
    </w:p>
    <w:p w14:paraId="2BA00F54" w14:textId="5CCD1D42" w:rsidR="00344538" w:rsidRDefault="0042110B" w:rsidP="00B35C94">
      <w:r>
        <w:t>Android log:</w:t>
      </w:r>
    </w:p>
    <w:p w14:paraId="417B8741" w14:textId="24864658" w:rsidR="00CF2F50" w:rsidRDefault="00CF2F50" w:rsidP="00B35C94">
      <w:r>
        <w:rPr>
          <w:noProof/>
        </w:rPr>
        <w:drawing>
          <wp:inline distT="0" distB="0" distL="0" distR="0" wp14:anchorId="4E457004" wp14:editId="10715FA2">
            <wp:extent cx="5614035" cy="2248254"/>
            <wp:effectExtent l="0" t="0" r="5715"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623935" cy="2252219"/>
                    </a:xfrm>
                    <a:prstGeom prst="rect">
                      <a:avLst/>
                    </a:prstGeom>
                  </pic:spPr>
                </pic:pic>
              </a:graphicData>
            </a:graphic>
          </wp:inline>
        </w:drawing>
      </w:r>
    </w:p>
    <w:p w14:paraId="0A3665BE" w14:textId="77777777" w:rsidR="00CF0FE5" w:rsidRPr="00BC0592" w:rsidRDefault="00CF0FE5" w:rsidP="00CF0FE5">
      <w:pPr>
        <w:pStyle w:val="2"/>
        <w:spacing w:before="156"/>
        <w:rPr>
          <w:rFonts w:asciiTheme="minorEastAsia" w:eastAsiaTheme="minorEastAsia" w:hAnsiTheme="minorEastAsia"/>
          <w:color w:val="FF0000"/>
        </w:rPr>
      </w:pPr>
      <w:bookmarkStart w:id="28" w:name="_Toc95308027"/>
      <w:bookmarkStart w:id="29" w:name="_Toc95308012"/>
      <w:r w:rsidRPr="00981A5F">
        <w:rPr>
          <w:rFonts w:asciiTheme="minorEastAsia" w:eastAsiaTheme="minorEastAsia" w:hAnsiTheme="minorEastAsia"/>
          <w:color w:val="FF0000"/>
        </w:rPr>
        <w:t xml:space="preserve">MCD </w:t>
      </w:r>
      <w:proofErr w:type="spellStart"/>
      <w:r w:rsidRPr="00981A5F">
        <w:rPr>
          <w:rFonts w:asciiTheme="minorEastAsia" w:eastAsiaTheme="minorEastAsia" w:hAnsiTheme="minorEastAsia"/>
          <w:color w:val="FF0000"/>
        </w:rPr>
        <w:t>Mastercard</w:t>
      </w:r>
      <w:bookmarkEnd w:id="28"/>
      <w:proofErr w:type="spellEnd"/>
    </w:p>
    <w:p w14:paraId="63E9D7CE" w14:textId="77777777" w:rsidR="00CF0FE5" w:rsidRDefault="00CF0FE5" w:rsidP="00CF0FE5">
      <w:pPr>
        <w:pStyle w:val="3"/>
        <w:numPr>
          <w:ilvl w:val="2"/>
          <w:numId w:val="6"/>
        </w:numPr>
      </w:pPr>
      <w:r>
        <w:t xml:space="preserve"> </w:t>
      </w:r>
      <w:bookmarkStart w:id="30" w:name="_Toc95308028"/>
      <w:r w:rsidRPr="00CA21AB">
        <w:t>MCD</w:t>
      </w:r>
      <w:r>
        <w:t xml:space="preserve">01 </w:t>
      </w:r>
      <w:r w:rsidRPr="00CA21AB">
        <w:t>Test</w:t>
      </w:r>
      <w:r>
        <w:t xml:space="preserve"> </w:t>
      </w:r>
      <w:r w:rsidRPr="00CA21AB">
        <w:t>01</w:t>
      </w:r>
      <w:r>
        <w:t xml:space="preserve"> </w:t>
      </w:r>
      <w:r w:rsidRPr="00CA21AB">
        <w:t>Scenario_01</w:t>
      </w:r>
      <w:bookmarkEnd w:id="30"/>
    </w:p>
    <w:p w14:paraId="6B79A5DF" w14:textId="05CF1821" w:rsidR="001F3F60" w:rsidRPr="001F3F60" w:rsidRDefault="001F3F60" w:rsidP="001F3F60">
      <w:r>
        <w:t xml:space="preserve">Enter </w:t>
      </w:r>
      <w:r w:rsidR="00620FAE">
        <w:t>1</w:t>
      </w:r>
      <w:r w:rsidR="00B368CA">
        <w:t>23</w:t>
      </w:r>
    </w:p>
    <w:p w14:paraId="0B908F43" w14:textId="2745AB8D" w:rsidR="001F3F60" w:rsidRPr="001F3F60" w:rsidRDefault="001F3F60" w:rsidP="001F3F60">
      <w:r>
        <w:rPr>
          <w:noProof/>
        </w:rPr>
        <w:lastRenderedPageBreak/>
        <w:drawing>
          <wp:inline distT="0" distB="0" distL="0" distR="0" wp14:anchorId="36D302AF" wp14:editId="6FEA8707">
            <wp:extent cx="3804285" cy="866573"/>
            <wp:effectExtent l="0" t="0" r="571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818955" cy="869915"/>
                    </a:xfrm>
                    <a:prstGeom prst="rect">
                      <a:avLst/>
                    </a:prstGeom>
                  </pic:spPr>
                </pic:pic>
              </a:graphicData>
            </a:graphic>
          </wp:inline>
        </w:drawing>
      </w:r>
    </w:p>
    <w:p w14:paraId="12D86DBA" w14:textId="573621EF" w:rsidR="001F3F60" w:rsidRDefault="001F3F60" w:rsidP="00CF0FE5">
      <w:r>
        <w:t>Test Report:</w:t>
      </w:r>
    </w:p>
    <w:p w14:paraId="02873F65" w14:textId="5D8C9900" w:rsidR="001F3F60" w:rsidRDefault="001F3F60" w:rsidP="00CF0FE5">
      <w:r>
        <w:rPr>
          <w:noProof/>
        </w:rPr>
        <w:drawing>
          <wp:inline distT="0" distB="0" distL="0" distR="0" wp14:anchorId="75D67A86" wp14:editId="650398FC">
            <wp:extent cx="4119711" cy="137604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123304" cy="1377245"/>
                    </a:xfrm>
                    <a:prstGeom prst="rect">
                      <a:avLst/>
                    </a:prstGeom>
                  </pic:spPr>
                </pic:pic>
              </a:graphicData>
            </a:graphic>
          </wp:inline>
        </w:drawing>
      </w:r>
    </w:p>
    <w:p w14:paraId="0051DBDD" w14:textId="1C977FF3" w:rsidR="001F3F60" w:rsidRDefault="001F3F60" w:rsidP="00CF0FE5">
      <w:r>
        <w:rPr>
          <w:rFonts w:hint="eastAsia"/>
        </w:rPr>
        <w:t>L</w:t>
      </w:r>
      <w:r>
        <w:t>ogcat:</w:t>
      </w:r>
    </w:p>
    <w:p w14:paraId="7B1447CB" w14:textId="5B01256A" w:rsidR="001F3F60" w:rsidRDefault="001F3F60" w:rsidP="00CF0FE5">
      <w:r>
        <w:rPr>
          <w:noProof/>
        </w:rPr>
        <w:drawing>
          <wp:inline distT="0" distB="0" distL="0" distR="0" wp14:anchorId="56053BE2" wp14:editId="409ECBEE">
            <wp:extent cx="6628176" cy="2824480"/>
            <wp:effectExtent l="0" t="0" r="127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30243" cy="2825361"/>
                    </a:xfrm>
                    <a:prstGeom prst="rect">
                      <a:avLst/>
                    </a:prstGeom>
                  </pic:spPr>
                </pic:pic>
              </a:graphicData>
            </a:graphic>
          </wp:inline>
        </w:drawing>
      </w:r>
    </w:p>
    <w:p w14:paraId="7AF89E01" w14:textId="3D15547C" w:rsidR="00CF0FE5" w:rsidRDefault="00B23966" w:rsidP="00CF0FE5">
      <w:pPr>
        <w:pStyle w:val="3"/>
        <w:numPr>
          <w:ilvl w:val="2"/>
          <w:numId w:val="6"/>
        </w:numPr>
      </w:pPr>
      <w:bookmarkStart w:id="31" w:name="_Toc95308029"/>
      <w:r>
        <w:t xml:space="preserve"> </w:t>
      </w:r>
      <w:r w:rsidR="00CF0FE5" w:rsidRPr="00CA21AB">
        <w:t>MCD</w:t>
      </w:r>
      <w:r w:rsidR="00CF0FE5">
        <w:t xml:space="preserve">02 </w:t>
      </w:r>
      <w:r w:rsidR="00CF0FE5" w:rsidRPr="00CA21AB">
        <w:t>Test</w:t>
      </w:r>
      <w:r w:rsidR="00CF0FE5">
        <w:t xml:space="preserve"> </w:t>
      </w:r>
      <w:r w:rsidR="00CF0FE5" w:rsidRPr="00CA21AB">
        <w:t>0</w:t>
      </w:r>
      <w:r w:rsidR="00CF0FE5">
        <w:t xml:space="preserve">2 </w:t>
      </w:r>
      <w:r w:rsidR="00CF0FE5" w:rsidRPr="00CA21AB">
        <w:t>Scenario_01</w:t>
      </w:r>
      <w:bookmarkEnd w:id="31"/>
    </w:p>
    <w:p w14:paraId="66316088" w14:textId="4223A28A" w:rsidR="007475A9" w:rsidRPr="007475A9" w:rsidRDefault="006323B9" w:rsidP="007475A9">
      <w:r>
        <w:t>E</w:t>
      </w:r>
      <w:r w:rsidR="007475A9">
        <w:t>nter amount 10001</w:t>
      </w:r>
    </w:p>
    <w:p w14:paraId="24BC5680" w14:textId="72F95C5A" w:rsidR="00CF0FE5" w:rsidRDefault="007475A9" w:rsidP="00CF0FE5">
      <w:r>
        <w:rPr>
          <w:noProof/>
        </w:rPr>
        <w:drawing>
          <wp:inline distT="0" distB="0" distL="0" distR="0" wp14:anchorId="6358D2CB" wp14:editId="53CDBA7B">
            <wp:extent cx="5067935" cy="627468"/>
            <wp:effectExtent l="0" t="0" r="0" b="127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095101" cy="630831"/>
                    </a:xfrm>
                    <a:prstGeom prst="rect">
                      <a:avLst/>
                    </a:prstGeom>
                  </pic:spPr>
                </pic:pic>
              </a:graphicData>
            </a:graphic>
          </wp:inline>
        </w:drawing>
      </w:r>
    </w:p>
    <w:p w14:paraId="2982FC7D" w14:textId="17D31A35" w:rsidR="007475A9" w:rsidRDefault="007475A9" w:rsidP="00CF0FE5">
      <w:r>
        <w:rPr>
          <w:rFonts w:hint="eastAsia"/>
        </w:rPr>
        <w:lastRenderedPageBreak/>
        <w:t>T</w:t>
      </w:r>
      <w:r>
        <w:t>est repot</w:t>
      </w:r>
    </w:p>
    <w:p w14:paraId="18A11C21" w14:textId="0511BC62" w:rsidR="007475A9" w:rsidRDefault="007475A9" w:rsidP="00CF0FE5">
      <w:r>
        <w:rPr>
          <w:noProof/>
        </w:rPr>
        <w:drawing>
          <wp:inline distT="0" distB="0" distL="0" distR="0" wp14:anchorId="1474B85F" wp14:editId="076F6560">
            <wp:extent cx="5112385" cy="1711794"/>
            <wp:effectExtent l="0" t="0" r="0" b="317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23857" cy="1715635"/>
                    </a:xfrm>
                    <a:prstGeom prst="rect">
                      <a:avLst/>
                    </a:prstGeom>
                  </pic:spPr>
                </pic:pic>
              </a:graphicData>
            </a:graphic>
          </wp:inline>
        </w:drawing>
      </w:r>
    </w:p>
    <w:p w14:paraId="231522EC" w14:textId="5B58502F" w:rsidR="007475A9" w:rsidRDefault="007475A9" w:rsidP="00CF0FE5">
      <w:r>
        <w:rPr>
          <w:rFonts w:hint="eastAsia"/>
        </w:rPr>
        <w:t>L</w:t>
      </w:r>
      <w:r>
        <w:t>ogcat</w:t>
      </w:r>
    </w:p>
    <w:p w14:paraId="6608FC41" w14:textId="6A1E910F" w:rsidR="007475A9" w:rsidRPr="008B326A" w:rsidRDefault="007475A9" w:rsidP="00CF0FE5">
      <w:r>
        <w:rPr>
          <w:noProof/>
        </w:rPr>
        <w:drawing>
          <wp:inline distT="0" distB="0" distL="0" distR="0" wp14:anchorId="31AFD619" wp14:editId="115883D4">
            <wp:extent cx="4883150" cy="3415857"/>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88753" cy="3419776"/>
                    </a:xfrm>
                    <a:prstGeom prst="rect">
                      <a:avLst/>
                    </a:prstGeom>
                  </pic:spPr>
                </pic:pic>
              </a:graphicData>
            </a:graphic>
          </wp:inline>
        </w:drawing>
      </w:r>
    </w:p>
    <w:p w14:paraId="48427883" w14:textId="3D3907AD" w:rsidR="00D2398D" w:rsidRDefault="00FE2F43" w:rsidP="00734DF4">
      <w:pPr>
        <w:pStyle w:val="3"/>
        <w:numPr>
          <w:ilvl w:val="2"/>
          <w:numId w:val="6"/>
        </w:numPr>
      </w:pPr>
      <w:r>
        <w:t xml:space="preserve"> </w:t>
      </w:r>
      <w:r w:rsidR="00D2398D" w:rsidRPr="00CA21AB">
        <w:t>MCD</w:t>
      </w:r>
      <w:r w:rsidR="00D2398D">
        <w:t xml:space="preserve">03 </w:t>
      </w:r>
      <w:r w:rsidR="00D2398D" w:rsidRPr="00CA21AB">
        <w:t>Test</w:t>
      </w:r>
      <w:r w:rsidR="00D2398D">
        <w:t xml:space="preserve"> </w:t>
      </w:r>
      <w:r w:rsidR="00D2398D" w:rsidRPr="00CA21AB">
        <w:t>0</w:t>
      </w:r>
      <w:r w:rsidR="00D2398D">
        <w:t xml:space="preserve">7 </w:t>
      </w:r>
      <w:r w:rsidR="00D2398D" w:rsidRPr="00CA21AB">
        <w:t>Scenario_01</w:t>
      </w:r>
    </w:p>
    <w:p w14:paraId="08093A7E" w14:textId="2628AC1C" w:rsidR="00F40B32" w:rsidRPr="00F40B32" w:rsidRDefault="00F40B32" w:rsidP="00F40B32">
      <w:r>
        <w:t xml:space="preserve">Enter Amount </w:t>
      </w:r>
      <w:r w:rsidR="00062FB6">
        <w:t>200.00</w:t>
      </w:r>
    </w:p>
    <w:p w14:paraId="684F3E2B" w14:textId="2EFEFCD1" w:rsidR="00CF0FE5" w:rsidRDefault="00F40B32" w:rsidP="00CF0FE5">
      <w:r>
        <w:rPr>
          <w:noProof/>
        </w:rPr>
        <w:drawing>
          <wp:inline distT="0" distB="0" distL="0" distR="0" wp14:anchorId="0735A137" wp14:editId="0F81F7B9">
            <wp:extent cx="6210935" cy="622935"/>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210935" cy="622935"/>
                    </a:xfrm>
                    <a:prstGeom prst="rect">
                      <a:avLst/>
                    </a:prstGeom>
                  </pic:spPr>
                </pic:pic>
              </a:graphicData>
            </a:graphic>
          </wp:inline>
        </w:drawing>
      </w:r>
    </w:p>
    <w:p w14:paraId="015F6865" w14:textId="50851B5A" w:rsidR="00062FB6" w:rsidRDefault="00D72EBC" w:rsidP="00CF0FE5">
      <w:r>
        <w:rPr>
          <w:rFonts w:hint="eastAsia"/>
        </w:rPr>
        <w:lastRenderedPageBreak/>
        <w:t>T</w:t>
      </w:r>
      <w:r>
        <w:t>est Report:</w:t>
      </w:r>
    </w:p>
    <w:p w14:paraId="103C506A" w14:textId="1242FE23" w:rsidR="00FE2F43" w:rsidRDefault="00720AD6" w:rsidP="00CF0FE5">
      <w:r>
        <w:rPr>
          <w:noProof/>
        </w:rPr>
        <w:drawing>
          <wp:inline distT="0" distB="0" distL="0" distR="0" wp14:anchorId="2F1C3798" wp14:editId="72932ABF">
            <wp:extent cx="6210935" cy="2887345"/>
            <wp:effectExtent l="0" t="0" r="0" b="825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10935" cy="2887345"/>
                    </a:xfrm>
                    <a:prstGeom prst="rect">
                      <a:avLst/>
                    </a:prstGeom>
                  </pic:spPr>
                </pic:pic>
              </a:graphicData>
            </a:graphic>
          </wp:inline>
        </w:drawing>
      </w:r>
    </w:p>
    <w:p w14:paraId="1D7726A9" w14:textId="22B5D9AE" w:rsidR="00D72EBC" w:rsidRDefault="00FE2F43" w:rsidP="00CF0FE5">
      <w:r>
        <w:rPr>
          <w:rFonts w:hint="eastAsia"/>
        </w:rPr>
        <w:t>L</w:t>
      </w:r>
      <w:r>
        <w:t>ogcat:</w:t>
      </w:r>
    </w:p>
    <w:p w14:paraId="356CA2A8" w14:textId="74A4A962" w:rsidR="00FE2F43" w:rsidRDefault="00FE2F43" w:rsidP="00CF0FE5">
      <w:r>
        <w:rPr>
          <w:noProof/>
        </w:rPr>
        <w:drawing>
          <wp:inline distT="0" distB="0" distL="0" distR="0" wp14:anchorId="6C0301B2" wp14:editId="2FE57167">
            <wp:extent cx="5428621" cy="3260725"/>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33251" cy="3263506"/>
                    </a:xfrm>
                    <a:prstGeom prst="rect">
                      <a:avLst/>
                    </a:prstGeom>
                  </pic:spPr>
                </pic:pic>
              </a:graphicData>
            </a:graphic>
          </wp:inline>
        </w:drawing>
      </w:r>
    </w:p>
    <w:p w14:paraId="1A728155" w14:textId="493BE08C" w:rsidR="00BC7E06" w:rsidRPr="00CA21AB" w:rsidRDefault="00BC7E06" w:rsidP="00734DF4">
      <w:pPr>
        <w:pStyle w:val="3"/>
        <w:numPr>
          <w:ilvl w:val="2"/>
          <w:numId w:val="6"/>
        </w:numPr>
      </w:pPr>
      <w:r>
        <w:t xml:space="preserve"> </w:t>
      </w:r>
      <w:r w:rsidRPr="00CA21AB">
        <w:t>MCD</w:t>
      </w:r>
      <w:r>
        <w:t xml:space="preserve">05 </w:t>
      </w:r>
      <w:r w:rsidRPr="00CA21AB">
        <w:t>Test</w:t>
      </w:r>
      <w:r>
        <w:t xml:space="preserve"> </w:t>
      </w:r>
      <w:r w:rsidRPr="00CA21AB">
        <w:t>0</w:t>
      </w:r>
      <w:r>
        <w:t xml:space="preserve">3 </w:t>
      </w:r>
      <w:r w:rsidRPr="00CA21AB">
        <w:t>Scenario_01</w:t>
      </w:r>
    </w:p>
    <w:p w14:paraId="4434A356" w14:textId="2B341938" w:rsidR="00062FB6" w:rsidRDefault="00811F7B" w:rsidP="00CF0FE5">
      <w:r>
        <w:rPr>
          <w:rFonts w:hint="eastAsia"/>
        </w:rPr>
        <w:t>E</w:t>
      </w:r>
      <w:r>
        <w:t xml:space="preserve">nter Amount </w:t>
      </w:r>
      <w:r w:rsidR="00996EC8">
        <w:t>10001</w:t>
      </w:r>
      <w:r>
        <w:t>:</w:t>
      </w:r>
    </w:p>
    <w:p w14:paraId="0F4A939C" w14:textId="35C1695A" w:rsidR="00811F7B" w:rsidRDefault="00811F7B" w:rsidP="00CF0FE5">
      <w:r>
        <w:rPr>
          <w:noProof/>
        </w:rPr>
        <w:lastRenderedPageBreak/>
        <w:drawing>
          <wp:inline distT="0" distB="0" distL="0" distR="0" wp14:anchorId="57F380C7" wp14:editId="426B2C60">
            <wp:extent cx="6210935" cy="84137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210935" cy="841375"/>
                    </a:xfrm>
                    <a:prstGeom prst="rect">
                      <a:avLst/>
                    </a:prstGeom>
                  </pic:spPr>
                </pic:pic>
              </a:graphicData>
            </a:graphic>
          </wp:inline>
        </w:drawing>
      </w:r>
    </w:p>
    <w:p w14:paraId="1E3F12F5" w14:textId="74C6F24E" w:rsidR="00811F7B" w:rsidRDefault="00811F7B" w:rsidP="00CF0FE5">
      <w:r>
        <w:t>Test report:</w:t>
      </w:r>
    </w:p>
    <w:p w14:paraId="45795938" w14:textId="6DEC19DF" w:rsidR="00CE1EDC" w:rsidRDefault="00CE1EDC" w:rsidP="00CF0FE5">
      <w:r>
        <w:rPr>
          <w:noProof/>
        </w:rPr>
        <w:drawing>
          <wp:inline distT="0" distB="0" distL="0" distR="0" wp14:anchorId="15A973A1" wp14:editId="20C5A575">
            <wp:extent cx="5219700" cy="2162175"/>
            <wp:effectExtent l="0" t="0" r="0"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219700" cy="2162175"/>
                    </a:xfrm>
                    <a:prstGeom prst="rect">
                      <a:avLst/>
                    </a:prstGeom>
                  </pic:spPr>
                </pic:pic>
              </a:graphicData>
            </a:graphic>
          </wp:inline>
        </w:drawing>
      </w:r>
    </w:p>
    <w:p w14:paraId="6DAEF48E" w14:textId="18FB6FA6" w:rsidR="00811F7B" w:rsidRDefault="00811F7B" w:rsidP="00CF0FE5">
      <w:proofErr w:type="gramStart"/>
      <w:r>
        <w:t>logcat</w:t>
      </w:r>
      <w:proofErr w:type="gramEnd"/>
      <w:r>
        <w:t>:</w:t>
      </w:r>
    </w:p>
    <w:p w14:paraId="00F6FC70" w14:textId="3789303B" w:rsidR="00811F7B" w:rsidRDefault="00B437BF" w:rsidP="00CF0FE5">
      <w:r>
        <w:rPr>
          <w:noProof/>
        </w:rPr>
        <w:drawing>
          <wp:inline distT="0" distB="0" distL="0" distR="0" wp14:anchorId="250C19DB" wp14:editId="0C2B5965">
            <wp:extent cx="6210935" cy="3345180"/>
            <wp:effectExtent l="0" t="0" r="0" b="762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210935" cy="3345180"/>
                    </a:xfrm>
                    <a:prstGeom prst="rect">
                      <a:avLst/>
                    </a:prstGeom>
                  </pic:spPr>
                </pic:pic>
              </a:graphicData>
            </a:graphic>
          </wp:inline>
        </w:drawing>
      </w:r>
    </w:p>
    <w:p w14:paraId="4310F760" w14:textId="77777777" w:rsidR="00CF0FE5" w:rsidRPr="00CA21AB" w:rsidRDefault="00CF0FE5" w:rsidP="00CF0FE5">
      <w:pPr>
        <w:pStyle w:val="3"/>
        <w:numPr>
          <w:ilvl w:val="2"/>
          <w:numId w:val="6"/>
        </w:numPr>
      </w:pPr>
      <w:r>
        <w:lastRenderedPageBreak/>
        <w:t xml:space="preserve"> </w:t>
      </w:r>
      <w:bookmarkStart w:id="32" w:name="_Toc95308030"/>
      <w:r w:rsidRPr="00CA21AB">
        <w:t>MCD</w:t>
      </w:r>
      <w:r>
        <w:t xml:space="preserve">06 </w:t>
      </w:r>
      <w:r w:rsidRPr="00CA21AB">
        <w:t>Test</w:t>
      </w:r>
      <w:r>
        <w:t xml:space="preserve"> </w:t>
      </w:r>
      <w:r w:rsidRPr="00CA21AB">
        <w:t>0</w:t>
      </w:r>
      <w:r>
        <w:t xml:space="preserve">1 </w:t>
      </w:r>
      <w:r w:rsidRPr="00CA21AB">
        <w:t>Scenario_01</w:t>
      </w:r>
      <w:bookmarkEnd w:id="32"/>
    </w:p>
    <w:p w14:paraId="7CEEEC19" w14:textId="77777777" w:rsidR="00CF0FE5" w:rsidRDefault="00CF0FE5" w:rsidP="00CF0FE5">
      <w:r>
        <w:t>Enter 50.00:</w:t>
      </w:r>
    </w:p>
    <w:p w14:paraId="74E46D32" w14:textId="77777777" w:rsidR="00CF0FE5" w:rsidRDefault="00CF0FE5" w:rsidP="00CF0FE5">
      <w:r>
        <w:rPr>
          <w:noProof/>
        </w:rPr>
        <w:drawing>
          <wp:inline distT="0" distB="0" distL="0" distR="0" wp14:anchorId="3489E7C8" wp14:editId="298DA0F3">
            <wp:extent cx="6210935" cy="364299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210935" cy="3642995"/>
                    </a:xfrm>
                    <a:prstGeom prst="rect">
                      <a:avLst/>
                    </a:prstGeom>
                  </pic:spPr>
                </pic:pic>
              </a:graphicData>
            </a:graphic>
          </wp:inline>
        </w:drawing>
      </w:r>
      <w:r>
        <w:t xml:space="preserve">Transaction online </w:t>
      </w:r>
      <w:proofErr w:type="spellStart"/>
      <w:r>
        <w:t>approve</w:t>
      </w:r>
      <w:proofErr w:type="gramStart"/>
      <w:r>
        <w:t>,click</w:t>
      </w:r>
      <w:proofErr w:type="spellEnd"/>
      <w:proofErr w:type="gramEnd"/>
      <w:r>
        <w:t xml:space="preserve"> Yes</w:t>
      </w:r>
    </w:p>
    <w:p w14:paraId="7A3E0994" w14:textId="77777777" w:rsidR="00CF0FE5" w:rsidRDefault="00CF0FE5" w:rsidP="00CF0FE5">
      <w:r>
        <w:t xml:space="preserve">Test case </w:t>
      </w:r>
      <w:proofErr w:type="gramStart"/>
      <w:r>
        <w:t>result :</w:t>
      </w:r>
      <w:proofErr w:type="gramEnd"/>
      <w:r>
        <w:t xml:space="preserve"> Pass</w:t>
      </w:r>
    </w:p>
    <w:p w14:paraId="39025AB1" w14:textId="77777777" w:rsidR="00CF0FE5" w:rsidRDefault="00CF0FE5" w:rsidP="00CF0FE5">
      <w:r>
        <w:t>N</w:t>
      </w:r>
      <w:r>
        <w:rPr>
          <w:rFonts w:hint="eastAsia"/>
        </w:rPr>
        <w:t>ote:</w:t>
      </w:r>
      <w:r>
        <w:t xml:space="preserve"> do not need any special configuration.</w:t>
      </w:r>
    </w:p>
    <w:p w14:paraId="2A5E0FBE" w14:textId="77777777" w:rsidR="00CF0FE5" w:rsidRPr="008B326A" w:rsidRDefault="00CF0FE5" w:rsidP="00CF0FE5"/>
    <w:p w14:paraId="758EC4E3" w14:textId="77777777" w:rsidR="00CF0FE5" w:rsidRDefault="00CF0FE5" w:rsidP="00CF0FE5"/>
    <w:p w14:paraId="012422A4" w14:textId="77777777" w:rsidR="00CF0FE5" w:rsidRPr="00CA21AB" w:rsidRDefault="00CF0FE5" w:rsidP="00CF0FE5">
      <w:pPr>
        <w:pStyle w:val="3"/>
        <w:numPr>
          <w:ilvl w:val="2"/>
          <w:numId w:val="6"/>
        </w:numPr>
      </w:pPr>
      <w:r>
        <w:t xml:space="preserve"> </w:t>
      </w:r>
      <w:bookmarkStart w:id="33" w:name="_Toc95308031"/>
      <w:r w:rsidRPr="00CA21AB">
        <w:t>MCD</w:t>
      </w:r>
      <w:r>
        <w:t xml:space="preserve">19 </w:t>
      </w:r>
      <w:r w:rsidRPr="00CA21AB">
        <w:t>Test</w:t>
      </w:r>
      <w:r>
        <w:t xml:space="preserve"> </w:t>
      </w:r>
      <w:r w:rsidRPr="00CA21AB">
        <w:t>0</w:t>
      </w:r>
      <w:r>
        <w:t xml:space="preserve">1 </w:t>
      </w:r>
      <w:r w:rsidRPr="00CA21AB">
        <w:t>Scenario_01</w:t>
      </w:r>
      <w:bookmarkEnd w:id="33"/>
    </w:p>
    <w:p w14:paraId="6251AFE3" w14:textId="6E2F6AE8" w:rsidR="00CF0FE5" w:rsidRDefault="00CF0FE5" w:rsidP="00CF0FE5">
      <w:r>
        <w:t xml:space="preserve">Enter </w:t>
      </w:r>
      <w:r w:rsidR="007658BC">
        <w:t>30</w:t>
      </w:r>
      <w:r>
        <w:t>000</w:t>
      </w:r>
    </w:p>
    <w:p w14:paraId="4C28A954" w14:textId="395745F2" w:rsidR="00195FFE" w:rsidRDefault="00195FFE" w:rsidP="00CF0FE5">
      <w:r>
        <w:rPr>
          <w:noProof/>
        </w:rPr>
        <w:lastRenderedPageBreak/>
        <w:drawing>
          <wp:inline distT="0" distB="0" distL="0" distR="0" wp14:anchorId="64232323" wp14:editId="4C3770E2">
            <wp:extent cx="4693285" cy="88386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719220" cy="888744"/>
                    </a:xfrm>
                    <a:prstGeom prst="rect">
                      <a:avLst/>
                    </a:prstGeom>
                  </pic:spPr>
                </pic:pic>
              </a:graphicData>
            </a:graphic>
          </wp:inline>
        </w:drawing>
      </w:r>
    </w:p>
    <w:p w14:paraId="64586A5E" w14:textId="02F27D20" w:rsidR="004D5D5C" w:rsidRDefault="004D5D5C" w:rsidP="00CF0FE5">
      <w:r>
        <w:t>Test report:</w:t>
      </w:r>
    </w:p>
    <w:p w14:paraId="2BB6E0C2" w14:textId="77777777" w:rsidR="004D5D5C" w:rsidRDefault="004D5D5C" w:rsidP="00CF0FE5"/>
    <w:p w14:paraId="2449D112" w14:textId="555BB4F5" w:rsidR="00A04BD8" w:rsidRDefault="00E44D2B" w:rsidP="00CF0FE5">
      <w:r>
        <w:rPr>
          <w:noProof/>
        </w:rPr>
        <w:drawing>
          <wp:inline distT="0" distB="0" distL="0" distR="0" wp14:anchorId="655019D6" wp14:editId="37CBE62B">
            <wp:extent cx="3733800" cy="913448"/>
            <wp:effectExtent l="0" t="0" r="0" b="127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753693" cy="918315"/>
                    </a:xfrm>
                    <a:prstGeom prst="rect">
                      <a:avLst/>
                    </a:prstGeom>
                  </pic:spPr>
                </pic:pic>
              </a:graphicData>
            </a:graphic>
          </wp:inline>
        </w:drawing>
      </w:r>
    </w:p>
    <w:p w14:paraId="581F6656" w14:textId="0E75E184" w:rsidR="0048232E" w:rsidRDefault="0048232E" w:rsidP="00CF0FE5">
      <w:r>
        <w:rPr>
          <w:rFonts w:hint="eastAsia"/>
        </w:rPr>
        <w:t>T</w:t>
      </w:r>
      <w:r>
        <w:t>est report:</w:t>
      </w:r>
    </w:p>
    <w:p w14:paraId="05BB48AF" w14:textId="7DF2EB1D" w:rsidR="00CF0FE5" w:rsidRDefault="00AB387A" w:rsidP="00CF0FE5">
      <w:r>
        <w:rPr>
          <w:noProof/>
        </w:rPr>
        <w:drawing>
          <wp:inline distT="0" distB="0" distL="0" distR="0" wp14:anchorId="6B32AE5E" wp14:editId="1B15DD54">
            <wp:extent cx="4991100" cy="313111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014111" cy="3145546"/>
                    </a:xfrm>
                    <a:prstGeom prst="rect">
                      <a:avLst/>
                    </a:prstGeom>
                  </pic:spPr>
                </pic:pic>
              </a:graphicData>
            </a:graphic>
          </wp:inline>
        </w:drawing>
      </w:r>
    </w:p>
    <w:p w14:paraId="526C059D" w14:textId="07354E6A" w:rsidR="00CF0FE5" w:rsidRDefault="00404D7B" w:rsidP="00CF0FE5">
      <w:r>
        <w:t>Logcat:</w:t>
      </w:r>
    </w:p>
    <w:p w14:paraId="15203865" w14:textId="7191FDE2" w:rsidR="00CF0FE5" w:rsidRPr="008B326A" w:rsidRDefault="00B468A6" w:rsidP="00CF0FE5">
      <w:r>
        <w:rPr>
          <w:noProof/>
        </w:rPr>
        <w:lastRenderedPageBreak/>
        <w:drawing>
          <wp:inline distT="0" distB="0" distL="0" distR="0" wp14:anchorId="6D87553C" wp14:editId="590B4B84">
            <wp:extent cx="4871363" cy="2909570"/>
            <wp:effectExtent l="0" t="0" r="5715" b="508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872952" cy="2910519"/>
                    </a:xfrm>
                    <a:prstGeom prst="rect">
                      <a:avLst/>
                    </a:prstGeom>
                  </pic:spPr>
                </pic:pic>
              </a:graphicData>
            </a:graphic>
          </wp:inline>
        </w:drawing>
      </w:r>
    </w:p>
    <w:p w14:paraId="102044CC" w14:textId="77777777" w:rsidR="00CF0FE5" w:rsidRDefault="00CF0FE5" w:rsidP="00CF0FE5"/>
    <w:p w14:paraId="40FC123D" w14:textId="77777777" w:rsidR="00CF0FE5" w:rsidRPr="00CA21AB" w:rsidRDefault="00CF0FE5" w:rsidP="00CF0FE5">
      <w:pPr>
        <w:pStyle w:val="3"/>
        <w:numPr>
          <w:ilvl w:val="2"/>
          <w:numId w:val="6"/>
        </w:numPr>
      </w:pPr>
      <w:r>
        <w:t xml:space="preserve"> </w:t>
      </w:r>
      <w:bookmarkStart w:id="34" w:name="_Toc95308032"/>
      <w:r w:rsidRPr="00CA21AB">
        <w:t>MCD</w:t>
      </w:r>
      <w:r>
        <w:t xml:space="preserve">19 </w:t>
      </w:r>
      <w:r w:rsidRPr="00CA21AB">
        <w:t>Test</w:t>
      </w:r>
      <w:r>
        <w:t xml:space="preserve"> </w:t>
      </w:r>
      <w:r w:rsidRPr="00CA21AB">
        <w:t>0</w:t>
      </w:r>
      <w:r>
        <w:t xml:space="preserve">4 </w:t>
      </w:r>
      <w:r w:rsidRPr="00CA21AB">
        <w:t>Scenario_01</w:t>
      </w:r>
      <w:bookmarkEnd w:id="34"/>
    </w:p>
    <w:p w14:paraId="2154769E" w14:textId="77777777" w:rsidR="00CF0FE5" w:rsidRDefault="00CF0FE5" w:rsidP="00CF0FE5">
      <w:r>
        <w:t>Enter 10.00:</w:t>
      </w:r>
    </w:p>
    <w:p w14:paraId="405757AD" w14:textId="77777777" w:rsidR="00CF0FE5" w:rsidRDefault="00CF0FE5" w:rsidP="00CF0FE5">
      <w:r>
        <w:rPr>
          <w:noProof/>
        </w:rPr>
        <w:lastRenderedPageBreak/>
        <w:drawing>
          <wp:inline distT="0" distB="0" distL="0" distR="0" wp14:anchorId="1D16C9D4" wp14:editId="0E4994CC">
            <wp:extent cx="6210935" cy="385318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210935" cy="3853180"/>
                    </a:xfrm>
                    <a:prstGeom prst="rect">
                      <a:avLst/>
                    </a:prstGeom>
                  </pic:spPr>
                </pic:pic>
              </a:graphicData>
            </a:graphic>
          </wp:inline>
        </w:drawing>
      </w:r>
    </w:p>
    <w:p w14:paraId="71CB5E3D" w14:textId="77777777" w:rsidR="00CF0FE5" w:rsidRDefault="00CF0FE5" w:rsidP="00CF0FE5">
      <w:r>
        <w:t xml:space="preserve">Transaction online </w:t>
      </w:r>
      <w:proofErr w:type="spellStart"/>
      <w:r>
        <w:t>approve</w:t>
      </w:r>
      <w:proofErr w:type="gramStart"/>
      <w:r>
        <w:t>,click</w:t>
      </w:r>
      <w:proofErr w:type="spellEnd"/>
      <w:proofErr w:type="gramEnd"/>
      <w:r>
        <w:t xml:space="preserve"> Yes</w:t>
      </w:r>
    </w:p>
    <w:p w14:paraId="21EB348F" w14:textId="77777777" w:rsidR="00CF0FE5" w:rsidRDefault="00CF0FE5" w:rsidP="00CF0FE5">
      <w:r>
        <w:t xml:space="preserve">Test case </w:t>
      </w:r>
      <w:proofErr w:type="gramStart"/>
      <w:r>
        <w:t>result :</w:t>
      </w:r>
      <w:proofErr w:type="gramEnd"/>
      <w:r>
        <w:t xml:space="preserve"> Pass</w:t>
      </w:r>
    </w:p>
    <w:p w14:paraId="574C2917" w14:textId="77777777" w:rsidR="00CF0FE5" w:rsidRDefault="00CF0FE5" w:rsidP="00CF0FE5">
      <w:r>
        <w:t>N</w:t>
      </w:r>
      <w:r>
        <w:rPr>
          <w:rFonts w:hint="eastAsia"/>
        </w:rPr>
        <w:t>ote:</w:t>
      </w:r>
      <w:r>
        <w:t xml:space="preserve"> do not need any special configuration.</w:t>
      </w:r>
    </w:p>
    <w:p w14:paraId="1FD13AB6" w14:textId="77777777" w:rsidR="00CF0FE5" w:rsidRPr="008B326A" w:rsidRDefault="00CF0FE5" w:rsidP="00CF0FE5"/>
    <w:p w14:paraId="38C62C6A" w14:textId="77777777" w:rsidR="00CF0FE5" w:rsidRDefault="00CF0FE5" w:rsidP="00CF0FE5"/>
    <w:p w14:paraId="25A29F3F" w14:textId="77777777" w:rsidR="00CF0FE5" w:rsidRPr="00CA21AB" w:rsidRDefault="00CF0FE5" w:rsidP="00CF0FE5">
      <w:pPr>
        <w:pStyle w:val="3"/>
        <w:numPr>
          <w:ilvl w:val="2"/>
          <w:numId w:val="6"/>
        </w:numPr>
      </w:pPr>
      <w:r>
        <w:t xml:space="preserve"> </w:t>
      </w:r>
      <w:bookmarkStart w:id="35" w:name="_Toc95308033"/>
      <w:r w:rsidRPr="00CA21AB">
        <w:t>MCD</w:t>
      </w:r>
      <w:r>
        <w:t xml:space="preserve">50 </w:t>
      </w:r>
      <w:r w:rsidRPr="00CA21AB">
        <w:t>Test</w:t>
      </w:r>
      <w:r>
        <w:t xml:space="preserve"> </w:t>
      </w:r>
      <w:r w:rsidRPr="00CA21AB">
        <w:t>0</w:t>
      </w:r>
      <w:r>
        <w:t xml:space="preserve">1 </w:t>
      </w:r>
      <w:r w:rsidRPr="00CA21AB">
        <w:t>Scenario_01</w:t>
      </w:r>
      <w:bookmarkEnd w:id="35"/>
    </w:p>
    <w:p w14:paraId="6AC40B53" w14:textId="155831E9" w:rsidR="00CF0FE5" w:rsidRDefault="00CF0FE5" w:rsidP="00CF0FE5">
      <w:r>
        <w:t xml:space="preserve">Enter </w:t>
      </w:r>
      <w:r w:rsidR="00BC7D1D">
        <w:t>50.00</w:t>
      </w:r>
    </w:p>
    <w:p w14:paraId="46D10C60" w14:textId="0A3E9DB6" w:rsidR="00F032A6" w:rsidRDefault="00EA76EE" w:rsidP="00CF0FE5">
      <w:r>
        <w:rPr>
          <w:noProof/>
        </w:rPr>
        <w:drawing>
          <wp:inline distT="0" distB="0" distL="0" distR="0" wp14:anchorId="1F34F6FB" wp14:editId="4BAAE8E1">
            <wp:extent cx="4305935" cy="689848"/>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327021" cy="693226"/>
                    </a:xfrm>
                    <a:prstGeom prst="rect">
                      <a:avLst/>
                    </a:prstGeom>
                  </pic:spPr>
                </pic:pic>
              </a:graphicData>
            </a:graphic>
          </wp:inline>
        </w:drawing>
      </w:r>
    </w:p>
    <w:p w14:paraId="39ACF28B" w14:textId="2602189F" w:rsidR="000E4A52" w:rsidRDefault="000E4A52" w:rsidP="00CF0FE5">
      <w:proofErr w:type="gramStart"/>
      <w:r>
        <w:rPr>
          <w:rFonts w:hint="eastAsia"/>
        </w:rPr>
        <w:t>t</w:t>
      </w:r>
      <w:r>
        <w:t>est</w:t>
      </w:r>
      <w:proofErr w:type="gramEnd"/>
      <w:r>
        <w:t xml:space="preserve"> report</w:t>
      </w:r>
    </w:p>
    <w:p w14:paraId="7DF36E61" w14:textId="07237448" w:rsidR="00CF0FE5" w:rsidRDefault="000E4A52" w:rsidP="00CF0FE5">
      <w:r>
        <w:rPr>
          <w:noProof/>
        </w:rPr>
        <w:lastRenderedPageBreak/>
        <w:drawing>
          <wp:inline distT="0" distB="0" distL="0" distR="0" wp14:anchorId="76309E7B" wp14:editId="50F91FBF">
            <wp:extent cx="4477454" cy="2017395"/>
            <wp:effectExtent l="0" t="0" r="0" b="190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481166" cy="2019068"/>
                    </a:xfrm>
                    <a:prstGeom prst="rect">
                      <a:avLst/>
                    </a:prstGeom>
                  </pic:spPr>
                </pic:pic>
              </a:graphicData>
            </a:graphic>
          </wp:inline>
        </w:drawing>
      </w:r>
    </w:p>
    <w:p w14:paraId="08F46E56" w14:textId="01E1000A" w:rsidR="00C3173B" w:rsidRDefault="000E4A52" w:rsidP="00CF0FE5">
      <w:r>
        <w:t>Logcat</w:t>
      </w:r>
    </w:p>
    <w:p w14:paraId="2FCB23D3" w14:textId="501B11D9" w:rsidR="000E4A52" w:rsidRPr="008B326A" w:rsidRDefault="000E4A52" w:rsidP="00CF0FE5">
      <w:r>
        <w:rPr>
          <w:noProof/>
        </w:rPr>
        <w:drawing>
          <wp:inline distT="0" distB="0" distL="0" distR="0" wp14:anchorId="3988A393" wp14:editId="3CE72F8D">
            <wp:extent cx="5270500" cy="3548871"/>
            <wp:effectExtent l="0" t="0" r="635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287078" cy="3560034"/>
                    </a:xfrm>
                    <a:prstGeom prst="rect">
                      <a:avLst/>
                    </a:prstGeom>
                  </pic:spPr>
                </pic:pic>
              </a:graphicData>
            </a:graphic>
          </wp:inline>
        </w:drawing>
      </w:r>
    </w:p>
    <w:p w14:paraId="5016D554" w14:textId="2B1E3DCD" w:rsidR="00FD20EA" w:rsidRPr="00CA21AB" w:rsidRDefault="00FD20EA" w:rsidP="00734DF4">
      <w:pPr>
        <w:pStyle w:val="3"/>
        <w:numPr>
          <w:ilvl w:val="2"/>
          <w:numId w:val="6"/>
        </w:numPr>
      </w:pPr>
      <w:r>
        <w:t xml:space="preserve"> </w:t>
      </w:r>
      <w:r w:rsidRPr="00CA21AB">
        <w:t>MCD</w:t>
      </w:r>
      <w:r>
        <w:t xml:space="preserve">50 </w:t>
      </w:r>
      <w:r w:rsidRPr="00CA21AB">
        <w:t>Test</w:t>
      </w:r>
      <w:r>
        <w:t xml:space="preserve"> </w:t>
      </w:r>
      <w:r w:rsidRPr="00CA21AB">
        <w:t>0</w:t>
      </w:r>
      <w:r>
        <w:t xml:space="preserve">1 </w:t>
      </w:r>
      <w:r w:rsidRPr="00CA21AB">
        <w:t>Scenario_0</w:t>
      </w:r>
      <w:r>
        <w:t>2</w:t>
      </w:r>
    </w:p>
    <w:p w14:paraId="4CBC348F" w14:textId="20E993E7" w:rsidR="00CF0FE5" w:rsidRDefault="00EB34E8" w:rsidP="00CF0FE5">
      <w:r>
        <w:t>Enter 12</w:t>
      </w:r>
      <w:r w:rsidR="00FD20EA">
        <w:t>33</w:t>
      </w:r>
    </w:p>
    <w:p w14:paraId="38127A32" w14:textId="30B365D8" w:rsidR="00FD20EA" w:rsidRDefault="00CC48F1" w:rsidP="00CF0FE5">
      <w:r>
        <w:rPr>
          <w:noProof/>
        </w:rPr>
        <w:drawing>
          <wp:inline distT="0" distB="0" distL="0" distR="0" wp14:anchorId="6D56E5B5" wp14:editId="3FE7CCAA">
            <wp:extent cx="3748376" cy="711200"/>
            <wp:effectExtent l="0" t="0" r="508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765816" cy="714509"/>
                    </a:xfrm>
                    <a:prstGeom prst="rect">
                      <a:avLst/>
                    </a:prstGeom>
                  </pic:spPr>
                </pic:pic>
              </a:graphicData>
            </a:graphic>
          </wp:inline>
        </w:drawing>
      </w:r>
    </w:p>
    <w:p w14:paraId="062F19A4" w14:textId="52C475ED" w:rsidR="00FD20EA" w:rsidRDefault="00FD20EA" w:rsidP="00CF0FE5">
      <w:r>
        <w:lastRenderedPageBreak/>
        <w:t>Test Report</w:t>
      </w:r>
    </w:p>
    <w:p w14:paraId="57F7D781" w14:textId="7AA93DD0" w:rsidR="00FD20EA" w:rsidRDefault="0094520F" w:rsidP="00CF0FE5">
      <w:r>
        <w:rPr>
          <w:noProof/>
        </w:rPr>
        <w:drawing>
          <wp:inline distT="0" distB="0" distL="0" distR="0" wp14:anchorId="3CF756A6" wp14:editId="5967DEC8">
            <wp:extent cx="4184650" cy="1787065"/>
            <wp:effectExtent l="0" t="0" r="6350" b="381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212579" cy="1798992"/>
                    </a:xfrm>
                    <a:prstGeom prst="rect">
                      <a:avLst/>
                    </a:prstGeom>
                  </pic:spPr>
                </pic:pic>
              </a:graphicData>
            </a:graphic>
          </wp:inline>
        </w:drawing>
      </w:r>
    </w:p>
    <w:p w14:paraId="26F2F619" w14:textId="1307197B" w:rsidR="00FD20EA" w:rsidRDefault="00FD20EA" w:rsidP="00CF0FE5">
      <w:r>
        <w:t>Logcat</w:t>
      </w:r>
    </w:p>
    <w:p w14:paraId="75C0DBCA" w14:textId="1DCD286B" w:rsidR="00F946AF" w:rsidRDefault="003F41B2" w:rsidP="00CF0FE5">
      <w:r>
        <w:rPr>
          <w:noProof/>
        </w:rPr>
        <w:drawing>
          <wp:inline distT="0" distB="0" distL="0" distR="0" wp14:anchorId="6294562E" wp14:editId="7E87A7F6">
            <wp:extent cx="4838700" cy="3254163"/>
            <wp:effectExtent l="0" t="0" r="0" b="381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848320" cy="3260633"/>
                    </a:xfrm>
                    <a:prstGeom prst="rect">
                      <a:avLst/>
                    </a:prstGeom>
                  </pic:spPr>
                </pic:pic>
              </a:graphicData>
            </a:graphic>
          </wp:inline>
        </w:drawing>
      </w:r>
    </w:p>
    <w:p w14:paraId="69EE384D" w14:textId="6EEF8757" w:rsidR="00873E18" w:rsidRPr="00C82C4F" w:rsidRDefault="00611E85" w:rsidP="00C82C4F">
      <w:pPr>
        <w:pStyle w:val="3"/>
        <w:rPr>
          <w:color w:val="FF0000"/>
        </w:rPr>
      </w:pPr>
      <w:r w:rsidRPr="00C82C4F">
        <w:rPr>
          <w:color w:val="FF0000"/>
        </w:rPr>
        <w:t xml:space="preserve"> </w:t>
      </w:r>
      <w:r w:rsidR="00873E18" w:rsidRPr="00C82C4F">
        <w:rPr>
          <w:color w:val="FF0000"/>
        </w:rPr>
        <w:t>MCD50 Test 02 Scenario_01</w:t>
      </w:r>
    </w:p>
    <w:p w14:paraId="02BCCDEC" w14:textId="4F46AC2F" w:rsidR="00F946AF" w:rsidRDefault="000129B5" w:rsidP="00CF0FE5">
      <w:r>
        <w:t>E</w:t>
      </w:r>
      <w:r w:rsidR="00873E18">
        <w:t>nter amount 20000</w:t>
      </w:r>
    </w:p>
    <w:p w14:paraId="09A9F9F0" w14:textId="64CD6C68" w:rsidR="005D1D76" w:rsidRPr="005D1D76" w:rsidRDefault="005D1D76" w:rsidP="00CF0FE5">
      <w:proofErr w:type="gramStart"/>
      <w:r>
        <w:t>set</w:t>
      </w:r>
      <w:proofErr w:type="gramEnd"/>
      <w:r>
        <w:t xml:space="preserve"> non zero </w:t>
      </w:r>
      <w:r w:rsidR="00AF204C">
        <w:t xml:space="preserve">hex </w:t>
      </w:r>
      <w:r>
        <w:t xml:space="preserve">value 9F5C in callback </w:t>
      </w:r>
      <w:proofErr w:type="spellStart"/>
      <w:r w:rsidRPr="005D1D76">
        <w:t>onTransInitBeforeGPO</w:t>
      </w:r>
      <w:proofErr w:type="spellEnd"/>
    </w:p>
    <w:p w14:paraId="20347BD3" w14:textId="0A90F2C3" w:rsidR="00F946AF" w:rsidRDefault="005D1D76" w:rsidP="00CF0FE5">
      <w:r>
        <w:rPr>
          <w:noProof/>
        </w:rPr>
        <w:lastRenderedPageBreak/>
        <w:drawing>
          <wp:inline distT="0" distB="0" distL="0" distR="0" wp14:anchorId="75BDD51D" wp14:editId="0C50C463">
            <wp:extent cx="4025900" cy="607939"/>
            <wp:effectExtent l="0" t="0" r="0" b="190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053360" cy="612086"/>
                    </a:xfrm>
                    <a:prstGeom prst="rect">
                      <a:avLst/>
                    </a:prstGeom>
                  </pic:spPr>
                </pic:pic>
              </a:graphicData>
            </a:graphic>
          </wp:inline>
        </w:drawing>
      </w:r>
    </w:p>
    <w:p w14:paraId="0FA8752A" w14:textId="7FDF96C0" w:rsidR="004412D7" w:rsidRDefault="004412D7" w:rsidP="00CF0FE5">
      <w:r>
        <w:rPr>
          <w:rFonts w:hint="eastAsia"/>
        </w:rPr>
        <w:t>T</w:t>
      </w:r>
      <w:r>
        <w:t>est report:</w:t>
      </w:r>
    </w:p>
    <w:p w14:paraId="3FA7472D" w14:textId="712613C5" w:rsidR="004412D7" w:rsidRDefault="004412D7" w:rsidP="00CF0FE5">
      <w:r>
        <w:rPr>
          <w:noProof/>
        </w:rPr>
        <w:drawing>
          <wp:inline distT="0" distB="0" distL="0" distR="0" wp14:anchorId="5CD15AA2" wp14:editId="7F32F2EC">
            <wp:extent cx="4318000" cy="1625600"/>
            <wp:effectExtent l="0" t="0" r="635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328800" cy="1629666"/>
                    </a:xfrm>
                    <a:prstGeom prst="rect">
                      <a:avLst/>
                    </a:prstGeom>
                  </pic:spPr>
                </pic:pic>
              </a:graphicData>
            </a:graphic>
          </wp:inline>
        </w:drawing>
      </w:r>
    </w:p>
    <w:p w14:paraId="5895CBBA" w14:textId="5BEB05E0" w:rsidR="004412D7" w:rsidRDefault="00B714C6" w:rsidP="00CF0FE5">
      <w:r>
        <w:t>Logcat</w:t>
      </w:r>
    </w:p>
    <w:p w14:paraId="62FA9D70" w14:textId="171D309B" w:rsidR="004412D7" w:rsidRDefault="00AF204C" w:rsidP="00CF0FE5">
      <w:r>
        <w:rPr>
          <w:noProof/>
        </w:rPr>
        <w:drawing>
          <wp:inline distT="0" distB="0" distL="0" distR="0" wp14:anchorId="47C4E2BC" wp14:editId="5736BEDC">
            <wp:extent cx="5020569" cy="3149600"/>
            <wp:effectExtent l="0" t="0" r="889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041298" cy="3162604"/>
                    </a:xfrm>
                    <a:prstGeom prst="rect">
                      <a:avLst/>
                    </a:prstGeom>
                  </pic:spPr>
                </pic:pic>
              </a:graphicData>
            </a:graphic>
          </wp:inline>
        </w:drawing>
      </w:r>
    </w:p>
    <w:p w14:paraId="664F80C4" w14:textId="02FFC8EA" w:rsidR="005C3ADB" w:rsidRPr="00CA21AB" w:rsidRDefault="00734DF4" w:rsidP="00734DF4">
      <w:pPr>
        <w:pStyle w:val="3"/>
        <w:numPr>
          <w:ilvl w:val="2"/>
          <w:numId w:val="6"/>
        </w:numPr>
      </w:pPr>
      <w:r>
        <w:t xml:space="preserve"> </w:t>
      </w:r>
      <w:r w:rsidR="005C3ADB" w:rsidRPr="00CA21AB">
        <w:t>MCD</w:t>
      </w:r>
      <w:r w:rsidR="005C3ADB">
        <w:t xml:space="preserve">50 </w:t>
      </w:r>
      <w:r w:rsidR="005C3ADB" w:rsidRPr="00CA21AB">
        <w:t>Test</w:t>
      </w:r>
      <w:r w:rsidR="005C3ADB">
        <w:t xml:space="preserve"> </w:t>
      </w:r>
      <w:r w:rsidR="005C3ADB" w:rsidRPr="00CA21AB">
        <w:t>0</w:t>
      </w:r>
      <w:r w:rsidR="00517FA2">
        <w:t>2</w:t>
      </w:r>
      <w:r w:rsidR="005C3ADB">
        <w:t xml:space="preserve"> </w:t>
      </w:r>
      <w:r w:rsidR="005C3ADB" w:rsidRPr="00CA21AB">
        <w:t>Scenario_0</w:t>
      </w:r>
      <w:r w:rsidR="005C3ADB">
        <w:t>2</w:t>
      </w:r>
    </w:p>
    <w:p w14:paraId="7CE61F02" w14:textId="6E0115B5" w:rsidR="00D518DF" w:rsidRDefault="00D518DF" w:rsidP="00CF0FE5">
      <w:r>
        <w:rPr>
          <w:rFonts w:hint="eastAsia"/>
        </w:rPr>
        <w:t>E</w:t>
      </w:r>
      <w:r>
        <w:t>nter amount 30000:</w:t>
      </w:r>
    </w:p>
    <w:p w14:paraId="7C141177" w14:textId="3C962D77" w:rsidR="005C3ADB" w:rsidRDefault="00D518DF" w:rsidP="00CF0FE5">
      <w:r>
        <w:rPr>
          <w:noProof/>
        </w:rPr>
        <w:lastRenderedPageBreak/>
        <w:drawing>
          <wp:inline distT="0" distB="0" distL="0" distR="0" wp14:anchorId="685B11A8" wp14:editId="6698E635">
            <wp:extent cx="2925965" cy="510883"/>
            <wp:effectExtent l="0" t="0" r="0" b="381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947543" cy="514651"/>
                    </a:xfrm>
                    <a:prstGeom prst="rect">
                      <a:avLst/>
                    </a:prstGeom>
                  </pic:spPr>
                </pic:pic>
              </a:graphicData>
            </a:graphic>
          </wp:inline>
        </w:drawing>
      </w:r>
    </w:p>
    <w:p w14:paraId="57013D3B" w14:textId="4199FC80" w:rsidR="0053662F" w:rsidRDefault="0053662F" w:rsidP="00CF0FE5">
      <w:r>
        <w:rPr>
          <w:rFonts w:hint="eastAsia"/>
        </w:rPr>
        <w:t>T</w:t>
      </w:r>
      <w:r>
        <w:t>est report:</w:t>
      </w:r>
    </w:p>
    <w:p w14:paraId="6B3CCEA7" w14:textId="5977ADCE" w:rsidR="00B7799E" w:rsidRDefault="00F7797B" w:rsidP="00CF0FE5">
      <w:r>
        <w:rPr>
          <w:noProof/>
        </w:rPr>
        <w:drawing>
          <wp:inline distT="0" distB="0" distL="0" distR="0" wp14:anchorId="5F53AED2" wp14:editId="4D6E5E13">
            <wp:extent cx="3140670" cy="1812925"/>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153716" cy="1820456"/>
                    </a:xfrm>
                    <a:prstGeom prst="rect">
                      <a:avLst/>
                    </a:prstGeom>
                  </pic:spPr>
                </pic:pic>
              </a:graphicData>
            </a:graphic>
          </wp:inline>
        </w:drawing>
      </w:r>
    </w:p>
    <w:p w14:paraId="4B78917E" w14:textId="3D685DD6" w:rsidR="0053662F" w:rsidRDefault="0053662F" w:rsidP="00CF0FE5">
      <w:proofErr w:type="gramStart"/>
      <w:r>
        <w:t>logcat</w:t>
      </w:r>
      <w:proofErr w:type="gramEnd"/>
      <w:r>
        <w:t>:</w:t>
      </w:r>
    </w:p>
    <w:p w14:paraId="652CCE81" w14:textId="20CDBDC6" w:rsidR="00CF0FE5" w:rsidRDefault="003E31EB" w:rsidP="00CF0FE5">
      <w:r>
        <w:rPr>
          <w:noProof/>
        </w:rPr>
        <w:drawing>
          <wp:inline distT="0" distB="0" distL="0" distR="0" wp14:anchorId="0494E162" wp14:editId="357B47BA">
            <wp:extent cx="4859893" cy="3197860"/>
            <wp:effectExtent l="0" t="0" r="0"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861681" cy="3199037"/>
                    </a:xfrm>
                    <a:prstGeom prst="rect">
                      <a:avLst/>
                    </a:prstGeom>
                  </pic:spPr>
                </pic:pic>
              </a:graphicData>
            </a:graphic>
          </wp:inline>
        </w:drawing>
      </w:r>
    </w:p>
    <w:p w14:paraId="1B703596" w14:textId="3B3125F8" w:rsidR="00CF479A" w:rsidRDefault="00CF479A" w:rsidP="009A7F31">
      <w:pPr>
        <w:pStyle w:val="3"/>
        <w:numPr>
          <w:ilvl w:val="2"/>
          <w:numId w:val="8"/>
        </w:numPr>
      </w:pPr>
      <w:r>
        <w:lastRenderedPageBreak/>
        <w:t xml:space="preserve"> </w:t>
      </w:r>
      <w:r w:rsidRPr="00CA21AB">
        <w:t>MCD</w:t>
      </w:r>
      <w:r w:rsidR="006F5BDA">
        <w:t>65</w:t>
      </w:r>
      <w:r>
        <w:t xml:space="preserve"> </w:t>
      </w:r>
      <w:r w:rsidRPr="00CA21AB">
        <w:t>Test</w:t>
      </w:r>
      <w:r>
        <w:t xml:space="preserve"> </w:t>
      </w:r>
      <w:r w:rsidRPr="00CA21AB">
        <w:t>0</w:t>
      </w:r>
      <w:r w:rsidR="00934A1F">
        <w:t>1</w:t>
      </w:r>
      <w:r>
        <w:t xml:space="preserve"> </w:t>
      </w:r>
      <w:r w:rsidRPr="00CA21AB">
        <w:t>Scenario_0</w:t>
      </w:r>
      <w:r w:rsidR="00934A1F">
        <w:t>1</w:t>
      </w:r>
    </w:p>
    <w:p w14:paraId="3334F2F4" w14:textId="77777777" w:rsidR="00BD60D3" w:rsidRDefault="00BD60D3" w:rsidP="00BD60D3">
      <w:r>
        <w:rPr>
          <w:noProof/>
        </w:rPr>
        <w:drawing>
          <wp:inline distT="0" distB="0" distL="0" distR="0" wp14:anchorId="11595096" wp14:editId="2A754B15">
            <wp:extent cx="6067425" cy="1304925"/>
            <wp:effectExtent l="0" t="0" r="9525" b="952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067425" cy="1304925"/>
                    </a:xfrm>
                    <a:prstGeom prst="rect">
                      <a:avLst/>
                    </a:prstGeom>
                  </pic:spPr>
                </pic:pic>
              </a:graphicData>
            </a:graphic>
          </wp:inline>
        </w:drawing>
      </w:r>
    </w:p>
    <w:p w14:paraId="09E1B6F8" w14:textId="59E03039" w:rsidR="00BD60D3" w:rsidRDefault="00BD60D3" w:rsidP="00CF0FE5">
      <w:r>
        <w:rPr>
          <w:noProof/>
        </w:rPr>
        <w:drawing>
          <wp:inline distT="0" distB="0" distL="0" distR="0" wp14:anchorId="08A6F093" wp14:editId="0767E02B">
            <wp:extent cx="5829300" cy="114300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829300" cy="1143000"/>
                    </a:xfrm>
                    <a:prstGeom prst="rect">
                      <a:avLst/>
                    </a:prstGeom>
                  </pic:spPr>
                </pic:pic>
              </a:graphicData>
            </a:graphic>
          </wp:inline>
        </w:drawing>
      </w:r>
    </w:p>
    <w:p w14:paraId="432AEF44" w14:textId="34EF116C" w:rsidR="005803C5" w:rsidRDefault="00714DAD" w:rsidP="009A7F31">
      <w:pPr>
        <w:pStyle w:val="3"/>
        <w:numPr>
          <w:ilvl w:val="2"/>
          <w:numId w:val="9"/>
        </w:numPr>
      </w:pPr>
      <w:r>
        <w:t xml:space="preserve"> </w:t>
      </w:r>
      <w:r w:rsidR="005803C5" w:rsidRPr="00CA21AB">
        <w:t>MCD</w:t>
      </w:r>
      <w:r w:rsidR="005803C5">
        <w:t xml:space="preserve">65 </w:t>
      </w:r>
      <w:r w:rsidR="005803C5" w:rsidRPr="00CA21AB">
        <w:t>Test</w:t>
      </w:r>
      <w:r w:rsidR="005803C5">
        <w:t xml:space="preserve"> </w:t>
      </w:r>
      <w:r w:rsidR="005803C5" w:rsidRPr="00CA21AB">
        <w:t>0</w:t>
      </w:r>
      <w:r w:rsidR="005803C5">
        <w:t xml:space="preserve">1 </w:t>
      </w:r>
      <w:r w:rsidR="005803C5" w:rsidRPr="00CA21AB">
        <w:t>Scenario_0</w:t>
      </w:r>
      <w:r w:rsidR="005803C5">
        <w:t>2</w:t>
      </w:r>
    </w:p>
    <w:p w14:paraId="661D7221" w14:textId="711F7C3E" w:rsidR="00BD60D3" w:rsidRDefault="00BD60D3" w:rsidP="00CF0FE5">
      <w:r>
        <w:rPr>
          <w:noProof/>
        </w:rPr>
        <w:drawing>
          <wp:inline distT="0" distB="0" distL="0" distR="0" wp14:anchorId="5FEE3C80" wp14:editId="6E73CF9A">
            <wp:extent cx="6210935" cy="3521075"/>
            <wp:effectExtent l="0" t="0" r="0" b="317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210935" cy="3521075"/>
                    </a:xfrm>
                    <a:prstGeom prst="rect">
                      <a:avLst/>
                    </a:prstGeom>
                  </pic:spPr>
                </pic:pic>
              </a:graphicData>
            </a:graphic>
          </wp:inline>
        </w:drawing>
      </w:r>
    </w:p>
    <w:p w14:paraId="02FB084E" w14:textId="77777777" w:rsidR="00CF0FE5" w:rsidRPr="00CA21AB" w:rsidRDefault="00CF0FE5" w:rsidP="00CF0FE5">
      <w:pPr>
        <w:pStyle w:val="3"/>
        <w:numPr>
          <w:ilvl w:val="2"/>
          <w:numId w:val="6"/>
        </w:numPr>
      </w:pPr>
      <w:r>
        <w:lastRenderedPageBreak/>
        <w:t xml:space="preserve"> </w:t>
      </w:r>
      <w:bookmarkStart w:id="36" w:name="_Toc95308035"/>
      <w:r w:rsidRPr="00CA21AB">
        <w:t>MCD</w:t>
      </w:r>
      <w:r>
        <w:t xml:space="preserve">91 </w:t>
      </w:r>
      <w:r w:rsidRPr="00CA21AB">
        <w:t>Test</w:t>
      </w:r>
      <w:r>
        <w:t xml:space="preserve"> </w:t>
      </w:r>
      <w:r w:rsidRPr="00CA21AB">
        <w:t>0</w:t>
      </w:r>
      <w:r>
        <w:t xml:space="preserve">2 </w:t>
      </w:r>
      <w:r w:rsidRPr="00CA21AB">
        <w:t>Scenario_01</w:t>
      </w:r>
      <w:bookmarkEnd w:id="36"/>
    </w:p>
    <w:p w14:paraId="737A38DA" w14:textId="2C456304" w:rsidR="00CF0FE5" w:rsidRDefault="00C07FEA" w:rsidP="00CF0FE5">
      <w:r>
        <w:t xml:space="preserve">Enter </w:t>
      </w:r>
      <w:r w:rsidR="00E71267">
        <w:t>amount 20001</w:t>
      </w:r>
    </w:p>
    <w:p w14:paraId="679BE74A" w14:textId="23E90AA2" w:rsidR="00E71267" w:rsidRDefault="00E71267" w:rsidP="00CF0FE5">
      <w:r>
        <w:rPr>
          <w:noProof/>
        </w:rPr>
        <w:drawing>
          <wp:inline distT="0" distB="0" distL="0" distR="0" wp14:anchorId="3E49A099" wp14:editId="4A96A04E">
            <wp:extent cx="4172585" cy="634782"/>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191134" cy="637604"/>
                    </a:xfrm>
                    <a:prstGeom prst="rect">
                      <a:avLst/>
                    </a:prstGeom>
                  </pic:spPr>
                </pic:pic>
              </a:graphicData>
            </a:graphic>
          </wp:inline>
        </w:drawing>
      </w:r>
    </w:p>
    <w:p w14:paraId="5FB56164" w14:textId="1503B27B" w:rsidR="00E71267" w:rsidRDefault="00E71267" w:rsidP="00CF0FE5">
      <w:r>
        <w:t>Test report</w:t>
      </w:r>
    </w:p>
    <w:p w14:paraId="5884CB0C" w14:textId="6A4571A2" w:rsidR="00E71267" w:rsidRDefault="00E71267" w:rsidP="00CF0FE5">
      <w:r>
        <w:rPr>
          <w:noProof/>
        </w:rPr>
        <w:drawing>
          <wp:inline distT="0" distB="0" distL="0" distR="0" wp14:anchorId="567D70BD" wp14:editId="7C206587">
            <wp:extent cx="4385332" cy="143383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391435" cy="1435825"/>
                    </a:xfrm>
                    <a:prstGeom prst="rect">
                      <a:avLst/>
                    </a:prstGeom>
                  </pic:spPr>
                </pic:pic>
              </a:graphicData>
            </a:graphic>
          </wp:inline>
        </w:drawing>
      </w:r>
    </w:p>
    <w:p w14:paraId="2F2907BD" w14:textId="75CDED58" w:rsidR="00CF0FE5" w:rsidRDefault="0069109E" w:rsidP="00CF0FE5">
      <w:r>
        <w:t>Logcat:</w:t>
      </w:r>
    </w:p>
    <w:p w14:paraId="7817492B" w14:textId="2C270D71" w:rsidR="0069109E" w:rsidRDefault="0069109E" w:rsidP="00CF0FE5">
      <w:r>
        <w:rPr>
          <w:noProof/>
        </w:rPr>
        <w:drawing>
          <wp:inline distT="0" distB="0" distL="0" distR="0" wp14:anchorId="713B8209" wp14:editId="7DC155AB">
            <wp:extent cx="5175250" cy="3591087"/>
            <wp:effectExtent l="0" t="0" r="6350" b="952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183504" cy="3596814"/>
                    </a:xfrm>
                    <a:prstGeom prst="rect">
                      <a:avLst/>
                    </a:prstGeom>
                  </pic:spPr>
                </pic:pic>
              </a:graphicData>
            </a:graphic>
          </wp:inline>
        </w:drawing>
      </w:r>
    </w:p>
    <w:p w14:paraId="541AB33A" w14:textId="77777777" w:rsidR="00CF0FE5" w:rsidRPr="0072286F" w:rsidRDefault="00CF0FE5" w:rsidP="00CF0FE5"/>
    <w:p w14:paraId="1F5AA28C" w14:textId="77777777" w:rsidR="00CF0FE5" w:rsidRPr="00CA21AB" w:rsidRDefault="00CF0FE5" w:rsidP="00CF0FE5">
      <w:pPr>
        <w:pStyle w:val="3"/>
        <w:numPr>
          <w:ilvl w:val="2"/>
          <w:numId w:val="6"/>
        </w:numPr>
      </w:pPr>
      <w:r>
        <w:t xml:space="preserve"> </w:t>
      </w:r>
      <w:bookmarkStart w:id="37" w:name="_Toc95308036"/>
      <w:r w:rsidRPr="00CA21AB">
        <w:t>MCD</w:t>
      </w:r>
      <w:r>
        <w:t xml:space="preserve">93 </w:t>
      </w:r>
      <w:r w:rsidRPr="00CA21AB">
        <w:t>Test</w:t>
      </w:r>
      <w:r>
        <w:t xml:space="preserve"> </w:t>
      </w:r>
      <w:r w:rsidRPr="00CA21AB">
        <w:t>0</w:t>
      </w:r>
      <w:r>
        <w:t xml:space="preserve">1 </w:t>
      </w:r>
      <w:r w:rsidRPr="00CA21AB">
        <w:t>Scenario_01</w:t>
      </w:r>
      <w:bookmarkEnd w:id="37"/>
    </w:p>
    <w:p w14:paraId="731A8C9A" w14:textId="7DD33ED5" w:rsidR="00CF0FE5" w:rsidRDefault="008E4072" w:rsidP="00CF0FE5">
      <w:r>
        <w:t xml:space="preserve">Enter </w:t>
      </w:r>
      <w:r w:rsidR="00F8638B">
        <w:t>30000</w:t>
      </w:r>
    </w:p>
    <w:p w14:paraId="5DB353E4" w14:textId="3C14C69D" w:rsidR="008E4072" w:rsidRDefault="008E4072" w:rsidP="00CF0FE5">
      <w:r>
        <w:rPr>
          <w:noProof/>
        </w:rPr>
        <w:drawing>
          <wp:inline distT="0" distB="0" distL="0" distR="0" wp14:anchorId="04144031" wp14:editId="00E05CB8">
            <wp:extent cx="4461713" cy="934674"/>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529254" cy="948823"/>
                    </a:xfrm>
                    <a:prstGeom prst="rect">
                      <a:avLst/>
                    </a:prstGeom>
                  </pic:spPr>
                </pic:pic>
              </a:graphicData>
            </a:graphic>
          </wp:inline>
        </w:drawing>
      </w:r>
    </w:p>
    <w:p w14:paraId="73AE94D4" w14:textId="5D7F3A75" w:rsidR="00CF0FE5" w:rsidRDefault="007364DD" w:rsidP="00CF0FE5">
      <w:r>
        <w:t>Test report</w:t>
      </w:r>
    </w:p>
    <w:p w14:paraId="115949A8" w14:textId="7FE886B8" w:rsidR="007364DD" w:rsidRDefault="00D81898" w:rsidP="00CF0FE5">
      <w:r>
        <w:rPr>
          <w:noProof/>
        </w:rPr>
        <w:drawing>
          <wp:inline distT="0" distB="0" distL="0" distR="0" wp14:anchorId="16853B22" wp14:editId="77DA2569">
            <wp:extent cx="4502785" cy="1191873"/>
            <wp:effectExtent l="0" t="0" r="0" b="889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525173" cy="1197799"/>
                    </a:xfrm>
                    <a:prstGeom prst="rect">
                      <a:avLst/>
                    </a:prstGeom>
                  </pic:spPr>
                </pic:pic>
              </a:graphicData>
            </a:graphic>
          </wp:inline>
        </w:drawing>
      </w:r>
    </w:p>
    <w:p w14:paraId="74F2892C" w14:textId="2CD56390" w:rsidR="007364DD" w:rsidRDefault="007364DD" w:rsidP="00CF0FE5">
      <w:proofErr w:type="gramStart"/>
      <w:r>
        <w:t>logcat</w:t>
      </w:r>
      <w:proofErr w:type="gramEnd"/>
    </w:p>
    <w:p w14:paraId="0B908A92" w14:textId="5046203C" w:rsidR="00CF0FE5" w:rsidRPr="008B326A" w:rsidRDefault="000D2412" w:rsidP="00CF0FE5">
      <w:r>
        <w:rPr>
          <w:noProof/>
        </w:rPr>
        <w:drawing>
          <wp:inline distT="0" distB="0" distL="0" distR="0" wp14:anchorId="2D4F7B16" wp14:editId="1B079D42">
            <wp:extent cx="4871085" cy="3093171"/>
            <wp:effectExtent l="0" t="0" r="571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880942" cy="3099430"/>
                    </a:xfrm>
                    <a:prstGeom prst="rect">
                      <a:avLst/>
                    </a:prstGeom>
                  </pic:spPr>
                </pic:pic>
              </a:graphicData>
            </a:graphic>
          </wp:inline>
        </w:drawing>
      </w:r>
    </w:p>
    <w:p w14:paraId="4320B8C3" w14:textId="77777777" w:rsidR="00CF0FE5" w:rsidRDefault="00CF0FE5" w:rsidP="00CF0FE5"/>
    <w:p w14:paraId="595CF3BE" w14:textId="12F4A853" w:rsidR="00CF0FE5" w:rsidRPr="00CA21AB" w:rsidRDefault="0054636A" w:rsidP="00CF0FE5">
      <w:pPr>
        <w:pStyle w:val="3"/>
        <w:numPr>
          <w:ilvl w:val="2"/>
          <w:numId w:val="6"/>
        </w:numPr>
      </w:pPr>
      <w:bookmarkStart w:id="38" w:name="_Toc95308037"/>
      <w:r>
        <w:lastRenderedPageBreak/>
        <w:t xml:space="preserve"> </w:t>
      </w:r>
      <w:r w:rsidR="00CF0FE5" w:rsidRPr="00CA21AB">
        <w:t>MCD</w:t>
      </w:r>
      <w:r w:rsidR="00CF0FE5">
        <w:t xml:space="preserve">94 </w:t>
      </w:r>
      <w:r w:rsidR="00CF0FE5" w:rsidRPr="00CA21AB">
        <w:t>Test</w:t>
      </w:r>
      <w:r w:rsidR="00CF0FE5">
        <w:t xml:space="preserve"> </w:t>
      </w:r>
      <w:r w:rsidR="00CF0FE5" w:rsidRPr="00CA21AB">
        <w:t>0</w:t>
      </w:r>
      <w:r w:rsidR="00CF0FE5">
        <w:t xml:space="preserve">2 </w:t>
      </w:r>
      <w:r w:rsidR="00CF0FE5" w:rsidRPr="00CA21AB">
        <w:t>Scenario_01</w:t>
      </w:r>
      <w:bookmarkEnd w:id="38"/>
    </w:p>
    <w:p w14:paraId="5DFFB73C" w14:textId="25B65B06" w:rsidR="00CF0FE5" w:rsidRDefault="00A921CE" w:rsidP="00CF0FE5">
      <w:r>
        <w:t xml:space="preserve">Enter </w:t>
      </w:r>
      <w:r w:rsidR="00D26281">
        <w:t xml:space="preserve">amount </w:t>
      </w:r>
      <w:r w:rsidR="00476015">
        <w:t>10001</w:t>
      </w:r>
    </w:p>
    <w:p w14:paraId="5DF72BCC" w14:textId="674E98D5" w:rsidR="00630689" w:rsidRDefault="00630689" w:rsidP="00CF0FE5">
      <w:r>
        <w:rPr>
          <w:noProof/>
        </w:rPr>
        <w:drawing>
          <wp:inline distT="0" distB="0" distL="0" distR="0" wp14:anchorId="4D4A0AA2" wp14:editId="697C12CF">
            <wp:extent cx="4255135" cy="546846"/>
            <wp:effectExtent l="0" t="0" r="0" b="571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320939" cy="555303"/>
                    </a:xfrm>
                    <a:prstGeom prst="rect">
                      <a:avLst/>
                    </a:prstGeom>
                  </pic:spPr>
                </pic:pic>
              </a:graphicData>
            </a:graphic>
          </wp:inline>
        </w:drawing>
      </w:r>
    </w:p>
    <w:p w14:paraId="50D1A988" w14:textId="74967E81" w:rsidR="00CF0FE5" w:rsidRDefault="004D3120" w:rsidP="00CF0FE5">
      <w:pPr>
        <w:rPr>
          <w:noProof/>
        </w:rPr>
      </w:pPr>
      <w:r>
        <w:rPr>
          <w:noProof/>
        </w:rPr>
        <w:t>Test repot</w:t>
      </w:r>
    </w:p>
    <w:p w14:paraId="4C80106D" w14:textId="4F29C1A3" w:rsidR="004D3120" w:rsidRDefault="004D3120" w:rsidP="00CF0FE5">
      <w:r>
        <w:rPr>
          <w:noProof/>
        </w:rPr>
        <w:drawing>
          <wp:inline distT="0" distB="0" distL="0" distR="0" wp14:anchorId="0FF66E79" wp14:editId="5DCB5FD2">
            <wp:extent cx="4472875" cy="1619250"/>
            <wp:effectExtent l="0" t="0" r="4445"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494558" cy="1627099"/>
                    </a:xfrm>
                    <a:prstGeom prst="rect">
                      <a:avLst/>
                    </a:prstGeom>
                  </pic:spPr>
                </pic:pic>
              </a:graphicData>
            </a:graphic>
          </wp:inline>
        </w:drawing>
      </w:r>
    </w:p>
    <w:p w14:paraId="3D529FC5" w14:textId="5175760D" w:rsidR="00CF0FE5" w:rsidRDefault="004D3120" w:rsidP="00CF0FE5">
      <w:r>
        <w:t>Logcat</w:t>
      </w:r>
    </w:p>
    <w:p w14:paraId="223EAE76" w14:textId="3B737D14" w:rsidR="004D3120" w:rsidRDefault="004D3120" w:rsidP="00CF0FE5">
      <w:r>
        <w:rPr>
          <w:noProof/>
        </w:rPr>
        <w:drawing>
          <wp:inline distT="0" distB="0" distL="0" distR="0" wp14:anchorId="58924720" wp14:editId="79CFDCB1">
            <wp:extent cx="4933950" cy="3298044"/>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942687" cy="3303884"/>
                    </a:xfrm>
                    <a:prstGeom prst="rect">
                      <a:avLst/>
                    </a:prstGeom>
                  </pic:spPr>
                </pic:pic>
              </a:graphicData>
            </a:graphic>
          </wp:inline>
        </w:drawing>
      </w:r>
    </w:p>
    <w:p w14:paraId="25C825EE" w14:textId="77777777" w:rsidR="00CF0FE5" w:rsidRDefault="00CF0FE5" w:rsidP="00CF0FE5">
      <w:r>
        <w:rPr>
          <w:noProof/>
        </w:rPr>
        <w:lastRenderedPageBreak/>
        <w:drawing>
          <wp:inline distT="0" distB="0" distL="0" distR="0" wp14:anchorId="3359FA3C" wp14:editId="1DE19316">
            <wp:extent cx="6210935" cy="6017895"/>
            <wp:effectExtent l="0" t="0" r="0" b="190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210935" cy="6017895"/>
                    </a:xfrm>
                    <a:prstGeom prst="rect">
                      <a:avLst/>
                    </a:prstGeom>
                  </pic:spPr>
                </pic:pic>
              </a:graphicData>
            </a:graphic>
          </wp:inline>
        </w:drawing>
      </w:r>
    </w:p>
    <w:p w14:paraId="0A63DB61" w14:textId="77777777" w:rsidR="00CF0FE5" w:rsidRDefault="00CF0FE5" w:rsidP="00CF0FE5">
      <w:r>
        <w:t>N</w:t>
      </w:r>
      <w:r>
        <w:rPr>
          <w:rFonts w:hint="eastAsia"/>
        </w:rPr>
        <w:t>ote:</w:t>
      </w:r>
      <w:r>
        <w:t xml:space="preserve"> do not need any special configuration.</w:t>
      </w:r>
    </w:p>
    <w:p w14:paraId="33E3C964" w14:textId="77777777" w:rsidR="00CF0FE5" w:rsidRDefault="00CF0FE5" w:rsidP="00CF0FE5">
      <w:r>
        <w:rPr>
          <w:noProof/>
        </w:rPr>
        <w:drawing>
          <wp:inline distT="0" distB="0" distL="0" distR="0" wp14:anchorId="71D46AD0" wp14:editId="7D1293C3">
            <wp:extent cx="6210935" cy="1520825"/>
            <wp:effectExtent l="0" t="0" r="0" b="317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210935" cy="1520825"/>
                    </a:xfrm>
                    <a:prstGeom prst="rect">
                      <a:avLst/>
                    </a:prstGeom>
                  </pic:spPr>
                </pic:pic>
              </a:graphicData>
            </a:graphic>
          </wp:inline>
        </w:drawing>
      </w:r>
    </w:p>
    <w:p w14:paraId="44B1E129" w14:textId="77777777" w:rsidR="00CF0FE5" w:rsidRDefault="00CF0FE5" w:rsidP="00CF0FE5">
      <w:r>
        <w:lastRenderedPageBreak/>
        <w:t>D</w:t>
      </w:r>
      <w:r>
        <w:rPr>
          <w:rFonts w:hint="eastAsia"/>
        </w:rPr>
        <w:t xml:space="preserve">evice </w:t>
      </w:r>
      <w:r>
        <w:t xml:space="preserve">ask online Pin, transaction online approve. </w:t>
      </w:r>
    </w:p>
    <w:p w14:paraId="7717C7F2" w14:textId="77777777" w:rsidR="00CF0FE5" w:rsidRDefault="00CF0FE5" w:rsidP="00CF0FE5">
      <w:r>
        <w:t>Test case result: Pass</w:t>
      </w:r>
    </w:p>
    <w:p w14:paraId="665E77E3" w14:textId="77777777" w:rsidR="00CF0FE5" w:rsidRDefault="00CF0FE5" w:rsidP="00CF0FE5">
      <w:r>
        <w:rPr>
          <w:noProof/>
        </w:rPr>
        <w:drawing>
          <wp:inline distT="0" distB="0" distL="0" distR="0" wp14:anchorId="4CBB96C0" wp14:editId="539327C7">
            <wp:extent cx="6210935" cy="627189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210935" cy="6271895"/>
                    </a:xfrm>
                    <a:prstGeom prst="rect">
                      <a:avLst/>
                    </a:prstGeom>
                  </pic:spPr>
                </pic:pic>
              </a:graphicData>
            </a:graphic>
          </wp:inline>
        </w:drawing>
      </w:r>
    </w:p>
    <w:p w14:paraId="512A2BBC" w14:textId="77777777" w:rsidR="00CF0FE5" w:rsidRDefault="00CF0FE5" w:rsidP="00CF0FE5">
      <w:r>
        <w:t>N</w:t>
      </w:r>
      <w:r>
        <w:rPr>
          <w:rFonts w:hint="eastAsia"/>
        </w:rPr>
        <w:t>ote:</w:t>
      </w:r>
      <w:r>
        <w:t xml:space="preserve"> do not need any special configuration.</w:t>
      </w:r>
    </w:p>
    <w:p w14:paraId="59DCB731" w14:textId="77777777" w:rsidR="00CF0FE5" w:rsidRPr="008B326A" w:rsidRDefault="00CF0FE5" w:rsidP="00CF0FE5"/>
    <w:p w14:paraId="036CC239" w14:textId="77777777" w:rsidR="00CF0FE5" w:rsidRDefault="00CF0FE5" w:rsidP="00CF0FE5"/>
    <w:p w14:paraId="357DEB5D" w14:textId="002AED03" w:rsidR="00CF0FE5" w:rsidRPr="00CF0FE5" w:rsidRDefault="00CF0FE5" w:rsidP="00CF0FE5">
      <w:pPr>
        <w:pStyle w:val="2"/>
        <w:numPr>
          <w:ilvl w:val="1"/>
          <w:numId w:val="6"/>
        </w:numPr>
        <w:spacing w:before="156"/>
        <w:rPr>
          <w:rFonts w:asciiTheme="minorEastAsia" w:eastAsiaTheme="minorEastAsia" w:hAnsiTheme="minorEastAsia"/>
          <w:color w:val="FF0000"/>
        </w:rPr>
      </w:pPr>
      <w:bookmarkStart w:id="39" w:name="_Toc95308038"/>
      <w:r w:rsidRPr="00CF0FE5">
        <w:rPr>
          <w:rFonts w:asciiTheme="minorEastAsia" w:eastAsiaTheme="minorEastAsia" w:hAnsiTheme="minorEastAsia"/>
          <w:color w:val="FF0000"/>
        </w:rPr>
        <w:lastRenderedPageBreak/>
        <w:t xml:space="preserve">MCM Contactless </w:t>
      </w:r>
      <w:proofErr w:type="spellStart"/>
      <w:r w:rsidRPr="00CF0FE5">
        <w:rPr>
          <w:rFonts w:asciiTheme="minorEastAsia" w:eastAsiaTheme="minorEastAsia" w:hAnsiTheme="minorEastAsia"/>
          <w:color w:val="FF0000"/>
        </w:rPr>
        <w:t>Magstripe</w:t>
      </w:r>
      <w:bookmarkEnd w:id="39"/>
      <w:proofErr w:type="spellEnd"/>
    </w:p>
    <w:p w14:paraId="3ABB31B1" w14:textId="77777777" w:rsidR="00CF0FE5" w:rsidRDefault="00CF0FE5" w:rsidP="00CF0FE5">
      <w:pPr>
        <w:pStyle w:val="3"/>
      </w:pPr>
      <w:r>
        <w:t xml:space="preserve"> </w:t>
      </w:r>
      <w:bookmarkStart w:id="40" w:name="_Toc95308039"/>
      <w:r w:rsidRPr="00CA21AB">
        <w:t>M</w:t>
      </w:r>
      <w:r>
        <w:t>CM02 Test 02 Scenario 01</w:t>
      </w:r>
      <w:bookmarkEnd w:id="40"/>
    </w:p>
    <w:p w14:paraId="3977C046" w14:textId="64553B0D" w:rsidR="00DF29CF" w:rsidRPr="00DF29CF" w:rsidRDefault="00DF29CF" w:rsidP="00DF29CF">
      <w:proofErr w:type="gramStart"/>
      <w:r>
        <w:rPr>
          <w:rFonts w:hint="eastAsia"/>
        </w:rPr>
        <w:t>e</w:t>
      </w:r>
      <w:r>
        <w:t>nter</w:t>
      </w:r>
      <w:proofErr w:type="gramEnd"/>
      <w:r>
        <w:t xml:space="preserve"> amount 20000</w:t>
      </w:r>
    </w:p>
    <w:p w14:paraId="3A6E2426" w14:textId="46109FE9" w:rsidR="00CF0FE5" w:rsidRDefault="00DF29CF" w:rsidP="00CF0FE5">
      <w:r>
        <w:rPr>
          <w:noProof/>
        </w:rPr>
        <w:drawing>
          <wp:inline distT="0" distB="0" distL="0" distR="0" wp14:anchorId="06D37654" wp14:editId="796F2F55">
            <wp:extent cx="5057775" cy="8667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057775" cy="866775"/>
                    </a:xfrm>
                    <a:prstGeom prst="rect">
                      <a:avLst/>
                    </a:prstGeom>
                  </pic:spPr>
                </pic:pic>
              </a:graphicData>
            </a:graphic>
          </wp:inline>
        </w:drawing>
      </w:r>
    </w:p>
    <w:p w14:paraId="2E6D9F45" w14:textId="52AFCF86" w:rsidR="00CF0FE5" w:rsidRDefault="00A85410" w:rsidP="00CF0FE5">
      <w:r>
        <w:rPr>
          <w:rFonts w:hint="eastAsia"/>
        </w:rPr>
        <w:t>T</w:t>
      </w:r>
      <w:r>
        <w:t>est report:</w:t>
      </w:r>
    </w:p>
    <w:p w14:paraId="07A10F76" w14:textId="165631EE" w:rsidR="00BB7F36" w:rsidRDefault="00BB7F36" w:rsidP="00CF0FE5">
      <w:r>
        <w:rPr>
          <w:noProof/>
        </w:rPr>
        <w:drawing>
          <wp:inline distT="0" distB="0" distL="0" distR="0" wp14:anchorId="03C63A60" wp14:editId="4CA7B79B">
            <wp:extent cx="5403850" cy="1206050"/>
            <wp:effectExtent l="0" t="0" r="635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416348" cy="1208839"/>
                    </a:xfrm>
                    <a:prstGeom prst="rect">
                      <a:avLst/>
                    </a:prstGeom>
                  </pic:spPr>
                </pic:pic>
              </a:graphicData>
            </a:graphic>
          </wp:inline>
        </w:drawing>
      </w:r>
    </w:p>
    <w:p w14:paraId="3DB9335A" w14:textId="638ABC03" w:rsidR="00A85410" w:rsidRDefault="00A85410" w:rsidP="00CF0FE5">
      <w:proofErr w:type="gramStart"/>
      <w:r>
        <w:t>logcat</w:t>
      </w:r>
      <w:proofErr w:type="gramEnd"/>
      <w:r>
        <w:t>:</w:t>
      </w:r>
    </w:p>
    <w:p w14:paraId="5C5BB51A" w14:textId="134DBA85" w:rsidR="00A85410" w:rsidRPr="003E54D9" w:rsidRDefault="00BB7F36" w:rsidP="00CF0FE5">
      <w:r>
        <w:rPr>
          <w:noProof/>
        </w:rPr>
        <w:drawing>
          <wp:inline distT="0" distB="0" distL="0" distR="0" wp14:anchorId="27F943E7" wp14:editId="7C21E4AA">
            <wp:extent cx="4680585" cy="2228554"/>
            <wp:effectExtent l="0" t="0" r="5715" b="63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685015" cy="2230663"/>
                    </a:xfrm>
                    <a:prstGeom prst="rect">
                      <a:avLst/>
                    </a:prstGeom>
                  </pic:spPr>
                </pic:pic>
              </a:graphicData>
            </a:graphic>
          </wp:inline>
        </w:drawing>
      </w:r>
    </w:p>
    <w:p w14:paraId="30519651" w14:textId="785A9D2C" w:rsidR="00CA21AB" w:rsidRPr="00CA21AB" w:rsidRDefault="00CA21AB" w:rsidP="00CA21AB">
      <w:pPr>
        <w:pStyle w:val="2"/>
        <w:spacing w:before="156"/>
        <w:rPr>
          <w:rFonts w:asciiTheme="minorEastAsia" w:eastAsiaTheme="minorEastAsia" w:hAnsiTheme="minorEastAsia"/>
          <w:color w:val="FF0000"/>
        </w:rPr>
      </w:pPr>
      <w:r>
        <w:rPr>
          <w:rFonts w:asciiTheme="minorEastAsia" w:eastAsiaTheme="minorEastAsia" w:hAnsiTheme="minorEastAsia"/>
          <w:color w:val="FF0000"/>
        </w:rPr>
        <w:lastRenderedPageBreak/>
        <w:t>MSI M</w:t>
      </w:r>
      <w:r>
        <w:rPr>
          <w:rFonts w:asciiTheme="minorEastAsia" w:eastAsiaTheme="minorEastAsia" w:hAnsiTheme="minorEastAsia" w:hint="eastAsia"/>
          <w:color w:val="FF0000"/>
        </w:rPr>
        <w:t>a</w:t>
      </w:r>
      <w:r>
        <w:rPr>
          <w:rFonts w:asciiTheme="minorEastAsia" w:eastAsiaTheme="minorEastAsia" w:hAnsiTheme="minorEastAsia"/>
          <w:color w:val="FF0000"/>
        </w:rPr>
        <w:t>estro</w:t>
      </w:r>
      <w:bookmarkEnd w:id="29"/>
    </w:p>
    <w:p w14:paraId="3C60DECF" w14:textId="4608EE65" w:rsidR="00D926EB" w:rsidRDefault="00470A6D" w:rsidP="00344538">
      <w:pPr>
        <w:pStyle w:val="3"/>
      </w:pPr>
      <w:r w:rsidRPr="00CA21AB">
        <w:t xml:space="preserve"> </w:t>
      </w:r>
      <w:bookmarkStart w:id="41" w:name="_Toc95308013"/>
      <w:r w:rsidR="008C5F92" w:rsidRPr="00CA21AB">
        <w:t>MSI0</w:t>
      </w:r>
      <w:r w:rsidR="003F27F1">
        <w:t>1</w:t>
      </w:r>
      <w:r w:rsidR="008C5F92" w:rsidRPr="00CA21AB">
        <w:t xml:space="preserve"> Test </w:t>
      </w:r>
      <w:r w:rsidR="003F27F1">
        <w:t>16</w:t>
      </w:r>
      <w:r w:rsidR="008C5F92" w:rsidRPr="00CA21AB">
        <w:t xml:space="preserve"> Scenario 01</w:t>
      </w:r>
    </w:p>
    <w:p w14:paraId="48562A80" w14:textId="77A43DAD" w:rsidR="00EE03F4" w:rsidRDefault="002022E3" w:rsidP="00EE03F4">
      <w:r>
        <w:t>E</w:t>
      </w:r>
      <w:r w:rsidR="00EE03F4">
        <w:t>nter amount 30000</w:t>
      </w:r>
    </w:p>
    <w:p w14:paraId="38DA6ABB" w14:textId="490F1E20" w:rsidR="00B47B69" w:rsidRDefault="00B47B69" w:rsidP="00EE03F4">
      <w:r>
        <w:rPr>
          <w:noProof/>
        </w:rPr>
        <w:drawing>
          <wp:inline distT="0" distB="0" distL="0" distR="0" wp14:anchorId="640399EC" wp14:editId="6D752215">
            <wp:extent cx="3700780" cy="615084"/>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767989" cy="626254"/>
                    </a:xfrm>
                    <a:prstGeom prst="rect">
                      <a:avLst/>
                    </a:prstGeom>
                  </pic:spPr>
                </pic:pic>
              </a:graphicData>
            </a:graphic>
          </wp:inline>
        </w:drawing>
      </w:r>
    </w:p>
    <w:p w14:paraId="4E563AEC" w14:textId="7DF93315" w:rsidR="00EE03F4" w:rsidRDefault="002022E3" w:rsidP="00EE03F4">
      <w:r>
        <w:rPr>
          <w:rFonts w:hint="eastAsia"/>
        </w:rPr>
        <w:t>T</w:t>
      </w:r>
      <w:r>
        <w:t>est report</w:t>
      </w:r>
    </w:p>
    <w:p w14:paraId="2C8A24E4" w14:textId="473CDEB7" w:rsidR="00A134ED" w:rsidRDefault="00AB0BE2" w:rsidP="00EE03F4">
      <w:r>
        <w:rPr>
          <w:noProof/>
        </w:rPr>
        <w:drawing>
          <wp:inline distT="0" distB="0" distL="0" distR="0" wp14:anchorId="0538F829" wp14:editId="575FD5F8">
            <wp:extent cx="4000500" cy="1787020"/>
            <wp:effectExtent l="0" t="0" r="0"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022375" cy="1796792"/>
                    </a:xfrm>
                    <a:prstGeom prst="rect">
                      <a:avLst/>
                    </a:prstGeom>
                  </pic:spPr>
                </pic:pic>
              </a:graphicData>
            </a:graphic>
          </wp:inline>
        </w:drawing>
      </w:r>
      <w:bookmarkStart w:id="42" w:name="_GoBack"/>
      <w:bookmarkEnd w:id="42"/>
    </w:p>
    <w:p w14:paraId="5C299B26" w14:textId="60401780" w:rsidR="002022E3" w:rsidRDefault="002022E3" w:rsidP="00EE03F4">
      <w:r>
        <w:t>Logcat</w:t>
      </w:r>
    </w:p>
    <w:p w14:paraId="15D26C2F" w14:textId="6FD37604" w:rsidR="002022E3" w:rsidRPr="00EE03F4" w:rsidRDefault="00AB0BE2" w:rsidP="00EE03F4">
      <w:pPr>
        <w:rPr>
          <w:rFonts w:hint="eastAsia"/>
        </w:rPr>
      </w:pPr>
      <w:r>
        <w:rPr>
          <w:noProof/>
        </w:rPr>
        <w:drawing>
          <wp:inline distT="0" distB="0" distL="0" distR="0" wp14:anchorId="1E637034" wp14:editId="2C740412">
            <wp:extent cx="5112930" cy="2927350"/>
            <wp:effectExtent l="0" t="0" r="0" b="635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119384" cy="2931045"/>
                    </a:xfrm>
                    <a:prstGeom prst="rect">
                      <a:avLst/>
                    </a:prstGeom>
                  </pic:spPr>
                </pic:pic>
              </a:graphicData>
            </a:graphic>
          </wp:inline>
        </w:drawing>
      </w:r>
    </w:p>
    <w:p w14:paraId="226BBC3E" w14:textId="0ACD6527" w:rsidR="00344538" w:rsidRPr="00B35C94" w:rsidRDefault="00D926EB" w:rsidP="00344538">
      <w:pPr>
        <w:pStyle w:val="3"/>
      </w:pPr>
      <w:r>
        <w:lastRenderedPageBreak/>
        <w:t xml:space="preserve"> </w:t>
      </w:r>
      <w:r w:rsidR="00344538" w:rsidRPr="00CA21AB">
        <w:t>MSI02 Test 01 Scenario 01</w:t>
      </w:r>
      <w:bookmarkEnd w:id="41"/>
    </w:p>
    <w:p w14:paraId="1A216CD8" w14:textId="3FFC5233" w:rsidR="00344538" w:rsidRDefault="00E64C25" w:rsidP="00344538">
      <w:r>
        <w:t>Enter amount</w:t>
      </w:r>
      <w:r w:rsidR="002741A8">
        <w:t xml:space="preserve"> </w:t>
      </w:r>
      <w:r w:rsidR="00B87C47">
        <w:t>999</w:t>
      </w:r>
    </w:p>
    <w:p w14:paraId="76AB154F" w14:textId="422A03C6" w:rsidR="00B87C47" w:rsidRDefault="00B87C47" w:rsidP="00344538">
      <w:r>
        <w:rPr>
          <w:noProof/>
        </w:rPr>
        <w:drawing>
          <wp:inline distT="0" distB="0" distL="0" distR="0" wp14:anchorId="60DFA8AE" wp14:editId="5F2B7702">
            <wp:extent cx="3352912" cy="620705"/>
            <wp:effectExtent l="0" t="0" r="0" b="8255"/>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396883" cy="628845"/>
                    </a:xfrm>
                    <a:prstGeom prst="rect">
                      <a:avLst/>
                    </a:prstGeom>
                  </pic:spPr>
                </pic:pic>
              </a:graphicData>
            </a:graphic>
          </wp:inline>
        </w:drawing>
      </w:r>
    </w:p>
    <w:p w14:paraId="3E858B7F" w14:textId="2D4928B1" w:rsidR="00E64C25" w:rsidRDefault="00E64C25" w:rsidP="00344538">
      <w:r>
        <w:t>Test report</w:t>
      </w:r>
    </w:p>
    <w:p w14:paraId="4DEA51A8" w14:textId="31B4D62A" w:rsidR="00B87C47" w:rsidRDefault="00860EAA" w:rsidP="00344538">
      <w:r>
        <w:rPr>
          <w:noProof/>
        </w:rPr>
        <w:drawing>
          <wp:inline distT="0" distB="0" distL="0" distR="0" wp14:anchorId="0188E041" wp14:editId="430BC8C1">
            <wp:extent cx="3302161" cy="1562100"/>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321683" cy="1571335"/>
                    </a:xfrm>
                    <a:prstGeom prst="rect">
                      <a:avLst/>
                    </a:prstGeom>
                  </pic:spPr>
                </pic:pic>
              </a:graphicData>
            </a:graphic>
          </wp:inline>
        </w:drawing>
      </w:r>
    </w:p>
    <w:p w14:paraId="45E28149" w14:textId="368AA1ED" w:rsidR="00E64C25" w:rsidRDefault="00E64C25" w:rsidP="00344538">
      <w:r>
        <w:t>Logcat</w:t>
      </w:r>
    </w:p>
    <w:p w14:paraId="282B98A9" w14:textId="07A29307" w:rsidR="00860EAA" w:rsidRPr="00B35C94" w:rsidRDefault="0094649F" w:rsidP="00344538">
      <w:r>
        <w:rPr>
          <w:noProof/>
        </w:rPr>
        <w:drawing>
          <wp:inline distT="0" distB="0" distL="0" distR="0" wp14:anchorId="02EF3B68" wp14:editId="7F74C1A0">
            <wp:extent cx="5151879" cy="3079750"/>
            <wp:effectExtent l="0" t="0" r="0" b="635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156181" cy="3082322"/>
                    </a:xfrm>
                    <a:prstGeom prst="rect">
                      <a:avLst/>
                    </a:prstGeom>
                  </pic:spPr>
                </pic:pic>
              </a:graphicData>
            </a:graphic>
          </wp:inline>
        </w:drawing>
      </w:r>
    </w:p>
    <w:p w14:paraId="56415BE3" w14:textId="0976C32E" w:rsidR="00344538" w:rsidRPr="00B35C94" w:rsidRDefault="00344538" w:rsidP="00344538">
      <w:pPr>
        <w:pStyle w:val="3"/>
      </w:pPr>
      <w:r>
        <w:lastRenderedPageBreak/>
        <w:t xml:space="preserve"> </w:t>
      </w:r>
      <w:bookmarkStart w:id="43" w:name="_Toc95308014"/>
      <w:r>
        <w:t>MSI04 Test 02 Scenario 01</w:t>
      </w:r>
      <w:bookmarkEnd w:id="43"/>
    </w:p>
    <w:p w14:paraId="770E720D" w14:textId="1DFF5D0F" w:rsidR="0017433D" w:rsidRDefault="0017433D" w:rsidP="0017433D">
      <w:r>
        <w:t>Enter amount</w:t>
      </w:r>
      <w:r w:rsidR="00310C17">
        <w:t xml:space="preserve"> </w:t>
      </w:r>
      <w:r w:rsidR="00AA0362">
        <w:t>2000</w:t>
      </w:r>
    </w:p>
    <w:p w14:paraId="029A82E3" w14:textId="61FFD9DD" w:rsidR="00AA0362" w:rsidRDefault="005F67F8" w:rsidP="0017433D">
      <w:r>
        <w:rPr>
          <w:noProof/>
        </w:rPr>
        <w:drawing>
          <wp:inline distT="0" distB="0" distL="0" distR="0" wp14:anchorId="2F55D55E" wp14:editId="5930C009">
            <wp:extent cx="4763135" cy="69443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845090" cy="706379"/>
                    </a:xfrm>
                    <a:prstGeom prst="rect">
                      <a:avLst/>
                    </a:prstGeom>
                  </pic:spPr>
                </pic:pic>
              </a:graphicData>
            </a:graphic>
          </wp:inline>
        </w:drawing>
      </w:r>
    </w:p>
    <w:p w14:paraId="003A5942" w14:textId="77777777" w:rsidR="0017433D" w:rsidRDefault="0017433D" w:rsidP="0017433D">
      <w:r>
        <w:t>Test report</w:t>
      </w:r>
    </w:p>
    <w:p w14:paraId="70ABAD49" w14:textId="65F5E44F" w:rsidR="00FE65C1" w:rsidRDefault="0072427D" w:rsidP="0017433D">
      <w:r>
        <w:rPr>
          <w:noProof/>
        </w:rPr>
        <w:drawing>
          <wp:inline distT="0" distB="0" distL="0" distR="0" wp14:anchorId="254494BA" wp14:editId="175F079E">
            <wp:extent cx="4229735" cy="3023649"/>
            <wp:effectExtent l="0" t="0" r="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238630" cy="3030008"/>
                    </a:xfrm>
                    <a:prstGeom prst="rect">
                      <a:avLst/>
                    </a:prstGeom>
                  </pic:spPr>
                </pic:pic>
              </a:graphicData>
            </a:graphic>
          </wp:inline>
        </w:drawing>
      </w:r>
    </w:p>
    <w:p w14:paraId="597EE841" w14:textId="77777777" w:rsidR="0017433D" w:rsidRPr="00B35C94" w:rsidRDefault="0017433D" w:rsidP="0017433D">
      <w:r>
        <w:t>Logcat</w:t>
      </w:r>
    </w:p>
    <w:p w14:paraId="4E47DE5F" w14:textId="500C1312" w:rsidR="00344538" w:rsidRDefault="008E6038" w:rsidP="00344538">
      <w:r>
        <w:rPr>
          <w:noProof/>
        </w:rPr>
        <w:lastRenderedPageBreak/>
        <w:drawing>
          <wp:inline distT="0" distB="0" distL="0" distR="0" wp14:anchorId="3ACCC843" wp14:editId="501F4004">
            <wp:extent cx="5175250" cy="3643469"/>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183070" cy="3648975"/>
                    </a:xfrm>
                    <a:prstGeom prst="rect">
                      <a:avLst/>
                    </a:prstGeom>
                  </pic:spPr>
                </pic:pic>
              </a:graphicData>
            </a:graphic>
          </wp:inline>
        </w:drawing>
      </w:r>
    </w:p>
    <w:p w14:paraId="74C88DC8" w14:textId="2C2A7256" w:rsidR="00344538" w:rsidRPr="00B35C94" w:rsidRDefault="00344538" w:rsidP="00344538">
      <w:pPr>
        <w:pStyle w:val="3"/>
      </w:pPr>
      <w:r>
        <w:t xml:space="preserve"> </w:t>
      </w:r>
      <w:bookmarkStart w:id="44" w:name="_Toc95308015"/>
      <w:r>
        <w:t>MSI04 Test 04 Scenario 01</w:t>
      </w:r>
      <w:bookmarkEnd w:id="44"/>
    </w:p>
    <w:p w14:paraId="03435315" w14:textId="6B2BD543" w:rsidR="005B6312" w:rsidRDefault="0017433D" w:rsidP="0017433D">
      <w:r>
        <w:t>Enter amount</w:t>
      </w:r>
      <w:r w:rsidR="00AA4959">
        <w:t xml:space="preserve"> 20000</w:t>
      </w:r>
    </w:p>
    <w:p w14:paraId="1BD30C0F" w14:textId="238B76C6" w:rsidR="00DE6A63" w:rsidRDefault="00DE6A63" w:rsidP="0017433D">
      <w:r>
        <w:rPr>
          <w:noProof/>
        </w:rPr>
        <w:drawing>
          <wp:inline distT="0" distB="0" distL="0" distR="0" wp14:anchorId="38584559" wp14:editId="00AC75B9">
            <wp:extent cx="6210935" cy="8578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210935" cy="857885"/>
                    </a:xfrm>
                    <a:prstGeom prst="rect">
                      <a:avLst/>
                    </a:prstGeom>
                  </pic:spPr>
                </pic:pic>
              </a:graphicData>
            </a:graphic>
          </wp:inline>
        </w:drawing>
      </w:r>
    </w:p>
    <w:p w14:paraId="5E32BC76" w14:textId="77777777" w:rsidR="0017433D" w:rsidRDefault="0017433D" w:rsidP="0017433D">
      <w:r>
        <w:t>Test report</w:t>
      </w:r>
    </w:p>
    <w:p w14:paraId="7F1BCA86" w14:textId="08E819A3" w:rsidR="00067DE1" w:rsidRDefault="00067DE1" w:rsidP="0017433D">
      <w:r>
        <w:rPr>
          <w:noProof/>
        </w:rPr>
        <w:lastRenderedPageBreak/>
        <w:drawing>
          <wp:inline distT="0" distB="0" distL="0" distR="0" wp14:anchorId="4B2C3FCE" wp14:editId="71047AD1">
            <wp:extent cx="3516715" cy="2708275"/>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518691" cy="2709797"/>
                    </a:xfrm>
                    <a:prstGeom prst="rect">
                      <a:avLst/>
                    </a:prstGeom>
                  </pic:spPr>
                </pic:pic>
              </a:graphicData>
            </a:graphic>
          </wp:inline>
        </w:drawing>
      </w:r>
    </w:p>
    <w:p w14:paraId="5B74D5C1" w14:textId="77777777" w:rsidR="0017433D" w:rsidRPr="00B35C94" w:rsidRDefault="0017433D" w:rsidP="0017433D">
      <w:r>
        <w:t>Logcat</w:t>
      </w:r>
    </w:p>
    <w:p w14:paraId="4CF422A6" w14:textId="21A8D459" w:rsidR="00344538" w:rsidRDefault="00067DE1" w:rsidP="00344538">
      <w:r>
        <w:rPr>
          <w:noProof/>
        </w:rPr>
        <w:drawing>
          <wp:inline distT="0" distB="0" distL="0" distR="0" wp14:anchorId="64E71154" wp14:editId="0DA16FE9">
            <wp:extent cx="5060950" cy="3818092"/>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069298" cy="3824390"/>
                    </a:xfrm>
                    <a:prstGeom prst="rect">
                      <a:avLst/>
                    </a:prstGeom>
                  </pic:spPr>
                </pic:pic>
              </a:graphicData>
            </a:graphic>
          </wp:inline>
        </w:drawing>
      </w:r>
    </w:p>
    <w:p w14:paraId="4CE210D9" w14:textId="77777777" w:rsidR="00344538" w:rsidRPr="002147A7" w:rsidRDefault="00344538" w:rsidP="00344538">
      <w:pPr>
        <w:pStyle w:val="3"/>
      </w:pPr>
      <w:r>
        <w:t xml:space="preserve"> </w:t>
      </w:r>
      <w:bookmarkStart w:id="45" w:name="_Toc95308016"/>
      <w:r>
        <w:t>MSI12 Test 01 Scenario 02</w:t>
      </w:r>
      <w:bookmarkEnd w:id="45"/>
    </w:p>
    <w:p w14:paraId="06A93603" w14:textId="03656721" w:rsidR="005A791C" w:rsidRDefault="005A791C" w:rsidP="00344538">
      <w:r>
        <w:t xml:space="preserve">Enter amount </w:t>
      </w:r>
      <w:r w:rsidR="008220FF">
        <w:t>1</w:t>
      </w:r>
    </w:p>
    <w:p w14:paraId="3BB5BF67" w14:textId="0D8EC0BC" w:rsidR="00344538" w:rsidRPr="00B35C94" w:rsidRDefault="000E7897" w:rsidP="00344538">
      <w:r>
        <w:rPr>
          <w:noProof/>
        </w:rPr>
        <w:lastRenderedPageBreak/>
        <w:drawing>
          <wp:inline distT="0" distB="0" distL="0" distR="0" wp14:anchorId="38849DE6" wp14:editId="1B7CE4AA">
            <wp:extent cx="4744085" cy="703780"/>
            <wp:effectExtent l="0" t="0" r="0" b="127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748994" cy="704508"/>
                    </a:xfrm>
                    <a:prstGeom prst="rect">
                      <a:avLst/>
                    </a:prstGeom>
                  </pic:spPr>
                </pic:pic>
              </a:graphicData>
            </a:graphic>
          </wp:inline>
        </w:drawing>
      </w:r>
    </w:p>
    <w:p w14:paraId="467C9FAB" w14:textId="419C505D" w:rsidR="00344538" w:rsidRDefault="005A791C" w:rsidP="00344538">
      <w:r>
        <w:rPr>
          <w:rFonts w:hint="eastAsia"/>
        </w:rPr>
        <w:t>T</w:t>
      </w:r>
      <w:r>
        <w:t>est report</w:t>
      </w:r>
    </w:p>
    <w:p w14:paraId="65CAF7E3" w14:textId="3B6487DE" w:rsidR="005A791C" w:rsidRDefault="005A791C" w:rsidP="00344538">
      <w:r>
        <w:rPr>
          <w:noProof/>
        </w:rPr>
        <w:drawing>
          <wp:inline distT="0" distB="0" distL="0" distR="0" wp14:anchorId="1ABD15B6" wp14:editId="74C07831">
            <wp:extent cx="4293195" cy="257302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4294636" cy="2573884"/>
                    </a:xfrm>
                    <a:prstGeom prst="rect">
                      <a:avLst/>
                    </a:prstGeom>
                  </pic:spPr>
                </pic:pic>
              </a:graphicData>
            </a:graphic>
          </wp:inline>
        </w:drawing>
      </w:r>
    </w:p>
    <w:p w14:paraId="24C3CD57" w14:textId="2F028D3D" w:rsidR="005A791C" w:rsidRDefault="005A791C" w:rsidP="00344538">
      <w:r>
        <w:rPr>
          <w:rFonts w:hint="eastAsia"/>
        </w:rPr>
        <w:t>L</w:t>
      </w:r>
      <w:r>
        <w:t>ogcat</w:t>
      </w:r>
    </w:p>
    <w:p w14:paraId="0FF12698" w14:textId="582B4C77" w:rsidR="005A791C" w:rsidRDefault="005A791C" w:rsidP="00344538">
      <w:r>
        <w:rPr>
          <w:noProof/>
        </w:rPr>
        <w:lastRenderedPageBreak/>
        <w:drawing>
          <wp:inline distT="0" distB="0" distL="0" distR="0" wp14:anchorId="102147ED" wp14:editId="648B6180">
            <wp:extent cx="6094825" cy="3999865"/>
            <wp:effectExtent l="0" t="0" r="1270" b="63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095015" cy="3999990"/>
                    </a:xfrm>
                    <a:prstGeom prst="rect">
                      <a:avLst/>
                    </a:prstGeom>
                  </pic:spPr>
                </pic:pic>
              </a:graphicData>
            </a:graphic>
          </wp:inline>
        </w:drawing>
      </w:r>
    </w:p>
    <w:p w14:paraId="36064760" w14:textId="72CEA838" w:rsidR="00344538" w:rsidRPr="002147A7" w:rsidRDefault="00344538" w:rsidP="00344538">
      <w:pPr>
        <w:pStyle w:val="3"/>
      </w:pPr>
      <w:r>
        <w:t xml:space="preserve"> </w:t>
      </w:r>
      <w:bookmarkStart w:id="46" w:name="_Toc95308017"/>
      <w:r>
        <w:t>M</w:t>
      </w:r>
      <w:r w:rsidR="00CA21AB">
        <w:t>SI</w:t>
      </w:r>
      <w:r>
        <w:t>19 Test 01 Scenario 01</w:t>
      </w:r>
      <w:bookmarkEnd w:id="46"/>
    </w:p>
    <w:p w14:paraId="29ED0910" w14:textId="2324C118" w:rsidR="00344538" w:rsidRDefault="00344538" w:rsidP="00344538">
      <w:r>
        <w:t>T</w:t>
      </w:r>
      <w:r>
        <w:rPr>
          <w:rFonts w:hint="eastAsia"/>
        </w:rPr>
        <w:t xml:space="preserve">ransaction amount </w:t>
      </w:r>
      <w:r w:rsidR="00200522">
        <w:t>10000</w:t>
      </w:r>
    </w:p>
    <w:p w14:paraId="0CC042FE" w14:textId="23813ADD" w:rsidR="00755109" w:rsidRDefault="00755109" w:rsidP="00344538">
      <w:proofErr w:type="gramStart"/>
      <w:r>
        <w:t>set</w:t>
      </w:r>
      <w:proofErr w:type="gramEnd"/>
      <w:r>
        <w:t xml:space="preserve"> 9F1D in GPO callback</w:t>
      </w:r>
    </w:p>
    <w:p w14:paraId="3BD5A839" w14:textId="53061D32" w:rsidR="00200522" w:rsidRDefault="00200522" w:rsidP="00344538">
      <w:r>
        <w:rPr>
          <w:noProof/>
        </w:rPr>
        <w:drawing>
          <wp:inline distT="0" distB="0" distL="0" distR="0" wp14:anchorId="2C9AE1AE" wp14:editId="04AA8707">
            <wp:extent cx="2980813" cy="670809"/>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3032271" cy="682389"/>
                    </a:xfrm>
                    <a:prstGeom prst="rect">
                      <a:avLst/>
                    </a:prstGeom>
                  </pic:spPr>
                </pic:pic>
              </a:graphicData>
            </a:graphic>
          </wp:inline>
        </w:drawing>
      </w:r>
    </w:p>
    <w:p w14:paraId="44BD5B59" w14:textId="329333DD" w:rsidR="00EE0D06" w:rsidRDefault="00EE0D06" w:rsidP="00344538">
      <w:r>
        <w:t>Test report:</w:t>
      </w:r>
    </w:p>
    <w:p w14:paraId="058186D4" w14:textId="3D0D5AFB" w:rsidR="00344538" w:rsidRDefault="00023A5B" w:rsidP="00344538">
      <w:r>
        <w:rPr>
          <w:noProof/>
        </w:rPr>
        <w:lastRenderedPageBreak/>
        <w:drawing>
          <wp:inline distT="0" distB="0" distL="0" distR="0" wp14:anchorId="44681671" wp14:editId="0203781C">
            <wp:extent cx="4269534" cy="2127102"/>
            <wp:effectExtent l="0" t="0" r="0" b="698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315403" cy="2149954"/>
                    </a:xfrm>
                    <a:prstGeom prst="rect">
                      <a:avLst/>
                    </a:prstGeom>
                  </pic:spPr>
                </pic:pic>
              </a:graphicData>
            </a:graphic>
          </wp:inline>
        </w:drawing>
      </w:r>
    </w:p>
    <w:p w14:paraId="551E2897" w14:textId="18C91B77" w:rsidR="00344538" w:rsidRDefault="001D12B2" w:rsidP="00344538">
      <w:r>
        <w:t>Logcat</w:t>
      </w:r>
      <w:r>
        <w:t>：</w:t>
      </w:r>
    </w:p>
    <w:p w14:paraId="0107FDD4" w14:textId="6AAB4796" w:rsidR="00344538" w:rsidRDefault="001D12B2" w:rsidP="00344538">
      <w:r>
        <w:rPr>
          <w:noProof/>
        </w:rPr>
        <w:drawing>
          <wp:inline distT="0" distB="0" distL="0" distR="0" wp14:anchorId="1C9C182B" wp14:editId="49696096">
            <wp:extent cx="4539338" cy="287972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545822" cy="2883838"/>
                    </a:xfrm>
                    <a:prstGeom prst="rect">
                      <a:avLst/>
                    </a:prstGeom>
                  </pic:spPr>
                </pic:pic>
              </a:graphicData>
            </a:graphic>
          </wp:inline>
        </w:drawing>
      </w:r>
    </w:p>
    <w:p w14:paraId="2AA160BE" w14:textId="48E7568D" w:rsidR="00344538" w:rsidRPr="002147A7" w:rsidRDefault="00344538" w:rsidP="00344538">
      <w:pPr>
        <w:pStyle w:val="3"/>
      </w:pPr>
      <w:r>
        <w:t xml:space="preserve"> </w:t>
      </w:r>
      <w:bookmarkStart w:id="47" w:name="_Toc95308018"/>
      <w:r>
        <w:t>M</w:t>
      </w:r>
      <w:r w:rsidR="00CA21AB">
        <w:t>SI</w:t>
      </w:r>
      <w:r>
        <w:t>19 Test 02 Scenario 01</w:t>
      </w:r>
      <w:bookmarkEnd w:id="47"/>
    </w:p>
    <w:p w14:paraId="0C0931BE" w14:textId="71613855" w:rsidR="00344538" w:rsidRDefault="00B470A9" w:rsidP="00344538">
      <w:proofErr w:type="gramStart"/>
      <w:r>
        <w:rPr>
          <w:rFonts w:hint="eastAsia"/>
        </w:rPr>
        <w:t>enter</w:t>
      </w:r>
      <w:proofErr w:type="gramEnd"/>
      <w:r>
        <w:t xml:space="preserve"> amount 10000</w:t>
      </w:r>
    </w:p>
    <w:p w14:paraId="49971ACA" w14:textId="39D69E89" w:rsidR="006172C5" w:rsidRDefault="006172C5" w:rsidP="00344538">
      <w:proofErr w:type="gramStart"/>
      <w:r>
        <w:t>set</w:t>
      </w:r>
      <w:proofErr w:type="gramEnd"/>
      <w:r>
        <w:t xml:space="preserve"> 9F1D in GPO callback</w:t>
      </w:r>
    </w:p>
    <w:p w14:paraId="57C60766" w14:textId="0A1BD002" w:rsidR="00344538" w:rsidRPr="00B35C94" w:rsidRDefault="00B470A9" w:rsidP="00344538">
      <w:r>
        <w:rPr>
          <w:noProof/>
        </w:rPr>
        <w:drawing>
          <wp:inline distT="0" distB="0" distL="0" distR="0" wp14:anchorId="68079BF7" wp14:editId="254C098C">
            <wp:extent cx="4509135" cy="639420"/>
            <wp:effectExtent l="0" t="0" r="0"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615911" cy="654561"/>
                    </a:xfrm>
                    <a:prstGeom prst="rect">
                      <a:avLst/>
                    </a:prstGeom>
                  </pic:spPr>
                </pic:pic>
              </a:graphicData>
            </a:graphic>
          </wp:inline>
        </w:drawing>
      </w:r>
    </w:p>
    <w:p w14:paraId="6316AD2E" w14:textId="413E11E7" w:rsidR="00344538" w:rsidRDefault="001717AD" w:rsidP="00344538">
      <w:r>
        <w:rPr>
          <w:rFonts w:hint="eastAsia"/>
        </w:rPr>
        <w:lastRenderedPageBreak/>
        <w:t>T</w:t>
      </w:r>
      <w:r>
        <w:t>est report:</w:t>
      </w:r>
    </w:p>
    <w:p w14:paraId="5FBDC937" w14:textId="77777777" w:rsidR="00EA7E73" w:rsidRDefault="001717AD" w:rsidP="00344538">
      <w:pPr>
        <w:rPr>
          <w:noProof/>
        </w:rPr>
      </w:pPr>
      <w:r>
        <w:rPr>
          <w:noProof/>
        </w:rPr>
        <w:drawing>
          <wp:inline distT="0" distB="0" distL="0" distR="0" wp14:anchorId="6AC3F7BE" wp14:editId="28308D99">
            <wp:extent cx="4157953" cy="2598667"/>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167946" cy="2604913"/>
                    </a:xfrm>
                    <a:prstGeom prst="rect">
                      <a:avLst/>
                    </a:prstGeom>
                  </pic:spPr>
                </pic:pic>
              </a:graphicData>
            </a:graphic>
          </wp:inline>
        </w:drawing>
      </w:r>
    </w:p>
    <w:p w14:paraId="12CE5AD4" w14:textId="317BF546" w:rsidR="00894791" w:rsidRDefault="00EA7E73" w:rsidP="00344538">
      <w:r>
        <w:t>Logcat:</w:t>
      </w:r>
      <w:r w:rsidR="00894791">
        <w:rPr>
          <w:noProof/>
        </w:rPr>
        <w:drawing>
          <wp:anchor distT="0" distB="0" distL="114300" distR="114300" simplePos="0" relativeHeight="251657728" behindDoc="0" locked="0" layoutInCell="1" allowOverlap="1" wp14:anchorId="2FFA091D" wp14:editId="263C6FCF">
            <wp:simplePos x="0" y="0"/>
            <wp:positionH relativeFrom="column">
              <wp:posOffset>0</wp:posOffset>
            </wp:positionH>
            <wp:positionV relativeFrom="paragraph">
              <wp:posOffset>380365</wp:posOffset>
            </wp:positionV>
            <wp:extent cx="4413250" cy="2496185"/>
            <wp:effectExtent l="0" t="0" r="6350" b="0"/>
            <wp:wrapSquare wrapText="bothSides"/>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4413250" cy="2496185"/>
                    </a:xfrm>
                    <a:prstGeom prst="rect">
                      <a:avLst/>
                    </a:prstGeom>
                  </pic:spPr>
                </pic:pic>
              </a:graphicData>
            </a:graphic>
            <wp14:sizeRelH relativeFrom="margin">
              <wp14:pctWidth>0</wp14:pctWidth>
            </wp14:sizeRelH>
            <wp14:sizeRelV relativeFrom="margin">
              <wp14:pctHeight>0</wp14:pctHeight>
            </wp14:sizeRelV>
          </wp:anchor>
        </w:drawing>
      </w:r>
    </w:p>
    <w:p w14:paraId="1D59A758" w14:textId="77777777" w:rsidR="00894791" w:rsidRDefault="00894791" w:rsidP="00344538"/>
    <w:p w14:paraId="13759D35" w14:textId="77777777" w:rsidR="00894791" w:rsidRDefault="00894791" w:rsidP="00344538"/>
    <w:p w14:paraId="221CC39C" w14:textId="77777777" w:rsidR="00894791" w:rsidRDefault="00894791" w:rsidP="00344538"/>
    <w:p w14:paraId="44890AD8" w14:textId="77777777" w:rsidR="00894791" w:rsidRDefault="00894791" w:rsidP="00344538"/>
    <w:p w14:paraId="5871CBC5" w14:textId="77777777" w:rsidR="00894791" w:rsidRDefault="00894791" w:rsidP="00344538"/>
    <w:p w14:paraId="2C65CE48" w14:textId="77777777" w:rsidR="00894791" w:rsidRDefault="00894791" w:rsidP="00344538"/>
    <w:p w14:paraId="512B127C" w14:textId="77777777" w:rsidR="009812A0" w:rsidRDefault="009812A0" w:rsidP="00344538"/>
    <w:p w14:paraId="25E7B0F5" w14:textId="3A7A884A" w:rsidR="009812A0" w:rsidRDefault="00EE36DF" w:rsidP="00E11F8D">
      <w:pPr>
        <w:pStyle w:val="3"/>
      </w:pPr>
      <w:r>
        <w:t xml:space="preserve"> </w:t>
      </w:r>
      <w:r w:rsidR="009812A0">
        <w:rPr>
          <w:rFonts w:hint="eastAsia"/>
        </w:rPr>
        <w:t>M</w:t>
      </w:r>
      <w:r w:rsidR="009812A0">
        <w:t>SI19 Test 04 Scenario 01</w:t>
      </w:r>
    </w:p>
    <w:p w14:paraId="059852D2" w14:textId="4B5D2D29" w:rsidR="006369C3" w:rsidRPr="006369C3" w:rsidRDefault="006369C3" w:rsidP="006369C3">
      <w:proofErr w:type="gramStart"/>
      <w:r>
        <w:rPr>
          <w:rFonts w:hint="eastAsia"/>
        </w:rPr>
        <w:t>enter</w:t>
      </w:r>
      <w:proofErr w:type="gramEnd"/>
      <w:r>
        <w:t xml:space="preserve"> amount 999</w:t>
      </w:r>
    </w:p>
    <w:p w14:paraId="3B606C42" w14:textId="5D13B8F1" w:rsidR="009812A0" w:rsidRDefault="007A79B5" w:rsidP="00344538">
      <w:r>
        <w:rPr>
          <w:noProof/>
        </w:rPr>
        <w:drawing>
          <wp:inline distT="0" distB="0" distL="0" distR="0" wp14:anchorId="58AAEE8F" wp14:editId="6926AD9A">
            <wp:extent cx="3753013" cy="635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754581" cy="635265"/>
                    </a:xfrm>
                    <a:prstGeom prst="rect">
                      <a:avLst/>
                    </a:prstGeom>
                  </pic:spPr>
                </pic:pic>
              </a:graphicData>
            </a:graphic>
          </wp:inline>
        </w:drawing>
      </w:r>
    </w:p>
    <w:p w14:paraId="509A62D2" w14:textId="6D1E5B25" w:rsidR="006369C3" w:rsidRDefault="006369C3" w:rsidP="00344538">
      <w:r>
        <w:rPr>
          <w:rFonts w:hint="eastAsia"/>
        </w:rPr>
        <w:lastRenderedPageBreak/>
        <w:t>T</w:t>
      </w:r>
      <w:r>
        <w:t>est report:</w:t>
      </w:r>
    </w:p>
    <w:p w14:paraId="3E1FD1E8" w14:textId="08F737E6" w:rsidR="00BF11C1" w:rsidRDefault="00BF11C1" w:rsidP="00344538">
      <w:r>
        <w:rPr>
          <w:noProof/>
        </w:rPr>
        <w:drawing>
          <wp:inline distT="0" distB="0" distL="0" distR="0" wp14:anchorId="0F281C25" wp14:editId="02B09367">
            <wp:extent cx="4165600" cy="1489781"/>
            <wp:effectExtent l="0" t="0" r="635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175345" cy="1493266"/>
                    </a:xfrm>
                    <a:prstGeom prst="rect">
                      <a:avLst/>
                    </a:prstGeom>
                  </pic:spPr>
                </pic:pic>
              </a:graphicData>
            </a:graphic>
          </wp:inline>
        </w:drawing>
      </w:r>
    </w:p>
    <w:p w14:paraId="409B82F7" w14:textId="41F46499" w:rsidR="006369C3" w:rsidRDefault="006369C3" w:rsidP="00344538">
      <w:proofErr w:type="gramStart"/>
      <w:r>
        <w:t>logcat</w:t>
      </w:r>
      <w:proofErr w:type="gramEnd"/>
      <w:r>
        <w:t>:</w:t>
      </w:r>
    </w:p>
    <w:p w14:paraId="57C41A5F" w14:textId="7C50B102" w:rsidR="006369C3" w:rsidRDefault="00D10458" w:rsidP="00344538">
      <w:r>
        <w:rPr>
          <w:noProof/>
        </w:rPr>
        <w:drawing>
          <wp:inline distT="0" distB="0" distL="0" distR="0" wp14:anchorId="3EA39F66" wp14:editId="6D4235DF">
            <wp:extent cx="4255135" cy="2474078"/>
            <wp:effectExtent l="0" t="0" r="0" b="254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262154" cy="2478159"/>
                    </a:xfrm>
                    <a:prstGeom prst="rect">
                      <a:avLst/>
                    </a:prstGeom>
                  </pic:spPr>
                </pic:pic>
              </a:graphicData>
            </a:graphic>
          </wp:inline>
        </w:drawing>
      </w:r>
    </w:p>
    <w:p w14:paraId="77FEAD0D" w14:textId="2FB286F1" w:rsidR="00344538" w:rsidRPr="00C82C4F" w:rsidRDefault="00344538" w:rsidP="00344538">
      <w:pPr>
        <w:pStyle w:val="3"/>
        <w:rPr>
          <w:color w:val="FF0000"/>
        </w:rPr>
      </w:pPr>
      <w:r w:rsidRPr="00C82C4F">
        <w:rPr>
          <w:color w:val="FF0000"/>
        </w:rPr>
        <w:t xml:space="preserve"> </w:t>
      </w:r>
      <w:bookmarkStart w:id="48" w:name="_Toc95308019"/>
      <w:r w:rsidRPr="00C82C4F">
        <w:rPr>
          <w:color w:val="FF0000"/>
        </w:rPr>
        <w:t>M</w:t>
      </w:r>
      <w:r w:rsidR="00CA21AB" w:rsidRPr="00C82C4F">
        <w:rPr>
          <w:color w:val="FF0000"/>
        </w:rPr>
        <w:t>SI</w:t>
      </w:r>
      <w:r w:rsidRPr="00C82C4F">
        <w:rPr>
          <w:color w:val="FF0000"/>
        </w:rPr>
        <w:t>50 Test 02 Scenario 01</w:t>
      </w:r>
      <w:bookmarkEnd w:id="48"/>
    </w:p>
    <w:p w14:paraId="2C39339E" w14:textId="5378513F" w:rsidR="0017433D" w:rsidRDefault="0017433D" w:rsidP="0017433D">
      <w:r>
        <w:t>Enter amount</w:t>
      </w:r>
      <w:r w:rsidR="00127DB2">
        <w:t xml:space="preserve"> 20000</w:t>
      </w:r>
    </w:p>
    <w:p w14:paraId="5C519EC5" w14:textId="6538E2B9" w:rsidR="00B90A32" w:rsidRDefault="00B90A32" w:rsidP="0017433D">
      <w:proofErr w:type="gramStart"/>
      <w:r>
        <w:t>set</w:t>
      </w:r>
      <w:proofErr w:type="gramEnd"/>
      <w:r>
        <w:t xml:space="preserve"> 9F5C in GPO callback</w:t>
      </w:r>
    </w:p>
    <w:p w14:paraId="5F161DF8" w14:textId="3CA0215F" w:rsidR="00127DB2" w:rsidRDefault="00127DB2" w:rsidP="0017433D">
      <w:r>
        <w:rPr>
          <w:noProof/>
        </w:rPr>
        <w:drawing>
          <wp:inline distT="0" distB="0" distL="0" distR="0" wp14:anchorId="662CFE85" wp14:editId="4880002E">
            <wp:extent cx="4490085" cy="651868"/>
            <wp:effectExtent l="0" t="0" r="5715"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518514" cy="655995"/>
                    </a:xfrm>
                    <a:prstGeom prst="rect">
                      <a:avLst/>
                    </a:prstGeom>
                  </pic:spPr>
                </pic:pic>
              </a:graphicData>
            </a:graphic>
          </wp:inline>
        </w:drawing>
      </w:r>
    </w:p>
    <w:p w14:paraId="3C2B75FC" w14:textId="16785D4F" w:rsidR="00D14888" w:rsidRDefault="0017433D" w:rsidP="0017433D">
      <w:r>
        <w:t>Test report</w:t>
      </w:r>
    </w:p>
    <w:p w14:paraId="747F2099" w14:textId="5789E250" w:rsidR="00A565C8" w:rsidRDefault="00A565C8" w:rsidP="0017433D">
      <w:r>
        <w:rPr>
          <w:noProof/>
        </w:rPr>
        <w:lastRenderedPageBreak/>
        <w:drawing>
          <wp:inline distT="0" distB="0" distL="0" distR="0" wp14:anchorId="5FBC0834" wp14:editId="15307808">
            <wp:extent cx="3455670" cy="198451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465598" cy="1990211"/>
                    </a:xfrm>
                    <a:prstGeom prst="rect">
                      <a:avLst/>
                    </a:prstGeom>
                  </pic:spPr>
                </pic:pic>
              </a:graphicData>
            </a:graphic>
          </wp:inline>
        </w:drawing>
      </w:r>
    </w:p>
    <w:p w14:paraId="60FE2DF9" w14:textId="77777777" w:rsidR="0017433D" w:rsidRPr="00B35C94" w:rsidRDefault="0017433D" w:rsidP="0017433D">
      <w:r>
        <w:t>Logcat</w:t>
      </w:r>
    </w:p>
    <w:p w14:paraId="064C65BF" w14:textId="66270808" w:rsidR="00344538" w:rsidRDefault="00E91FC5" w:rsidP="00344538">
      <w:r>
        <w:rPr>
          <w:noProof/>
        </w:rPr>
        <w:drawing>
          <wp:inline distT="0" distB="0" distL="0" distR="0" wp14:anchorId="157469D4" wp14:editId="4FA9071D">
            <wp:extent cx="4176303" cy="2906888"/>
            <wp:effectExtent l="0" t="0" r="0" b="825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4180256" cy="2909639"/>
                    </a:xfrm>
                    <a:prstGeom prst="rect">
                      <a:avLst/>
                    </a:prstGeom>
                  </pic:spPr>
                </pic:pic>
              </a:graphicData>
            </a:graphic>
          </wp:inline>
        </w:drawing>
      </w:r>
    </w:p>
    <w:p w14:paraId="3BE7F314" w14:textId="3F014B4C" w:rsidR="00344538" w:rsidRPr="00C82C4F" w:rsidRDefault="00860EAA" w:rsidP="00344538">
      <w:pPr>
        <w:pStyle w:val="3"/>
        <w:rPr>
          <w:color w:val="FF0000"/>
        </w:rPr>
      </w:pPr>
      <w:bookmarkStart w:id="49" w:name="_Toc95308021"/>
      <w:r w:rsidRPr="00C82C4F">
        <w:rPr>
          <w:color w:val="FF0000"/>
        </w:rPr>
        <w:t xml:space="preserve"> </w:t>
      </w:r>
      <w:r w:rsidR="00344538" w:rsidRPr="00C82C4F">
        <w:rPr>
          <w:color w:val="FF0000"/>
        </w:rPr>
        <w:t>M</w:t>
      </w:r>
      <w:r w:rsidR="00CA21AB" w:rsidRPr="00C82C4F">
        <w:rPr>
          <w:color w:val="FF0000"/>
        </w:rPr>
        <w:t>SI</w:t>
      </w:r>
      <w:r w:rsidR="00344538" w:rsidRPr="00C82C4F">
        <w:rPr>
          <w:color w:val="FF0000"/>
        </w:rPr>
        <w:t>50 Test 02 Scenario 02</w:t>
      </w:r>
      <w:bookmarkEnd w:id="49"/>
    </w:p>
    <w:p w14:paraId="5A84F02D" w14:textId="6D649F0E" w:rsidR="0017433D" w:rsidRDefault="0017433D" w:rsidP="0017433D">
      <w:r>
        <w:t>Enter amount</w:t>
      </w:r>
      <w:r w:rsidR="008511CC">
        <w:t xml:space="preserve"> 1</w:t>
      </w:r>
    </w:p>
    <w:p w14:paraId="249EC28B" w14:textId="36F3FAC5" w:rsidR="00DC1A67" w:rsidRDefault="00DC1A67" w:rsidP="0017433D">
      <w:proofErr w:type="gramStart"/>
      <w:r>
        <w:t>set</w:t>
      </w:r>
      <w:proofErr w:type="gramEnd"/>
      <w:r>
        <w:t xml:space="preserve"> 9F5C in GPO callback</w:t>
      </w:r>
    </w:p>
    <w:p w14:paraId="6DB4FE12" w14:textId="7074176A" w:rsidR="00187C73" w:rsidRDefault="008511CC" w:rsidP="0017433D">
      <w:r>
        <w:rPr>
          <w:noProof/>
        </w:rPr>
        <w:drawing>
          <wp:inline distT="0" distB="0" distL="0" distR="0" wp14:anchorId="30B33326" wp14:editId="3C24ADA9">
            <wp:extent cx="4020185" cy="671195"/>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034021" cy="673505"/>
                    </a:xfrm>
                    <a:prstGeom prst="rect">
                      <a:avLst/>
                    </a:prstGeom>
                  </pic:spPr>
                </pic:pic>
              </a:graphicData>
            </a:graphic>
          </wp:inline>
        </w:drawing>
      </w:r>
    </w:p>
    <w:p w14:paraId="38FED36E" w14:textId="77777777" w:rsidR="0017433D" w:rsidRDefault="0017433D" w:rsidP="0017433D">
      <w:r>
        <w:lastRenderedPageBreak/>
        <w:t>Test report</w:t>
      </w:r>
    </w:p>
    <w:p w14:paraId="4836C07D" w14:textId="2ABEEF55" w:rsidR="008511CC" w:rsidRDefault="00983E92" w:rsidP="0017433D">
      <w:r>
        <w:rPr>
          <w:noProof/>
        </w:rPr>
        <w:drawing>
          <wp:inline distT="0" distB="0" distL="0" distR="0" wp14:anchorId="79F06538" wp14:editId="6EA1AA7F">
            <wp:extent cx="3816756" cy="2052955"/>
            <wp:effectExtent l="0" t="0" r="0" b="4445"/>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824153" cy="2056934"/>
                    </a:xfrm>
                    <a:prstGeom prst="rect">
                      <a:avLst/>
                    </a:prstGeom>
                  </pic:spPr>
                </pic:pic>
              </a:graphicData>
            </a:graphic>
          </wp:inline>
        </w:drawing>
      </w:r>
    </w:p>
    <w:p w14:paraId="2301E619" w14:textId="77777777" w:rsidR="0017433D" w:rsidRDefault="0017433D" w:rsidP="0017433D">
      <w:r>
        <w:t>Logcat</w:t>
      </w:r>
    </w:p>
    <w:p w14:paraId="29FCE08B" w14:textId="0DD34090" w:rsidR="00476D5C" w:rsidRDefault="00F64689" w:rsidP="0017433D">
      <w:r>
        <w:rPr>
          <w:noProof/>
        </w:rPr>
        <w:drawing>
          <wp:inline distT="0" distB="0" distL="0" distR="0" wp14:anchorId="7C608683" wp14:editId="2FBAA368">
            <wp:extent cx="4629785" cy="2873203"/>
            <wp:effectExtent l="0" t="0" r="0" b="381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4638734" cy="2878757"/>
                    </a:xfrm>
                    <a:prstGeom prst="rect">
                      <a:avLst/>
                    </a:prstGeom>
                  </pic:spPr>
                </pic:pic>
              </a:graphicData>
            </a:graphic>
          </wp:inline>
        </w:drawing>
      </w:r>
    </w:p>
    <w:p w14:paraId="409095EE" w14:textId="66830785" w:rsidR="00B02229" w:rsidRPr="002147A7" w:rsidRDefault="003D3B0E" w:rsidP="00CA5140">
      <w:pPr>
        <w:pStyle w:val="3"/>
      </w:pPr>
      <w:r>
        <w:t xml:space="preserve"> </w:t>
      </w:r>
      <w:r w:rsidR="00B02229">
        <w:t>MSI55 Test 01 Scenario 01</w:t>
      </w:r>
    </w:p>
    <w:p w14:paraId="52E6791E" w14:textId="7986BDEF" w:rsidR="00B02229" w:rsidRPr="00B35C94" w:rsidRDefault="00B02229" w:rsidP="0017433D">
      <w:r>
        <w:rPr>
          <w:rFonts w:hint="eastAsia"/>
        </w:rPr>
        <w:t>E</w:t>
      </w:r>
      <w:r>
        <w:t>nter amount</w:t>
      </w:r>
      <w:r w:rsidR="00AB782F">
        <w:t xml:space="preserve"> 1</w:t>
      </w:r>
    </w:p>
    <w:p w14:paraId="5F2016E2" w14:textId="3F002C4E" w:rsidR="00344538" w:rsidRDefault="00B02229" w:rsidP="00344538">
      <w:r>
        <w:rPr>
          <w:noProof/>
        </w:rPr>
        <w:drawing>
          <wp:inline distT="0" distB="0" distL="0" distR="0" wp14:anchorId="04B08581" wp14:editId="5B4045AA">
            <wp:extent cx="4073525" cy="907502"/>
            <wp:effectExtent l="0" t="0" r="3175" b="698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077821" cy="908459"/>
                    </a:xfrm>
                    <a:prstGeom prst="rect">
                      <a:avLst/>
                    </a:prstGeom>
                  </pic:spPr>
                </pic:pic>
              </a:graphicData>
            </a:graphic>
          </wp:inline>
        </w:drawing>
      </w:r>
    </w:p>
    <w:p w14:paraId="502FF565" w14:textId="63F0825A" w:rsidR="00C71C9C" w:rsidRPr="00B35C94" w:rsidRDefault="00C71C9C" w:rsidP="00344538">
      <w:r>
        <w:rPr>
          <w:rFonts w:hint="eastAsia"/>
        </w:rPr>
        <w:lastRenderedPageBreak/>
        <w:t>T</w:t>
      </w:r>
      <w:r>
        <w:t>est Report</w:t>
      </w:r>
    </w:p>
    <w:p w14:paraId="4D3E5376" w14:textId="6F442FC3" w:rsidR="00EF73F7" w:rsidRDefault="00C71C9C" w:rsidP="00344538">
      <w:r>
        <w:rPr>
          <w:noProof/>
        </w:rPr>
        <w:drawing>
          <wp:inline distT="0" distB="0" distL="0" distR="0" wp14:anchorId="59D05809" wp14:editId="203FF1E7">
            <wp:extent cx="4712135" cy="263525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717176" cy="2638069"/>
                    </a:xfrm>
                    <a:prstGeom prst="rect">
                      <a:avLst/>
                    </a:prstGeom>
                  </pic:spPr>
                </pic:pic>
              </a:graphicData>
            </a:graphic>
          </wp:inline>
        </w:drawing>
      </w:r>
    </w:p>
    <w:p w14:paraId="2B0FE7FA" w14:textId="4982EE6B" w:rsidR="00344538" w:rsidRPr="00C82C4F" w:rsidRDefault="00E63B52" w:rsidP="00344538">
      <w:pPr>
        <w:pStyle w:val="3"/>
        <w:rPr>
          <w:color w:val="FF0000"/>
        </w:rPr>
      </w:pPr>
      <w:bookmarkStart w:id="50" w:name="_Toc95308023"/>
      <w:r w:rsidRPr="00C82C4F">
        <w:rPr>
          <w:color w:val="FF0000"/>
        </w:rPr>
        <w:t xml:space="preserve"> </w:t>
      </w:r>
      <w:r w:rsidR="00344538" w:rsidRPr="00C82C4F">
        <w:rPr>
          <w:color w:val="FF0000"/>
        </w:rPr>
        <w:t>M</w:t>
      </w:r>
      <w:r w:rsidR="00CA21AB" w:rsidRPr="00C82C4F">
        <w:rPr>
          <w:color w:val="FF0000"/>
        </w:rPr>
        <w:t>SI</w:t>
      </w:r>
      <w:r w:rsidR="00344538" w:rsidRPr="00C82C4F">
        <w:rPr>
          <w:color w:val="FF0000"/>
        </w:rPr>
        <w:t>91 Test 02 Scenario 01</w:t>
      </w:r>
      <w:bookmarkEnd w:id="50"/>
    </w:p>
    <w:p w14:paraId="5C2B7BA4" w14:textId="13D25B73" w:rsidR="00B45273" w:rsidRPr="00B45273" w:rsidRDefault="00B45273" w:rsidP="00B45273">
      <w:r>
        <w:t>Enter amount 20001</w:t>
      </w:r>
    </w:p>
    <w:p w14:paraId="5A7152C6" w14:textId="14A1CEED" w:rsidR="00344538" w:rsidRDefault="0025566F" w:rsidP="00344538">
      <w:r>
        <w:rPr>
          <w:noProof/>
        </w:rPr>
        <w:drawing>
          <wp:inline distT="0" distB="0" distL="0" distR="0" wp14:anchorId="1E8C1C43" wp14:editId="41267B6B">
            <wp:extent cx="6210935" cy="1005840"/>
            <wp:effectExtent l="0" t="0" r="0" b="381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210935" cy="1005840"/>
                    </a:xfrm>
                    <a:prstGeom prst="rect">
                      <a:avLst/>
                    </a:prstGeom>
                  </pic:spPr>
                </pic:pic>
              </a:graphicData>
            </a:graphic>
          </wp:inline>
        </w:drawing>
      </w:r>
    </w:p>
    <w:p w14:paraId="3E102C00" w14:textId="335921B1" w:rsidR="0049731F" w:rsidRDefault="0049731F" w:rsidP="00344538">
      <w:r>
        <w:rPr>
          <w:rFonts w:hint="eastAsia"/>
        </w:rPr>
        <w:t>T</w:t>
      </w:r>
      <w:r>
        <w:t>est Report</w:t>
      </w:r>
    </w:p>
    <w:p w14:paraId="7D6E4310" w14:textId="5E1900D5" w:rsidR="0049731F" w:rsidRDefault="000B1C32" w:rsidP="00344538">
      <w:r>
        <w:rPr>
          <w:noProof/>
        </w:rPr>
        <w:drawing>
          <wp:inline distT="0" distB="0" distL="0" distR="0" wp14:anchorId="0041CD9D" wp14:editId="37E8D9C9">
            <wp:extent cx="6210935" cy="1651000"/>
            <wp:effectExtent l="0" t="0" r="0" b="635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210935" cy="1651000"/>
                    </a:xfrm>
                    <a:prstGeom prst="rect">
                      <a:avLst/>
                    </a:prstGeom>
                  </pic:spPr>
                </pic:pic>
              </a:graphicData>
            </a:graphic>
          </wp:inline>
        </w:drawing>
      </w:r>
    </w:p>
    <w:p w14:paraId="3B1A16F5" w14:textId="3BD37B43" w:rsidR="00923602" w:rsidRDefault="00923602" w:rsidP="00344538">
      <w:r>
        <w:rPr>
          <w:rFonts w:hint="eastAsia"/>
        </w:rPr>
        <w:t>L</w:t>
      </w:r>
      <w:r>
        <w:t>ogcat</w:t>
      </w:r>
    </w:p>
    <w:p w14:paraId="3B2C7E6D" w14:textId="343792A7" w:rsidR="00923602" w:rsidRPr="00B35C94" w:rsidRDefault="00923602" w:rsidP="00344538">
      <w:r>
        <w:rPr>
          <w:noProof/>
        </w:rPr>
        <w:lastRenderedPageBreak/>
        <w:drawing>
          <wp:inline distT="0" distB="0" distL="0" distR="0" wp14:anchorId="5301DB5F" wp14:editId="123FB57A">
            <wp:extent cx="4801235" cy="3233385"/>
            <wp:effectExtent l="0" t="0" r="0" b="571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805585" cy="3236315"/>
                    </a:xfrm>
                    <a:prstGeom prst="rect">
                      <a:avLst/>
                    </a:prstGeom>
                  </pic:spPr>
                </pic:pic>
              </a:graphicData>
            </a:graphic>
          </wp:inline>
        </w:drawing>
      </w:r>
    </w:p>
    <w:p w14:paraId="48814C79" w14:textId="2565321F" w:rsidR="00344538" w:rsidRPr="002147A7" w:rsidRDefault="00E63B52" w:rsidP="00344538">
      <w:pPr>
        <w:pStyle w:val="3"/>
      </w:pPr>
      <w:bookmarkStart w:id="51" w:name="_Toc95308024"/>
      <w:r>
        <w:t xml:space="preserve"> </w:t>
      </w:r>
      <w:r w:rsidR="00344538">
        <w:t>M</w:t>
      </w:r>
      <w:r w:rsidR="00CA21AB">
        <w:t>SI</w:t>
      </w:r>
      <w:r w:rsidR="00344538">
        <w:t>91 Test 05 Scenario 01</w:t>
      </w:r>
      <w:bookmarkEnd w:id="51"/>
    </w:p>
    <w:p w14:paraId="3A0F81AC" w14:textId="53060139" w:rsidR="0017433D" w:rsidRDefault="0017433D" w:rsidP="0017433D">
      <w:r>
        <w:t>Enter amount</w:t>
      </w:r>
      <w:r w:rsidR="00D374AF">
        <w:t xml:space="preserve"> 1</w:t>
      </w:r>
    </w:p>
    <w:p w14:paraId="2B44D72E" w14:textId="183A5CD0" w:rsidR="00D374AF" w:rsidRDefault="00D374AF" w:rsidP="0017433D">
      <w:r>
        <w:rPr>
          <w:noProof/>
        </w:rPr>
        <w:drawing>
          <wp:inline distT="0" distB="0" distL="0" distR="0" wp14:anchorId="12075FA6" wp14:editId="5EB942B6">
            <wp:extent cx="4629785" cy="919236"/>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665247" cy="926277"/>
                    </a:xfrm>
                    <a:prstGeom prst="rect">
                      <a:avLst/>
                    </a:prstGeom>
                  </pic:spPr>
                </pic:pic>
              </a:graphicData>
            </a:graphic>
          </wp:inline>
        </w:drawing>
      </w:r>
    </w:p>
    <w:p w14:paraId="7FEE7C59" w14:textId="77777777" w:rsidR="0017433D" w:rsidRDefault="0017433D" w:rsidP="0017433D">
      <w:r>
        <w:t>Test report</w:t>
      </w:r>
    </w:p>
    <w:p w14:paraId="759D6A75" w14:textId="5A670AFE" w:rsidR="001C5A2B" w:rsidRDefault="003D5613" w:rsidP="0017433D">
      <w:r>
        <w:rPr>
          <w:noProof/>
        </w:rPr>
        <w:drawing>
          <wp:inline distT="0" distB="0" distL="0" distR="0" wp14:anchorId="3E1DA284" wp14:editId="41CEE8B4">
            <wp:extent cx="6210935" cy="153289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210935" cy="1532890"/>
                    </a:xfrm>
                    <a:prstGeom prst="rect">
                      <a:avLst/>
                    </a:prstGeom>
                  </pic:spPr>
                </pic:pic>
              </a:graphicData>
            </a:graphic>
          </wp:inline>
        </w:drawing>
      </w:r>
    </w:p>
    <w:p w14:paraId="7B254C81" w14:textId="77777777" w:rsidR="0017433D" w:rsidRPr="00B35C94" w:rsidRDefault="0017433D" w:rsidP="0017433D">
      <w:r>
        <w:t>Logcat</w:t>
      </w:r>
    </w:p>
    <w:p w14:paraId="24216C5D" w14:textId="2664EE9A" w:rsidR="00344538" w:rsidRPr="00B35C94" w:rsidRDefault="003D5613" w:rsidP="00344538">
      <w:r>
        <w:rPr>
          <w:noProof/>
        </w:rPr>
        <w:lastRenderedPageBreak/>
        <w:drawing>
          <wp:inline distT="0" distB="0" distL="0" distR="0" wp14:anchorId="0922612A" wp14:editId="3904DFA6">
            <wp:extent cx="5092700" cy="3337512"/>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102765" cy="3344108"/>
                    </a:xfrm>
                    <a:prstGeom prst="rect">
                      <a:avLst/>
                    </a:prstGeom>
                  </pic:spPr>
                </pic:pic>
              </a:graphicData>
            </a:graphic>
          </wp:inline>
        </w:drawing>
      </w:r>
    </w:p>
    <w:p w14:paraId="3146E987" w14:textId="77777777" w:rsidR="00344538" w:rsidRDefault="00344538" w:rsidP="00344538"/>
    <w:p w14:paraId="0879AD4C" w14:textId="4B20C13F" w:rsidR="00344538" w:rsidRPr="002147A7" w:rsidRDefault="00E63B52" w:rsidP="00344538">
      <w:pPr>
        <w:pStyle w:val="3"/>
      </w:pPr>
      <w:bookmarkStart w:id="52" w:name="_Toc95308025"/>
      <w:r>
        <w:t xml:space="preserve"> </w:t>
      </w:r>
      <w:r w:rsidR="00344538">
        <w:t>M</w:t>
      </w:r>
      <w:r w:rsidR="00CA21AB">
        <w:t>SI</w:t>
      </w:r>
      <w:r w:rsidR="00344538">
        <w:t>92 Test 01 Scenario 01</w:t>
      </w:r>
      <w:bookmarkEnd w:id="52"/>
    </w:p>
    <w:p w14:paraId="36F7BA5E" w14:textId="77777777" w:rsidR="002253A5" w:rsidRDefault="00F638F8" w:rsidP="0017433D">
      <w:r>
        <w:t>E</w:t>
      </w:r>
      <w:r w:rsidR="00A04F41">
        <w:t xml:space="preserve">nter amount </w:t>
      </w:r>
      <w:r w:rsidR="000704D7">
        <w:t>1</w:t>
      </w:r>
      <w:r w:rsidR="00D73BF4">
        <w:rPr>
          <w:rFonts w:hint="eastAsia"/>
        </w:rPr>
        <w:t xml:space="preserve"> </w:t>
      </w:r>
      <w:r w:rsidR="00D73BF4">
        <w:t xml:space="preserve"> </w:t>
      </w:r>
    </w:p>
    <w:p w14:paraId="4269B521" w14:textId="6820C3C2" w:rsidR="0017433D" w:rsidRDefault="00CC05DD" w:rsidP="0017433D">
      <w:proofErr w:type="spellStart"/>
      <w:proofErr w:type="gramStart"/>
      <w:r>
        <w:rPr>
          <w:rFonts w:hint="eastAsia"/>
        </w:rPr>
        <w:t>d</w:t>
      </w:r>
      <w:r>
        <w:t>i</w:t>
      </w:r>
      <w:r w:rsidR="002C5BE2">
        <w:t>able</w:t>
      </w:r>
      <w:proofErr w:type="spellEnd"/>
      <w:proofErr w:type="gramEnd"/>
      <w:r w:rsidR="002C5BE2">
        <w:t xml:space="preserve"> MSD mode</w:t>
      </w:r>
      <w:r w:rsidR="002253A5">
        <w:t xml:space="preserve"> in GPO callback</w:t>
      </w:r>
    </w:p>
    <w:p w14:paraId="5FCB8749" w14:textId="122BD040" w:rsidR="00204770" w:rsidRDefault="00204770" w:rsidP="0017433D">
      <w:r>
        <w:rPr>
          <w:noProof/>
        </w:rPr>
        <w:drawing>
          <wp:inline distT="0" distB="0" distL="0" distR="0" wp14:anchorId="35E0EC1C" wp14:editId="788071DC">
            <wp:extent cx="4151285" cy="702726"/>
            <wp:effectExtent l="0" t="0" r="1905"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207965" cy="712321"/>
                    </a:xfrm>
                    <a:prstGeom prst="rect">
                      <a:avLst/>
                    </a:prstGeom>
                  </pic:spPr>
                </pic:pic>
              </a:graphicData>
            </a:graphic>
          </wp:inline>
        </w:drawing>
      </w:r>
    </w:p>
    <w:p w14:paraId="76FA4327" w14:textId="6C568CC0" w:rsidR="0017433D" w:rsidRDefault="0017433D" w:rsidP="0017433D">
      <w:r>
        <w:t>Test report</w:t>
      </w:r>
    </w:p>
    <w:p w14:paraId="631A15AE" w14:textId="703B0199" w:rsidR="002C04F9" w:rsidRDefault="00974C23" w:rsidP="0017433D">
      <w:r>
        <w:rPr>
          <w:noProof/>
        </w:rPr>
        <w:drawing>
          <wp:inline distT="0" distB="0" distL="0" distR="0" wp14:anchorId="22B93847" wp14:editId="631F7F3D">
            <wp:extent cx="4928235" cy="1073218"/>
            <wp:effectExtent l="0" t="0" r="571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944189" cy="1076692"/>
                    </a:xfrm>
                    <a:prstGeom prst="rect">
                      <a:avLst/>
                    </a:prstGeom>
                  </pic:spPr>
                </pic:pic>
              </a:graphicData>
            </a:graphic>
          </wp:inline>
        </w:drawing>
      </w:r>
    </w:p>
    <w:p w14:paraId="79EF1AE9" w14:textId="77777777" w:rsidR="0017433D" w:rsidRDefault="0017433D" w:rsidP="0017433D">
      <w:r>
        <w:t>Logcat</w:t>
      </w:r>
    </w:p>
    <w:p w14:paraId="729CF490" w14:textId="44CEB9BC" w:rsidR="0096085B" w:rsidRPr="00B35C94" w:rsidRDefault="00802325" w:rsidP="0017433D">
      <w:r>
        <w:rPr>
          <w:noProof/>
        </w:rPr>
        <w:lastRenderedPageBreak/>
        <w:drawing>
          <wp:inline distT="0" distB="0" distL="0" distR="0" wp14:anchorId="49B83105" wp14:editId="56D4CF39">
            <wp:extent cx="4424982" cy="295783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428657" cy="2960286"/>
                    </a:xfrm>
                    <a:prstGeom prst="rect">
                      <a:avLst/>
                    </a:prstGeom>
                  </pic:spPr>
                </pic:pic>
              </a:graphicData>
            </a:graphic>
          </wp:inline>
        </w:drawing>
      </w:r>
    </w:p>
    <w:p w14:paraId="4D059BA7" w14:textId="1FE2C20C" w:rsidR="00F2158E" w:rsidRDefault="00F2158E" w:rsidP="00654055">
      <w:pPr>
        <w:pStyle w:val="3"/>
      </w:pPr>
      <w:r>
        <w:t>MSI93 Test 01 Scenario 01</w:t>
      </w:r>
    </w:p>
    <w:p w14:paraId="4EC52331" w14:textId="32CD5FEE" w:rsidR="00AA08FF" w:rsidRPr="00AA08FF" w:rsidRDefault="00AA08FF" w:rsidP="00AA08FF">
      <w:r>
        <w:rPr>
          <w:rFonts w:hint="eastAsia"/>
        </w:rPr>
        <w:t>E</w:t>
      </w:r>
      <w:r>
        <w:t>nter amount 1</w:t>
      </w:r>
    </w:p>
    <w:p w14:paraId="2C4A5388" w14:textId="5042E1AD" w:rsidR="0017433D" w:rsidRDefault="00AA08FF" w:rsidP="00344538">
      <w:r>
        <w:rPr>
          <w:noProof/>
        </w:rPr>
        <w:drawing>
          <wp:inline distT="0" distB="0" distL="0" distR="0" wp14:anchorId="30D88DE1" wp14:editId="58B3673A">
            <wp:extent cx="3899933" cy="811723"/>
            <wp:effectExtent l="0" t="0" r="5715" b="762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920400" cy="815983"/>
                    </a:xfrm>
                    <a:prstGeom prst="rect">
                      <a:avLst/>
                    </a:prstGeom>
                  </pic:spPr>
                </pic:pic>
              </a:graphicData>
            </a:graphic>
          </wp:inline>
        </w:drawing>
      </w:r>
    </w:p>
    <w:p w14:paraId="52D75D44" w14:textId="2579A21D" w:rsidR="00957057" w:rsidRDefault="00644CCB" w:rsidP="00344538">
      <w:r>
        <w:rPr>
          <w:rFonts w:hint="eastAsia"/>
        </w:rPr>
        <w:t>T</w:t>
      </w:r>
      <w:r>
        <w:t>est report</w:t>
      </w:r>
    </w:p>
    <w:p w14:paraId="464CEF3A" w14:textId="18E499BC" w:rsidR="00644CCB" w:rsidRDefault="00644CCB" w:rsidP="00344538">
      <w:r>
        <w:rPr>
          <w:noProof/>
        </w:rPr>
        <w:drawing>
          <wp:inline distT="0" distB="0" distL="0" distR="0" wp14:anchorId="14EA7DC4" wp14:editId="18E04FC8">
            <wp:extent cx="4422640" cy="1110973"/>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4449468" cy="1117712"/>
                    </a:xfrm>
                    <a:prstGeom prst="rect">
                      <a:avLst/>
                    </a:prstGeom>
                  </pic:spPr>
                </pic:pic>
              </a:graphicData>
            </a:graphic>
          </wp:inline>
        </w:drawing>
      </w:r>
    </w:p>
    <w:p w14:paraId="75C6094E" w14:textId="12F4B354" w:rsidR="00030F81" w:rsidRDefault="00030F81" w:rsidP="00344538">
      <w:r>
        <w:t>Logcat</w:t>
      </w:r>
    </w:p>
    <w:p w14:paraId="50905124" w14:textId="7D468D5B" w:rsidR="00030F81" w:rsidRDefault="00030F81" w:rsidP="00344538">
      <w:r>
        <w:rPr>
          <w:noProof/>
        </w:rPr>
        <w:lastRenderedPageBreak/>
        <w:drawing>
          <wp:inline distT="0" distB="0" distL="0" distR="0" wp14:anchorId="16A9CE7A" wp14:editId="1BC28DD2">
            <wp:extent cx="4026646" cy="2505075"/>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027108" cy="2505362"/>
                    </a:xfrm>
                    <a:prstGeom prst="rect">
                      <a:avLst/>
                    </a:prstGeom>
                  </pic:spPr>
                </pic:pic>
              </a:graphicData>
            </a:graphic>
          </wp:inline>
        </w:drawing>
      </w:r>
    </w:p>
    <w:p w14:paraId="708CE579" w14:textId="6D2F635D" w:rsidR="00AC04A8" w:rsidRPr="002147A7" w:rsidRDefault="00AC04A8" w:rsidP="00427829">
      <w:pPr>
        <w:pStyle w:val="3"/>
      </w:pPr>
      <w:r>
        <w:t xml:space="preserve"> </w:t>
      </w:r>
      <w:r>
        <w:t>MSI94 Test 0</w:t>
      </w:r>
      <w:r>
        <w:t>3</w:t>
      </w:r>
      <w:r>
        <w:t xml:space="preserve"> Scenario 01</w:t>
      </w:r>
    </w:p>
    <w:p w14:paraId="0FC193A4" w14:textId="4D17C3A1" w:rsidR="00AC04A8" w:rsidRDefault="00A730FE" w:rsidP="00344538">
      <w:pPr>
        <w:rPr>
          <w:rFonts w:hint="eastAsia"/>
        </w:rPr>
      </w:pPr>
      <w:r>
        <w:t>E</w:t>
      </w:r>
      <w:r w:rsidR="00AD0D8E">
        <w:rPr>
          <w:rFonts w:hint="eastAsia"/>
        </w:rPr>
        <w:t>nter</w:t>
      </w:r>
      <w:r w:rsidR="00AD0D8E">
        <w:t xml:space="preserve"> amount 10001</w:t>
      </w:r>
    </w:p>
    <w:p w14:paraId="1F0BA61A" w14:textId="1B1DAF78" w:rsidR="00E96B96" w:rsidRDefault="00E96B96" w:rsidP="00344538">
      <w:r>
        <w:rPr>
          <w:noProof/>
        </w:rPr>
        <w:drawing>
          <wp:inline distT="0" distB="0" distL="0" distR="0" wp14:anchorId="5CE1540D" wp14:editId="47DA65F4">
            <wp:extent cx="6210935" cy="948690"/>
            <wp:effectExtent l="0" t="0" r="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6210935" cy="948690"/>
                    </a:xfrm>
                    <a:prstGeom prst="rect">
                      <a:avLst/>
                    </a:prstGeom>
                  </pic:spPr>
                </pic:pic>
              </a:graphicData>
            </a:graphic>
          </wp:inline>
        </w:drawing>
      </w:r>
    </w:p>
    <w:p w14:paraId="00A148FE" w14:textId="7C1FA265" w:rsidR="007650BF" w:rsidRDefault="00A730FE" w:rsidP="00344538">
      <w:r>
        <w:t>T</w:t>
      </w:r>
      <w:r w:rsidR="007650BF">
        <w:t>est report</w:t>
      </w:r>
    </w:p>
    <w:p w14:paraId="78ED35FC" w14:textId="7993AF55" w:rsidR="007650BF" w:rsidRDefault="007F0271" w:rsidP="00344538">
      <w:r>
        <w:rPr>
          <w:noProof/>
        </w:rPr>
        <w:drawing>
          <wp:inline distT="0" distB="0" distL="0" distR="0" wp14:anchorId="31BA4FA2" wp14:editId="409764F5">
            <wp:extent cx="6210935" cy="2147570"/>
            <wp:effectExtent l="0" t="0" r="0" b="508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6251994" cy="2161767"/>
                    </a:xfrm>
                    <a:prstGeom prst="rect">
                      <a:avLst/>
                    </a:prstGeom>
                  </pic:spPr>
                </pic:pic>
              </a:graphicData>
            </a:graphic>
          </wp:inline>
        </w:drawing>
      </w:r>
    </w:p>
    <w:p w14:paraId="266673D5" w14:textId="4F109DA6" w:rsidR="00DE45DB" w:rsidRDefault="00DE45DB" w:rsidP="00344538">
      <w:proofErr w:type="gramStart"/>
      <w:r>
        <w:rPr>
          <w:rFonts w:hint="eastAsia"/>
        </w:rPr>
        <w:t>l</w:t>
      </w:r>
      <w:r>
        <w:t>ogcat</w:t>
      </w:r>
      <w:proofErr w:type="gramEnd"/>
      <w:r>
        <w:t>:</w:t>
      </w:r>
    </w:p>
    <w:p w14:paraId="4B7CC35E" w14:textId="2919AFF8" w:rsidR="00DE45DB" w:rsidRDefault="00D52D51" w:rsidP="00344538">
      <w:pPr>
        <w:rPr>
          <w:rFonts w:hint="eastAsia"/>
        </w:rPr>
      </w:pPr>
      <w:r>
        <w:rPr>
          <w:noProof/>
        </w:rPr>
        <w:lastRenderedPageBreak/>
        <w:drawing>
          <wp:inline distT="0" distB="0" distL="0" distR="0" wp14:anchorId="5980931C" wp14:editId="5A5EC900">
            <wp:extent cx="6210935" cy="3102610"/>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6210935" cy="3102610"/>
                    </a:xfrm>
                    <a:prstGeom prst="rect">
                      <a:avLst/>
                    </a:prstGeom>
                  </pic:spPr>
                </pic:pic>
              </a:graphicData>
            </a:graphic>
          </wp:inline>
        </w:drawing>
      </w:r>
    </w:p>
    <w:p w14:paraId="0931A838" w14:textId="712ABEF6" w:rsidR="00344538" w:rsidRPr="002147A7" w:rsidRDefault="00E63B52" w:rsidP="00344538">
      <w:pPr>
        <w:pStyle w:val="3"/>
      </w:pPr>
      <w:bookmarkStart w:id="53" w:name="_Toc95308026"/>
      <w:r>
        <w:t xml:space="preserve"> </w:t>
      </w:r>
      <w:r w:rsidR="00344538">
        <w:t>M</w:t>
      </w:r>
      <w:r w:rsidR="00CA21AB">
        <w:t>SI</w:t>
      </w:r>
      <w:r w:rsidR="00344538">
        <w:t>94 Test 05 Scenario 01</w:t>
      </w:r>
      <w:bookmarkEnd w:id="53"/>
    </w:p>
    <w:p w14:paraId="4F6292D1" w14:textId="51356698" w:rsidR="0017433D" w:rsidRDefault="0017433D" w:rsidP="0017433D">
      <w:r>
        <w:t>Enter amount</w:t>
      </w:r>
      <w:r w:rsidR="00D57F06">
        <w:t xml:space="preserve"> 10001</w:t>
      </w:r>
    </w:p>
    <w:p w14:paraId="54FFB421" w14:textId="153DAF25" w:rsidR="00C148EA" w:rsidRDefault="002426C5" w:rsidP="0017433D">
      <w:r>
        <w:t>E</w:t>
      </w:r>
      <w:r w:rsidR="00C148EA">
        <w:t xml:space="preserve">nable no </w:t>
      </w:r>
      <w:proofErr w:type="spellStart"/>
      <w:r w:rsidR="00C148EA">
        <w:t>cvmquired</w:t>
      </w:r>
      <w:proofErr w:type="spellEnd"/>
      <w:r w:rsidR="00C148EA">
        <w:t xml:space="preserve"> </w:t>
      </w:r>
      <w:r w:rsidR="00ED56FF">
        <w:t>in DF8118</w:t>
      </w:r>
    </w:p>
    <w:p w14:paraId="47310307" w14:textId="597CDF7D" w:rsidR="00E33CCD" w:rsidRDefault="00D57F06" w:rsidP="0017433D">
      <w:r>
        <w:rPr>
          <w:noProof/>
        </w:rPr>
        <w:drawing>
          <wp:inline distT="0" distB="0" distL="0" distR="0" wp14:anchorId="2696AAD5" wp14:editId="64E2DFE4">
            <wp:extent cx="3941619" cy="537988"/>
            <wp:effectExtent l="0" t="0" r="190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016964" cy="548272"/>
                    </a:xfrm>
                    <a:prstGeom prst="rect">
                      <a:avLst/>
                    </a:prstGeom>
                  </pic:spPr>
                </pic:pic>
              </a:graphicData>
            </a:graphic>
          </wp:inline>
        </w:drawing>
      </w:r>
    </w:p>
    <w:p w14:paraId="13A73984" w14:textId="77777777" w:rsidR="0017433D" w:rsidRDefault="0017433D" w:rsidP="0017433D">
      <w:r>
        <w:t>Test report</w:t>
      </w:r>
    </w:p>
    <w:p w14:paraId="67F95BBD" w14:textId="45CC7263" w:rsidR="00D57F06" w:rsidRDefault="007B3BB8" w:rsidP="0017433D">
      <w:r>
        <w:rPr>
          <w:noProof/>
        </w:rPr>
        <w:drawing>
          <wp:inline distT="0" distB="0" distL="0" distR="0" wp14:anchorId="4F4D25F1" wp14:editId="66D17C63">
            <wp:extent cx="3702050" cy="1863924"/>
            <wp:effectExtent l="0" t="0" r="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710732" cy="1868295"/>
                    </a:xfrm>
                    <a:prstGeom prst="rect">
                      <a:avLst/>
                    </a:prstGeom>
                  </pic:spPr>
                </pic:pic>
              </a:graphicData>
            </a:graphic>
          </wp:inline>
        </w:drawing>
      </w:r>
    </w:p>
    <w:p w14:paraId="4E7F1419" w14:textId="225D6048" w:rsidR="00DC3323" w:rsidRDefault="0017433D" w:rsidP="00DC3323">
      <w:r>
        <w:t>Logcat</w:t>
      </w:r>
    </w:p>
    <w:p w14:paraId="6EB41D78" w14:textId="69525ED2" w:rsidR="000C6F86" w:rsidRDefault="00D920A5" w:rsidP="00DC3323">
      <w:r>
        <w:rPr>
          <w:noProof/>
        </w:rPr>
        <w:lastRenderedPageBreak/>
        <w:drawing>
          <wp:inline distT="0" distB="0" distL="0" distR="0" wp14:anchorId="180C9A4C" wp14:editId="2AA1E5A8">
            <wp:extent cx="4299650" cy="3685540"/>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304062" cy="3689322"/>
                    </a:xfrm>
                    <a:prstGeom prst="rect">
                      <a:avLst/>
                    </a:prstGeom>
                  </pic:spPr>
                </pic:pic>
              </a:graphicData>
            </a:graphic>
          </wp:inline>
        </w:drawing>
      </w:r>
    </w:p>
    <w:bookmarkEnd w:id="23"/>
    <w:bookmarkEnd w:id="24"/>
    <w:p w14:paraId="52169F69" w14:textId="7E64F84C" w:rsidR="00477174" w:rsidRPr="00477174" w:rsidRDefault="004E4137" w:rsidP="00477174">
      <w:pPr>
        <w:pStyle w:val="10"/>
        <w:rPr>
          <w:rFonts w:asciiTheme="minorEastAsia" w:hAnsiTheme="minorEastAsia"/>
          <w:color w:val="FF0000"/>
        </w:rPr>
      </w:pPr>
      <w:r w:rsidRPr="00DC3323">
        <w:rPr>
          <w:rFonts w:asciiTheme="minorEastAsia" w:hAnsiTheme="minorEastAsia"/>
          <w:color w:val="FF0000"/>
        </w:rPr>
        <w:t>FAQ</w:t>
      </w:r>
    </w:p>
    <w:p w14:paraId="77E64FBB" w14:textId="7EAA780B" w:rsidR="005E4E02" w:rsidRPr="00791E56" w:rsidRDefault="00745FF8" w:rsidP="00DC3323">
      <w:pPr>
        <w:pStyle w:val="2"/>
        <w:spacing w:before="156"/>
      </w:pPr>
      <w:r w:rsidRPr="00791E56">
        <w:t>S</w:t>
      </w:r>
      <w:r w:rsidR="00FD1038">
        <w:t>et first aid to select for C</w:t>
      </w:r>
      <w:r w:rsidR="005E4E02" w:rsidRPr="00791E56">
        <w:t xml:space="preserve">om </w:t>
      </w:r>
      <w:r w:rsidR="00FD1038">
        <w:t>Multiple A</w:t>
      </w:r>
      <w:r w:rsidR="00E61137">
        <w:t>pplication cases</w:t>
      </w:r>
    </w:p>
    <w:p w14:paraId="41C15C4C" w14:textId="6356139A" w:rsidR="002A447D" w:rsidRDefault="00237C7D" w:rsidP="00545B9C">
      <w:r>
        <w:t xml:space="preserve">Because there are 4 aid returned from PPSE select commands and the application priority indicator indicates A0000000041010 is the </w:t>
      </w:r>
      <w:proofErr w:type="spellStart"/>
      <w:r>
        <w:t>hightest</w:t>
      </w:r>
      <w:proofErr w:type="spellEnd"/>
      <w:r>
        <w:t xml:space="preserve"> priority application, but card-terminal validation expected this A0000000043060</w:t>
      </w:r>
      <w:proofErr w:type="gramStart"/>
      <w:r>
        <w:t>,so</w:t>
      </w:r>
      <w:proofErr w:type="gramEnd"/>
      <w:r>
        <w:t xml:space="preserve"> either we delete this A0000000041010 from aid list or call </w:t>
      </w:r>
      <w:proofErr w:type="spellStart"/>
      <w:r>
        <w:t>api</w:t>
      </w:r>
      <w:r w:rsidRPr="008B2470">
        <w:t>contactlessSetAidFirstSelect</w:t>
      </w:r>
      <w:proofErr w:type="spellEnd"/>
      <w:r>
        <w:t xml:space="preserve"> to set A0000000043060 on first select.</w:t>
      </w:r>
      <w:r w:rsidR="00271808">
        <w:t xml:space="preserve"> </w:t>
      </w:r>
      <w:proofErr w:type="gramStart"/>
      <w:r w:rsidR="00271808">
        <w:t>likewise</w:t>
      </w:r>
      <w:proofErr w:type="gramEnd"/>
      <w:r>
        <w:t xml:space="preserve"> this behavior can’t be applied to </w:t>
      </w:r>
      <w:r w:rsidR="00872CF7">
        <w:t>other</w:t>
      </w:r>
      <w:r>
        <w:t xml:space="preserve"> </w:t>
      </w:r>
      <w:r w:rsidR="00855CC6">
        <w:t>COM multiple application test cases</w:t>
      </w:r>
    </w:p>
    <w:p w14:paraId="38286B8F" w14:textId="3673E661" w:rsidR="005E4E02" w:rsidRPr="00621A0F" w:rsidRDefault="00621A0F" w:rsidP="005E4E02">
      <w:pPr>
        <w:pStyle w:val="APISourceCode"/>
        <w:rPr>
          <w:rFonts w:ascii="Arial" w:eastAsiaTheme="minorEastAsia" w:hAnsi="Arial" w:cstheme="minorBidi"/>
          <w:szCs w:val="22"/>
        </w:rPr>
      </w:pPr>
      <w:r>
        <w:rPr>
          <w:rFonts w:ascii="Arial" w:eastAsiaTheme="minorEastAsia" w:hAnsi="Arial" w:cstheme="minorBidi"/>
          <w:szCs w:val="22"/>
        </w:rPr>
        <w:t xml:space="preserve">In </w:t>
      </w:r>
      <w:r w:rsidR="005E4E02" w:rsidRPr="00621A0F">
        <w:rPr>
          <w:rFonts w:ascii="Arial" w:eastAsiaTheme="minorEastAsia" w:hAnsi="Arial" w:cstheme="minorBidi"/>
          <w:szCs w:val="22"/>
        </w:rPr>
        <w:t>COM01 Test 01 Scenario 02</w:t>
      </w:r>
      <w:r w:rsidR="00E277C9" w:rsidRPr="00621A0F">
        <w:rPr>
          <w:rFonts w:ascii="Arial" w:eastAsiaTheme="minorEastAsia" w:hAnsi="Arial" w:cstheme="minorBidi"/>
          <w:szCs w:val="22"/>
        </w:rPr>
        <w:t xml:space="preserve"> COM02 Test 01 Scenario 02</w:t>
      </w:r>
      <w:r w:rsidR="001B25E8" w:rsidRPr="00621A0F">
        <w:rPr>
          <w:rFonts w:ascii="Arial" w:eastAsiaTheme="minorEastAsia" w:hAnsi="Arial" w:cstheme="minorBidi"/>
          <w:szCs w:val="22"/>
        </w:rPr>
        <w:t xml:space="preserve"> and COM02_Test_02_Scenario_04</w:t>
      </w:r>
      <w:r>
        <w:rPr>
          <w:rFonts w:ascii="Arial" w:eastAsiaTheme="minorEastAsia" w:hAnsi="Arial" w:cstheme="minorBidi"/>
          <w:szCs w:val="22"/>
        </w:rPr>
        <w:t>:</w:t>
      </w:r>
    </w:p>
    <w:p w14:paraId="783AF573" w14:textId="08E73C4F" w:rsidR="00140F1C" w:rsidRDefault="00140F1C" w:rsidP="005E4E02">
      <w:pPr>
        <w:pStyle w:val="APISourceCode"/>
      </w:pPr>
      <w:r>
        <w:rPr>
          <w:noProof/>
        </w:rPr>
        <w:lastRenderedPageBreak/>
        <w:drawing>
          <wp:inline distT="0" distB="0" distL="0" distR="0" wp14:anchorId="2A015C2C" wp14:editId="523DAB4C">
            <wp:extent cx="5384799" cy="2254250"/>
            <wp:effectExtent l="0" t="0" r="698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508568" cy="2306064"/>
                    </a:xfrm>
                    <a:prstGeom prst="rect">
                      <a:avLst/>
                    </a:prstGeom>
                  </pic:spPr>
                </pic:pic>
              </a:graphicData>
            </a:graphic>
          </wp:inline>
        </w:drawing>
      </w:r>
    </w:p>
    <w:p w14:paraId="0576EEF6" w14:textId="26BD2ADB" w:rsidR="007A3C7D" w:rsidRPr="00B67E20" w:rsidRDefault="00477174" w:rsidP="00477174">
      <w:pPr>
        <w:pStyle w:val="APISourceCode"/>
      </w:pPr>
      <w:r>
        <w:t>//</w:t>
      </w:r>
      <w:r w:rsidR="007A3C7D" w:rsidRPr="00B67E20">
        <w:rPr>
          <w:rFonts w:hint="eastAsia"/>
        </w:rPr>
        <w:t>m</w:t>
      </w:r>
      <w:r w:rsidR="007A3C7D" w:rsidRPr="00B67E20">
        <w:t xml:space="preserve">ethod 1: </w:t>
      </w:r>
      <w:r w:rsidR="009A4D95">
        <w:t>b</w:t>
      </w:r>
      <w:r w:rsidR="009A4D95" w:rsidRPr="00B67E20">
        <w:t xml:space="preserve">efore </w:t>
      </w:r>
      <w:proofErr w:type="spellStart"/>
      <w:proofErr w:type="gramStart"/>
      <w:r w:rsidR="009A4D95" w:rsidRPr="00B67E20">
        <w:t>emvprocess</w:t>
      </w:r>
      <w:proofErr w:type="spellEnd"/>
      <w:r w:rsidR="009A4D95" w:rsidRPr="00B67E20">
        <w:t xml:space="preserve"> </w:t>
      </w:r>
      <w:r w:rsidR="009A4D95">
        <w:t xml:space="preserve"> </w:t>
      </w:r>
      <w:r w:rsidR="006839D6" w:rsidRPr="00B67E20">
        <w:t>delete</w:t>
      </w:r>
      <w:proofErr w:type="gramEnd"/>
      <w:r w:rsidR="007A3C7D" w:rsidRPr="00B67E20">
        <w:t xml:space="preserve"> aid</w:t>
      </w:r>
    </w:p>
    <w:p w14:paraId="02409729" w14:textId="5D21DEA0" w:rsidR="007A3C7D" w:rsidRPr="00B67E20" w:rsidRDefault="007A3C7D" w:rsidP="00477174">
      <w:pPr>
        <w:pStyle w:val="APISourceCode"/>
      </w:pPr>
      <w:proofErr w:type="gramStart"/>
      <w:r w:rsidRPr="00B67E20">
        <w:t>emvHandler2.delOneAid(</w:t>
      </w:r>
      <w:proofErr w:type="gramEnd"/>
      <w:r w:rsidRPr="00B67E20">
        <w:t>ByteUtils.hexString2ByteArray(“</w:t>
      </w:r>
      <w:r>
        <w:t>A0000000041010</w:t>
      </w:r>
      <w:r w:rsidRPr="00B67E20">
        <w:t>”));</w:t>
      </w:r>
    </w:p>
    <w:p w14:paraId="02F3BA91" w14:textId="68433CD6" w:rsidR="007A3C7D" w:rsidRPr="00B67E20" w:rsidRDefault="00477174" w:rsidP="00477174">
      <w:pPr>
        <w:pStyle w:val="APISourceCode"/>
      </w:pPr>
      <w:r>
        <w:t>//</w:t>
      </w:r>
      <w:r w:rsidR="007A3C7D" w:rsidRPr="00B67E20">
        <w:rPr>
          <w:rFonts w:hint="eastAsia"/>
        </w:rPr>
        <w:t>m</w:t>
      </w:r>
      <w:r w:rsidR="007A3C7D" w:rsidRPr="00B67E20">
        <w:t>ethod 2:</w:t>
      </w:r>
      <w:r w:rsidR="00063256" w:rsidRPr="00063256">
        <w:t xml:space="preserve"> </w:t>
      </w:r>
      <w:r w:rsidR="00063256">
        <w:t>b</w:t>
      </w:r>
      <w:r w:rsidR="00063256" w:rsidRPr="00B67E20">
        <w:t xml:space="preserve">efore </w:t>
      </w:r>
      <w:proofErr w:type="spellStart"/>
      <w:r w:rsidR="00063256" w:rsidRPr="00B67E20">
        <w:t>emvprocess</w:t>
      </w:r>
      <w:proofErr w:type="spellEnd"/>
      <w:r w:rsidR="00063256" w:rsidRPr="00B67E20">
        <w:t xml:space="preserve"> </w:t>
      </w:r>
      <w:r w:rsidR="007A3C7D" w:rsidRPr="00B67E20">
        <w:t xml:space="preserve">set first </w:t>
      </w:r>
      <w:proofErr w:type="gramStart"/>
      <w:r w:rsidR="007A3C7D" w:rsidRPr="00B67E20">
        <w:t>select</w:t>
      </w:r>
      <w:r w:rsidR="00090019" w:rsidRPr="00B67E20">
        <w:t>(</w:t>
      </w:r>
      <w:proofErr w:type="gramEnd"/>
      <w:r w:rsidR="00090019" w:rsidRPr="00B67E20">
        <w:t>good to use)</w:t>
      </w:r>
    </w:p>
    <w:p w14:paraId="3D4D880E" w14:textId="3B792FE1" w:rsidR="009A4D95" w:rsidRDefault="007A3C7D" w:rsidP="005F3003">
      <w:pPr>
        <w:pStyle w:val="APISourceCode"/>
      </w:pPr>
      <w:proofErr w:type="gramStart"/>
      <w:r w:rsidRPr="00B67E20">
        <w:t>emvHandler2.contactlessSetAidFirstSelect(</w:t>
      </w:r>
      <w:proofErr w:type="gramEnd"/>
      <w:r w:rsidRPr="00B67E20">
        <w:t>7,ByteUtils.hexString2ByteArray(“</w:t>
      </w:r>
      <w:r>
        <w:t>A0000000043060</w:t>
      </w:r>
      <w:r w:rsidRPr="00B67E20">
        <w:t>”));</w:t>
      </w:r>
    </w:p>
    <w:p w14:paraId="499BEBFD" w14:textId="22E161FF" w:rsidR="009A4D95" w:rsidRPr="009A4D95" w:rsidRDefault="009A4D95" w:rsidP="005F3003">
      <w:pPr>
        <w:pStyle w:val="APISourceCode"/>
        <w:rPr>
          <w:rFonts w:ascii="Arial" w:eastAsiaTheme="minorEastAsia" w:hAnsi="Arial" w:cstheme="minorBidi"/>
          <w:szCs w:val="22"/>
        </w:rPr>
      </w:pPr>
      <w:proofErr w:type="gramStart"/>
      <w:r>
        <w:rPr>
          <w:rFonts w:ascii="Arial" w:eastAsiaTheme="minorEastAsia" w:hAnsi="Arial" w:cstheme="minorBidi"/>
          <w:szCs w:val="22"/>
        </w:rPr>
        <w:t xml:space="preserve">In </w:t>
      </w:r>
      <w:r w:rsidRPr="00477174">
        <w:rPr>
          <w:rFonts w:ascii="Arial" w:eastAsiaTheme="minorEastAsia" w:hAnsi="Arial" w:cstheme="minorBidi"/>
          <w:szCs w:val="22"/>
        </w:rPr>
        <w:t xml:space="preserve"> COM01</w:t>
      </w:r>
      <w:proofErr w:type="gramEnd"/>
      <w:r w:rsidRPr="00477174">
        <w:rPr>
          <w:rFonts w:ascii="Arial" w:eastAsiaTheme="minorEastAsia" w:hAnsi="Arial" w:cstheme="minorBidi"/>
          <w:szCs w:val="22"/>
        </w:rPr>
        <w:t xml:space="preserve"> Test 02 Scenario 01</w:t>
      </w:r>
    </w:p>
    <w:p w14:paraId="7CB4F1E8" w14:textId="4E74DBC1" w:rsidR="002B656C" w:rsidRDefault="002B656C" w:rsidP="005F3003">
      <w:pPr>
        <w:pStyle w:val="APISourceCode"/>
      </w:pPr>
      <w:r>
        <w:rPr>
          <w:noProof/>
        </w:rPr>
        <w:drawing>
          <wp:inline distT="0" distB="0" distL="0" distR="0" wp14:anchorId="741F5FAA" wp14:editId="68D030CE">
            <wp:extent cx="5327650" cy="2790190"/>
            <wp:effectExtent l="0" t="0" r="635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345320" cy="2799444"/>
                    </a:xfrm>
                    <a:prstGeom prst="rect">
                      <a:avLst/>
                    </a:prstGeom>
                  </pic:spPr>
                </pic:pic>
              </a:graphicData>
            </a:graphic>
          </wp:inline>
        </w:drawing>
      </w:r>
    </w:p>
    <w:p w14:paraId="15F938BC" w14:textId="6A4ABF4F" w:rsidR="002A447D" w:rsidRPr="00072DE3" w:rsidRDefault="002A447D" w:rsidP="005F3003">
      <w:pPr>
        <w:pStyle w:val="APISourceCode"/>
      </w:pPr>
    </w:p>
    <w:p w14:paraId="602495F6" w14:textId="594C486C" w:rsidR="002747BE" w:rsidRPr="00B67E20" w:rsidRDefault="00FB753D" w:rsidP="00FB753D">
      <w:pPr>
        <w:pStyle w:val="APISourceCode"/>
      </w:pPr>
      <w:r>
        <w:t>//</w:t>
      </w:r>
      <w:r w:rsidR="00C64ECF">
        <w:t>b</w:t>
      </w:r>
      <w:r w:rsidR="002747BE" w:rsidRPr="00B67E20">
        <w:t xml:space="preserve">efore start </w:t>
      </w:r>
      <w:proofErr w:type="spellStart"/>
      <w:r w:rsidR="002747BE" w:rsidRPr="00B67E20">
        <w:t>emvprocess</w:t>
      </w:r>
      <w:proofErr w:type="spellEnd"/>
      <w:r w:rsidR="002747BE" w:rsidRPr="00B67E20">
        <w:t>:</w:t>
      </w:r>
    </w:p>
    <w:p w14:paraId="4AA70C40" w14:textId="1E793AE4" w:rsidR="00A51167" w:rsidRPr="00B67E20" w:rsidRDefault="00A51167" w:rsidP="00FB753D">
      <w:pPr>
        <w:pStyle w:val="APISourceCode"/>
      </w:pPr>
      <w:proofErr w:type="gramStart"/>
      <w:r w:rsidRPr="00B67E20">
        <w:t>emvHandler2.contactlessSetAidFirstSelect(</w:t>
      </w:r>
      <w:proofErr w:type="gramEnd"/>
      <w:r w:rsidR="00685AD4" w:rsidRPr="00B67E20">
        <w:t>7</w:t>
      </w:r>
      <w:r w:rsidRPr="00B67E20">
        <w:t>,ByteUtils.hexString2ByteArray(“A0000000042203”));</w:t>
      </w:r>
    </w:p>
    <w:p w14:paraId="15856D05" w14:textId="77777777" w:rsidR="005352C8" w:rsidRDefault="005352C8" w:rsidP="003B53D0">
      <w:pPr>
        <w:pStyle w:val="APISourceCode"/>
      </w:pPr>
    </w:p>
    <w:p w14:paraId="288E5714" w14:textId="77777777" w:rsidR="00D57BF1" w:rsidRDefault="00D57BF1" w:rsidP="003B53D0">
      <w:pPr>
        <w:pStyle w:val="APISourceCode"/>
      </w:pPr>
    </w:p>
    <w:p w14:paraId="0B9AE8C6" w14:textId="33DBC069" w:rsidR="00660C6E" w:rsidRPr="00D57BF1" w:rsidRDefault="00D57BF1" w:rsidP="003B53D0">
      <w:pPr>
        <w:pStyle w:val="APISourceCode"/>
        <w:rPr>
          <w:rFonts w:ascii="Arial" w:eastAsiaTheme="minorEastAsia" w:hAnsi="Arial" w:cstheme="minorBidi"/>
          <w:szCs w:val="22"/>
        </w:rPr>
      </w:pPr>
      <w:r>
        <w:rPr>
          <w:rFonts w:ascii="Arial" w:eastAsiaTheme="minorEastAsia" w:hAnsi="Arial" w:cstheme="minorBidi"/>
          <w:szCs w:val="22"/>
        </w:rPr>
        <w:t xml:space="preserve">In </w:t>
      </w:r>
      <w:r w:rsidR="00660C6E" w:rsidRPr="00D57BF1">
        <w:rPr>
          <w:rFonts w:ascii="Arial" w:eastAsiaTheme="minorEastAsia" w:hAnsi="Arial" w:cstheme="minorBidi"/>
          <w:szCs w:val="22"/>
        </w:rPr>
        <w:t>COM0</w:t>
      </w:r>
      <w:r w:rsidR="00E514C7" w:rsidRPr="00D57BF1">
        <w:rPr>
          <w:rFonts w:ascii="Arial" w:eastAsiaTheme="minorEastAsia" w:hAnsi="Arial" w:cstheme="minorBidi"/>
          <w:szCs w:val="22"/>
        </w:rPr>
        <w:t>2</w:t>
      </w:r>
      <w:r w:rsidR="00660C6E" w:rsidRPr="00D57BF1">
        <w:rPr>
          <w:rFonts w:ascii="Arial" w:eastAsiaTheme="minorEastAsia" w:hAnsi="Arial" w:cstheme="minorBidi"/>
          <w:szCs w:val="22"/>
        </w:rPr>
        <w:t xml:space="preserve"> Test 0</w:t>
      </w:r>
      <w:r w:rsidR="00E514C7" w:rsidRPr="00D57BF1">
        <w:rPr>
          <w:rFonts w:ascii="Arial" w:eastAsiaTheme="minorEastAsia" w:hAnsi="Arial" w:cstheme="minorBidi"/>
          <w:szCs w:val="22"/>
        </w:rPr>
        <w:t>1</w:t>
      </w:r>
      <w:r w:rsidR="00660C6E" w:rsidRPr="00D57BF1">
        <w:rPr>
          <w:rFonts w:ascii="Arial" w:eastAsiaTheme="minorEastAsia" w:hAnsi="Arial" w:cstheme="minorBidi"/>
          <w:szCs w:val="22"/>
        </w:rPr>
        <w:t xml:space="preserve"> Scenario 01</w:t>
      </w:r>
      <w:r w:rsidR="008C233E" w:rsidRPr="00D57BF1">
        <w:rPr>
          <w:rFonts w:ascii="Arial" w:eastAsiaTheme="minorEastAsia" w:hAnsi="Arial" w:cstheme="minorBidi"/>
          <w:szCs w:val="22"/>
        </w:rPr>
        <w:t xml:space="preserve"> and COM02 Test 02 Scenario 01</w:t>
      </w:r>
    </w:p>
    <w:p w14:paraId="509A21A0" w14:textId="473C536A" w:rsidR="000A583B" w:rsidRPr="00660C6E" w:rsidRDefault="000A583B" w:rsidP="003B53D0">
      <w:pPr>
        <w:pStyle w:val="APISourceCode"/>
      </w:pPr>
      <w:r>
        <w:rPr>
          <w:noProof/>
        </w:rPr>
        <w:lastRenderedPageBreak/>
        <w:drawing>
          <wp:inline distT="0" distB="0" distL="0" distR="0" wp14:anchorId="7058F1BB" wp14:editId="1F3E862D">
            <wp:extent cx="4375305" cy="3587115"/>
            <wp:effectExtent l="0" t="0" r="635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382978" cy="3593406"/>
                    </a:xfrm>
                    <a:prstGeom prst="rect">
                      <a:avLst/>
                    </a:prstGeom>
                  </pic:spPr>
                </pic:pic>
              </a:graphicData>
            </a:graphic>
          </wp:inline>
        </w:drawing>
      </w:r>
    </w:p>
    <w:p w14:paraId="7ED63842" w14:textId="40F8CA67" w:rsidR="00587364" w:rsidRPr="00DC2DC9" w:rsidRDefault="00A66F81" w:rsidP="00DC2DC9">
      <w:pPr>
        <w:pStyle w:val="APISourceCode"/>
      </w:pPr>
      <w:r>
        <w:t>//</w:t>
      </w:r>
      <w:r w:rsidR="00587364" w:rsidRPr="00DC2DC9">
        <w:rPr>
          <w:rFonts w:hint="eastAsia"/>
        </w:rPr>
        <w:t>B</w:t>
      </w:r>
      <w:r w:rsidR="00587364" w:rsidRPr="00DC2DC9">
        <w:t xml:space="preserve">efore start </w:t>
      </w:r>
      <w:proofErr w:type="spellStart"/>
      <w:r w:rsidR="00587364" w:rsidRPr="00DC2DC9">
        <w:t>emvprocess</w:t>
      </w:r>
      <w:proofErr w:type="spellEnd"/>
      <w:r w:rsidR="00587364" w:rsidRPr="00DC2DC9">
        <w:t>:</w:t>
      </w:r>
    </w:p>
    <w:p w14:paraId="3F26F7A1" w14:textId="4B532181" w:rsidR="009A50E9" w:rsidRPr="00DC2DC9" w:rsidRDefault="009A50E9" w:rsidP="00DC2DC9">
      <w:pPr>
        <w:pStyle w:val="APISourceCode"/>
      </w:pPr>
      <w:proofErr w:type="gramStart"/>
      <w:r w:rsidRPr="00DC2DC9">
        <w:t>emvHandler2.contactlessSetAidFirstSelect(</w:t>
      </w:r>
      <w:proofErr w:type="gramEnd"/>
      <w:r w:rsidRPr="00DC2DC9">
        <w:t>7,ByteUtils.hexString2ByteArray(“A000000004</w:t>
      </w:r>
      <w:r w:rsidR="00441C91" w:rsidRPr="00DC2DC9">
        <w:t>1010</w:t>
      </w:r>
      <w:r w:rsidRPr="00DC2DC9">
        <w:t>”));</w:t>
      </w:r>
    </w:p>
    <w:p w14:paraId="51C62E1C" w14:textId="77777777" w:rsidR="00A84002" w:rsidRDefault="00A84002" w:rsidP="0075051C">
      <w:pPr>
        <w:pStyle w:val="APISourceCode"/>
      </w:pPr>
    </w:p>
    <w:p w14:paraId="1B0157F0" w14:textId="316FE42E" w:rsidR="003B53D0" w:rsidRDefault="004F178D" w:rsidP="00F516AC">
      <w:pPr>
        <w:pStyle w:val="2"/>
        <w:spacing w:before="156"/>
      </w:pPr>
      <w:r>
        <w:t>S</w:t>
      </w:r>
      <w:r w:rsidR="00467888">
        <w:t>et DF810D and 9F5C</w:t>
      </w:r>
      <w:r w:rsidR="003B53D0" w:rsidRPr="007E0FE4">
        <w:t xml:space="preserve"> for COM01 Test 0</w:t>
      </w:r>
      <w:r w:rsidR="003B53D0">
        <w:t>3</w:t>
      </w:r>
      <w:r w:rsidR="003B53D0" w:rsidRPr="007E0FE4">
        <w:t xml:space="preserve"> Scenario 01</w:t>
      </w:r>
    </w:p>
    <w:p w14:paraId="5420E556" w14:textId="77777777" w:rsidR="003B53D0" w:rsidRDefault="003B53D0" w:rsidP="003B53D0">
      <w:r>
        <w:rPr>
          <w:noProof/>
        </w:rPr>
        <w:drawing>
          <wp:inline distT="0" distB="0" distL="0" distR="0" wp14:anchorId="27C1F7AE" wp14:editId="5747A19B">
            <wp:extent cx="6210935" cy="1882775"/>
            <wp:effectExtent l="0" t="0" r="0" b="317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210935" cy="1882775"/>
                    </a:xfrm>
                    <a:prstGeom prst="rect">
                      <a:avLst/>
                    </a:prstGeom>
                  </pic:spPr>
                </pic:pic>
              </a:graphicData>
            </a:graphic>
          </wp:inline>
        </w:drawing>
      </w:r>
    </w:p>
    <w:p w14:paraId="2AC764E3" w14:textId="7E8E5043" w:rsidR="00EC24B9" w:rsidRPr="00EC24B9" w:rsidRDefault="00EC24B9" w:rsidP="00EC24B9">
      <w:pPr>
        <w:pStyle w:val="APISourceCode"/>
      </w:pPr>
      <w:r>
        <w:t>//for this case please set DF810D and 9F5C in GPO callback:</w:t>
      </w:r>
    </w:p>
    <w:p w14:paraId="0D0AF6C7" w14:textId="77777777" w:rsidR="003B53D0" w:rsidRPr="0051097C" w:rsidRDefault="003B53D0" w:rsidP="00EC24B9">
      <w:pPr>
        <w:pStyle w:val="APISourceCode"/>
      </w:pPr>
      <w:r w:rsidRPr="00CE3C97">
        <w:t xml:space="preserve">emvHandler2.setTlv(new byte[]{(byte) 0xDF, (byte) 0x81, (byte) 0x0D}, </w:t>
      </w:r>
      <w:r w:rsidRPr="00DD2F2D">
        <w:t>0x02</w:t>
      </w:r>
      <w:r w:rsidRPr="00CE3C97">
        <w:t>);</w:t>
      </w:r>
      <w:r w:rsidRPr="0051097C">
        <w:br/>
        <w:t xml:space="preserve">emvHandler2.setTlv(new byte[]{(byte) 0x9F, (byte) 0x5C}, new byte[]{(byte) 0x7A, </w:t>
      </w:r>
      <w:r w:rsidRPr="0051097C">
        <w:lastRenderedPageBreak/>
        <w:t>(byte) 0x45, (byte) 0x12, (byte) 0x3E</w:t>
      </w:r>
      <w:r w:rsidRPr="00DD2F2D">
        <w:t>,</w:t>
      </w:r>
      <w:r w:rsidRPr="0051097C">
        <w:t>(byte) 0xE5, (byte) 0x9C, (byte) 0x7E, (byte) 0x40});</w:t>
      </w:r>
    </w:p>
    <w:p w14:paraId="78A9DE4C" w14:textId="17B963D1" w:rsidR="003B53D0" w:rsidRDefault="007E29F0" w:rsidP="003B783A">
      <w:pPr>
        <w:pStyle w:val="2"/>
        <w:spacing w:before="156"/>
      </w:pPr>
      <w:r>
        <w:t>B</w:t>
      </w:r>
      <w:r w:rsidR="00EE31BA">
        <w:t xml:space="preserve">ind </w:t>
      </w:r>
      <w:r w:rsidR="008928EB">
        <w:t>china</w:t>
      </w:r>
      <w:r w:rsidR="00EE31BA">
        <w:t xml:space="preserve"> aid to master kernel</w:t>
      </w:r>
      <w:r w:rsidR="008928EB">
        <w:t xml:space="preserve"> for </w:t>
      </w:r>
      <w:r w:rsidR="00834B8F" w:rsidRPr="00834B8F">
        <w:rPr>
          <w:rFonts w:hint="eastAsia"/>
        </w:rPr>
        <w:t>COM0</w:t>
      </w:r>
      <w:r w:rsidR="00834B8F" w:rsidRPr="00834B8F">
        <w:t>3</w:t>
      </w:r>
      <w:r w:rsidR="00834B8F" w:rsidRPr="00834B8F">
        <w:rPr>
          <w:rFonts w:hint="eastAsia"/>
        </w:rPr>
        <w:t xml:space="preserve"> Test 0</w:t>
      </w:r>
      <w:r w:rsidR="00834B8F" w:rsidRPr="00834B8F">
        <w:t>1</w:t>
      </w:r>
      <w:r w:rsidR="00834B8F" w:rsidRPr="00834B8F">
        <w:rPr>
          <w:rFonts w:hint="eastAsia"/>
        </w:rPr>
        <w:t xml:space="preserve"> Scenario 0</w:t>
      </w:r>
      <w:r w:rsidR="00834B8F" w:rsidRPr="00834B8F">
        <w:t>1</w:t>
      </w:r>
    </w:p>
    <w:p w14:paraId="407C8018" w14:textId="507BE644" w:rsidR="00012A66" w:rsidRDefault="00012A66" w:rsidP="003B53D0">
      <w:r>
        <w:rPr>
          <w:noProof/>
        </w:rPr>
        <w:drawing>
          <wp:inline distT="0" distB="0" distL="0" distR="0" wp14:anchorId="3C3D8E34" wp14:editId="6329AC41">
            <wp:extent cx="6210935" cy="63119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6210935" cy="631190"/>
                    </a:xfrm>
                    <a:prstGeom prst="rect">
                      <a:avLst/>
                    </a:prstGeom>
                  </pic:spPr>
                </pic:pic>
              </a:graphicData>
            </a:graphic>
          </wp:inline>
        </w:drawing>
      </w:r>
    </w:p>
    <w:p w14:paraId="2AE670D0" w14:textId="65ECA186" w:rsidR="00961741" w:rsidRPr="00C07B0E" w:rsidRDefault="000E4A8B" w:rsidP="00C07B0E">
      <w:pPr>
        <w:pStyle w:val="APISourceCode"/>
      </w:pPr>
      <w:r>
        <w:t>//</w:t>
      </w:r>
      <w:r w:rsidR="00961741" w:rsidRPr="00C07B0E">
        <w:rPr>
          <w:rFonts w:hint="eastAsia"/>
        </w:rPr>
        <w:t>b</w:t>
      </w:r>
      <w:r w:rsidR="00961741" w:rsidRPr="00C07B0E">
        <w:t xml:space="preserve">efore </w:t>
      </w:r>
      <w:proofErr w:type="spellStart"/>
      <w:r w:rsidR="00961741" w:rsidRPr="00C07B0E">
        <w:t>emvprocess</w:t>
      </w:r>
      <w:proofErr w:type="spellEnd"/>
      <w:r w:rsidR="00961741" w:rsidRPr="00C07B0E">
        <w:t>:</w:t>
      </w:r>
    </w:p>
    <w:p w14:paraId="5CEA1BDD" w14:textId="77777777" w:rsidR="00091924" w:rsidRPr="00C07B0E" w:rsidRDefault="00091924" w:rsidP="00C07B0E">
      <w:pPr>
        <w:pStyle w:val="APISourceCode"/>
      </w:pPr>
      <w:proofErr w:type="gramStart"/>
      <w:r w:rsidRPr="00C07B0E">
        <w:t>emvHandler2.contactlessAppendAidIntoKernel(</w:t>
      </w:r>
      <w:proofErr w:type="gramEnd"/>
      <w:r w:rsidRPr="00C07B0E">
        <w:t>EmvCardBrandEnum.EMV_CARD_BRAND_MASTER, (byte) 7, ByteUtils.hexString2ByteArray("A0000000108888"));</w:t>
      </w:r>
    </w:p>
    <w:p w14:paraId="24732C12" w14:textId="77777777" w:rsidR="00091924" w:rsidRPr="00091924" w:rsidRDefault="00091924" w:rsidP="003B53D0"/>
    <w:p w14:paraId="5D7903BA" w14:textId="02AC0ADF" w:rsidR="006E1C6F" w:rsidRPr="006E1C6F" w:rsidRDefault="0032665A" w:rsidP="006E1C6F">
      <w:pPr>
        <w:pStyle w:val="2"/>
        <w:spacing w:before="156"/>
      </w:pPr>
      <w:r>
        <w:t>D</w:t>
      </w:r>
      <w:r w:rsidR="003D78D8">
        <w:t>isable signature</w:t>
      </w:r>
      <w:r w:rsidR="00573C83" w:rsidRPr="00573C83">
        <w:t xml:space="preserve"> for </w:t>
      </w:r>
      <w:r w:rsidR="005F5F98">
        <w:t>MCD03</w:t>
      </w:r>
      <w:r w:rsidR="00573C83" w:rsidRPr="00573C83">
        <w:t xml:space="preserve"> Test 0</w:t>
      </w:r>
      <w:r w:rsidR="005F5F98">
        <w:t>7</w:t>
      </w:r>
      <w:r w:rsidR="00573C83" w:rsidRPr="00573C83">
        <w:t xml:space="preserve"> Scenario 01</w:t>
      </w:r>
    </w:p>
    <w:p w14:paraId="0590D465" w14:textId="7AAE0F96" w:rsidR="006E1C6F" w:rsidRDefault="006E1C6F" w:rsidP="006E1C6F">
      <w:r>
        <w:rPr>
          <w:rFonts w:hint="eastAsia"/>
        </w:rPr>
        <w:t>t</w:t>
      </w:r>
      <w:r>
        <w:t xml:space="preserve">he default </w:t>
      </w:r>
      <w:r w:rsidRPr="006E1C6F">
        <w:t>EMV mode CVM Capability – CVM Required</w:t>
      </w:r>
      <w:r>
        <w:t xml:space="preserve"> value is 0x60 means enciphered online pin and signature support, but this case requires terminal not support this signature, so we need to unset this signature byte 1 bit6 of TAG DF8118</w:t>
      </w:r>
      <w:r w:rsidR="00D94536">
        <w:t xml:space="preserve"> or set 0x40 directly</w:t>
      </w:r>
      <w:r>
        <w:t xml:space="preserve">. </w:t>
      </w:r>
      <w:proofErr w:type="spellStart"/>
      <w:proofErr w:type="gramStart"/>
      <w:r w:rsidR="001D2F8F">
        <w:rPr>
          <w:rFonts w:hint="eastAsia"/>
        </w:rPr>
        <w:t>f</w:t>
      </w:r>
      <w:r w:rsidR="001D2F8F">
        <w:t>inlally</w:t>
      </w:r>
      <w:proofErr w:type="spellEnd"/>
      <w:proofErr w:type="gramEnd"/>
      <w:r w:rsidR="001D2F8F">
        <w:t xml:space="preserve"> </w:t>
      </w:r>
      <w:r>
        <w:t>card and terminal doesn’</w:t>
      </w:r>
      <w:r w:rsidR="009A7729">
        <w:t xml:space="preserve">t have same CVM rule </w:t>
      </w:r>
      <w:r>
        <w:t xml:space="preserve">so </w:t>
      </w:r>
      <w:proofErr w:type="spellStart"/>
      <w:r>
        <w:t>cvm</w:t>
      </w:r>
      <w:proofErr w:type="spellEnd"/>
      <w:r>
        <w:t xml:space="preserve"> result </w:t>
      </w:r>
      <w:r w:rsidR="00511C16">
        <w:t>keep the default value 3F 00 01</w:t>
      </w:r>
      <w:r w:rsidR="0002790F">
        <w:t>.</w:t>
      </w:r>
    </w:p>
    <w:p w14:paraId="51AA475C" w14:textId="3F3E9A4A" w:rsidR="00134240" w:rsidRDefault="00134240" w:rsidP="006E1C6F">
      <w:r>
        <w:rPr>
          <w:noProof/>
        </w:rPr>
        <w:drawing>
          <wp:inline distT="0" distB="0" distL="0" distR="0" wp14:anchorId="5FB1EA37" wp14:editId="753AF7A1">
            <wp:extent cx="6210935" cy="73279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210935" cy="732790"/>
                    </a:xfrm>
                    <a:prstGeom prst="rect">
                      <a:avLst/>
                    </a:prstGeom>
                  </pic:spPr>
                </pic:pic>
              </a:graphicData>
            </a:graphic>
          </wp:inline>
        </w:drawing>
      </w:r>
    </w:p>
    <w:p w14:paraId="793A3EBB" w14:textId="714DEB26" w:rsidR="00264535" w:rsidRDefault="00985299" w:rsidP="00885135">
      <w:pPr>
        <w:pStyle w:val="APISourceCode"/>
      </w:pPr>
      <w:r>
        <w:t>//</w:t>
      </w:r>
      <w:r w:rsidR="00264535">
        <w:t xml:space="preserve">In </w:t>
      </w:r>
      <w:proofErr w:type="spellStart"/>
      <w:r w:rsidR="00264535" w:rsidRPr="00AC5F9C">
        <w:t>onTransInitBeforeGPO</w:t>
      </w:r>
      <w:proofErr w:type="spellEnd"/>
      <w:r w:rsidR="00264535">
        <w:t xml:space="preserve"> callback:</w:t>
      </w:r>
    </w:p>
    <w:p w14:paraId="2FEF8287" w14:textId="040CBAB4" w:rsidR="004D78A2" w:rsidRDefault="00364C00" w:rsidP="00885135">
      <w:pPr>
        <w:pStyle w:val="APISourceCode"/>
      </w:pPr>
      <w:proofErr w:type="gramStart"/>
      <w:r w:rsidRPr="00364C00">
        <w:t>emvHandler2.setTlv(</w:t>
      </w:r>
      <w:proofErr w:type="gramEnd"/>
      <w:r w:rsidRPr="00364C00">
        <w:t>new byte[]{(byte) 0xDF, (byte) 0x81, (byte) 0x18},0x40);</w:t>
      </w:r>
    </w:p>
    <w:p w14:paraId="1F04DBF3" w14:textId="63118545" w:rsidR="00BD0666" w:rsidRDefault="00BC63CF" w:rsidP="00185177">
      <w:pPr>
        <w:pStyle w:val="2"/>
        <w:spacing w:before="156"/>
      </w:pPr>
      <w:r>
        <w:t>S</w:t>
      </w:r>
      <w:r w:rsidR="007A15BA">
        <w:t xml:space="preserve">et </w:t>
      </w:r>
      <w:r w:rsidR="00106D3E" w:rsidRPr="00EE01C2">
        <w:t>Terminal Risk Management Data</w:t>
      </w:r>
      <w:r w:rsidR="00106D3E">
        <w:t xml:space="preserve"> </w:t>
      </w:r>
      <w:r w:rsidR="007A15BA">
        <w:t>9F1D</w:t>
      </w:r>
    </w:p>
    <w:p w14:paraId="0C42193D" w14:textId="1876BB2C" w:rsidR="00185177" w:rsidRDefault="00185177" w:rsidP="00BD0666">
      <w:proofErr w:type="gramStart"/>
      <w:r w:rsidRPr="00573C83">
        <w:t>for</w:t>
      </w:r>
      <w:proofErr w:type="gramEnd"/>
      <w:r w:rsidRPr="00573C83">
        <w:t xml:space="preserve"> </w:t>
      </w:r>
      <w:r>
        <w:t>MCD</w:t>
      </w:r>
      <w:r w:rsidR="00CD2A88">
        <w:t>19</w:t>
      </w:r>
      <w:r w:rsidRPr="00573C83">
        <w:t xml:space="preserve"> Test 0</w:t>
      </w:r>
      <w:r w:rsidR="00EE3C69">
        <w:t>1</w:t>
      </w:r>
      <w:r w:rsidRPr="00573C83">
        <w:t xml:space="preserve"> Scenario 01</w:t>
      </w:r>
    </w:p>
    <w:p w14:paraId="6D5DF8CC" w14:textId="5B9946E2" w:rsidR="00AB09D7" w:rsidRPr="00AB09D7" w:rsidRDefault="00AB09D7" w:rsidP="00AB09D7">
      <w:r>
        <w:rPr>
          <w:noProof/>
        </w:rPr>
        <w:lastRenderedPageBreak/>
        <w:drawing>
          <wp:inline distT="0" distB="0" distL="0" distR="0" wp14:anchorId="2241227F" wp14:editId="6B818C7A">
            <wp:extent cx="6210935" cy="544195"/>
            <wp:effectExtent l="0" t="0" r="0" b="825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6210935" cy="544195"/>
                    </a:xfrm>
                    <a:prstGeom prst="rect">
                      <a:avLst/>
                    </a:prstGeom>
                  </pic:spPr>
                </pic:pic>
              </a:graphicData>
            </a:graphic>
          </wp:inline>
        </w:drawing>
      </w:r>
    </w:p>
    <w:p w14:paraId="37FDD93E" w14:textId="1E6D1DD7" w:rsidR="00436869" w:rsidRDefault="00E146E4" w:rsidP="00E146E4">
      <w:pPr>
        <w:pStyle w:val="APISourceCode"/>
      </w:pPr>
      <w:r>
        <w:t>//</w:t>
      </w:r>
      <w:r w:rsidR="00436869">
        <w:t xml:space="preserve">in </w:t>
      </w:r>
      <w:proofErr w:type="spellStart"/>
      <w:r w:rsidR="00436869" w:rsidRPr="00AC5F9C">
        <w:t>onTransInitBeforeGPO</w:t>
      </w:r>
      <w:proofErr w:type="spellEnd"/>
      <w:r w:rsidR="00436869">
        <w:t xml:space="preserve"> callback:</w:t>
      </w:r>
    </w:p>
    <w:p w14:paraId="30D8B011" w14:textId="33706A7D" w:rsidR="00185177" w:rsidRDefault="00416984" w:rsidP="00E146E4">
      <w:pPr>
        <w:pStyle w:val="APISourceCode"/>
      </w:pPr>
      <w:proofErr w:type="gramStart"/>
      <w:r>
        <w:t>emvHandler2.setTlv(</w:t>
      </w:r>
      <w:proofErr w:type="gramEnd"/>
      <w:r>
        <w:t>new</w:t>
      </w:r>
      <w:r w:rsidR="005A4B05">
        <w:t xml:space="preserve"> </w:t>
      </w:r>
      <w:r>
        <w:t>byte[]{(byte)0x9F,(byte)0x1d},</w:t>
      </w:r>
      <w:r w:rsidRPr="00416984">
        <w:t>ByteUtils.hexString2ByteArray("6C00800000000000"));</w:t>
      </w:r>
    </w:p>
    <w:p w14:paraId="71220026" w14:textId="608A33C2" w:rsidR="003446F7" w:rsidRDefault="003446F7" w:rsidP="003446F7">
      <w:proofErr w:type="gramStart"/>
      <w:r w:rsidRPr="00573C83">
        <w:t>for</w:t>
      </w:r>
      <w:proofErr w:type="gramEnd"/>
      <w:r w:rsidRPr="00573C83">
        <w:t xml:space="preserve"> </w:t>
      </w:r>
      <w:r>
        <w:t>M</w:t>
      </w:r>
      <w:r w:rsidR="007E5346">
        <w:t>SI</w:t>
      </w:r>
      <w:r>
        <w:t>19</w:t>
      </w:r>
      <w:r w:rsidRPr="00573C83">
        <w:t xml:space="preserve"> Test 0</w:t>
      </w:r>
      <w:r>
        <w:t>1</w:t>
      </w:r>
      <w:r w:rsidRPr="00573C83">
        <w:t xml:space="preserve"> Scenario 01</w:t>
      </w:r>
      <w:r w:rsidR="00F146D8">
        <w:t xml:space="preserve"> and MSI19</w:t>
      </w:r>
      <w:r w:rsidR="00F146D8" w:rsidRPr="00573C83">
        <w:t xml:space="preserve"> Test 0</w:t>
      </w:r>
      <w:r w:rsidR="00F146D8">
        <w:t>2</w:t>
      </w:r>
      <w:r w:rsidR="00F146D8" w:rsidRPr="00573C83">
        <w:t xml:space="preserve"> Scenario 01</w:t>
      </w:r>
    </w:p>
    <w:p w14:paraId="4D35EFF6" w14:textId="27ACC178" w:rsidR="007E5346" w:rsidRDefault="004D79BA" w:rsidP="003446F7">
      <w:r>
        <w:rPr>
          <w:noProof/>
        </w:rPr>
        <w:drawing>
          <wp:inline distT="0" distB="0" distL="0" distR="0" wp14:anchorId="2986D237" wp14:editId="1E4123A7">
            <wp:extent cx="6210935" cy="464185"/>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210935" cy="464185"/>
                    </a:xfrm>
                    <a:prstGeom prst="rect">
                      <a:avLst/>
                    </a:prstGeom>
                  </pic:spPr>
                </pic:pic>
              </a:graphicData>
            </a:graphic>
          </wp:inline>
        </w:drawing>
      </w:r>
    </w:p>
    <w:p w14:paraId="287F0F0D" w14:textId="77777777" w:rsidR="003446F7" w:rsidRDefault="003446F7" w:rsidP="003446F7">
      <w:pPr>
        <w:pStyle w:val="APISourceCode"/>
      </w:pPr>
      <w:r>
        <w:t xml:space="preserve">//in </w:t>
      </w:r>
      <w:proofErr w:type="spellStart"/>
      <w:r w:rsidRPr="00AC5F9C">
        <w:t>onTransInitBeforeGPO</w:t>
      </w:r>
      <w:proofErr w:type="spellEnd"/>
      <w:r>
        <w:t xml:space="preserve"> callback:</w:t>
      </w:r>
    </w:p>
    <w:p w14:paraId="2D713932" w14:textId="640C76C9" w:rsidR="003446F7" w:rsidRDefault="003446F7" w:rsidP="003446F7">
      <w:pPr>
        <w:pStyle w:val="APISourceCode"/>
      </w:pPr>
      <w:proofErr w:type="gramStart"/>
      <w:r>
        <w:t>emvHandler2.setTlv(</w:t>
      </w:r>
      <w:proofErr w:type="gramEnd"/>
      <w:r>
        <w:t>new byte[]{(byte)0x9F,(byte)0x1d},</w:t>
      </w:r>
      <w:r w:rsidRPr="00416984">
        <w:t>ByteUtils.hexString2ByteArray("</w:t>
      </w:r>
      <w:r w:rsidR="007E5346">
        <w:t>4</w:t>
      </w:r>
      <w:r w:rsidRPr="00416984">
        <w:t>C00800000000000"));</w:t>
      </w:r>
    </w:p>
    <w:p w14:paraId="406C9A2E" w14:textId="77777777" w:rsidR="003446F7" w:rsidRPr="003446F7" w:rsidRDefault="003446F7" w:rsidP="003446F7"/>
    <w:p w14:paraId="7628937A" w14:textId="0BA226C5" w:rsidR="00850F43" w:rsidRDefault="005F70A0" w:rsidP="00850F43">
      <w:pPr>
        <w:pStyle w:val="2"/>
        <w:spacing w:before="156"/>
      </w:pPr>
      <w:r>
        <w:t>Disable CDCVM</w:t>
      </w:r>
      <w:r w:rsidR="00850F43" w:rsidRPr="00573C83">
        <w:t xml:space="preserve"> for </w:t>
      </w:r>
      <w:r w:rsidR="00850F43">
        <w:t>MCD05</w:t>
      </w:r>
      <w:r w:rsidR="008846B6">
        <w:t>/</w:t>
      </w:r>
      <w:r w:rsidR="008846B6" w:rsidRPr="001D0CA2">
        <w:t>MSI05</w:t>
      </w:r>
      <w:r w:rsidR="006E16AC">
        <w:t xml:space="preserve"> </w:t>
      </w:r>
      <w:r w:rsidR="00850F43" w:rsidRPr="00573C83">
        <w:t>Test 0</w:t>
      </w:r>
      <w:r w:rsidR="00850F43">
        <w:t>3</w:t>
      </w:r>
      <w:r w:rsidR="00850F43" w:rsidRPr="00573C83">
        <w:t xml:space="preserve"> Scenario 01</w:t>
      </w:r>
    </w:p>
    <w:p w14:paraId="75E309EF" w14:textId="2201131B" w:rsidR="001C7216" w:rsidRPr="001C7216" w:rsidRDefault="001C7216" w:rsidP="001C7216">
      <w:r>
        <w:rPr>
          <w:noProof/>
        </w:rPr>
        <w:drawing>
          <wp:inline distT="0" distB="0" distL="0" distR="0" wp14:anchorId="1E46C143" wp14:editId="040899E6">
            <wp:extent cx="3473450" cy="1123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501094" cy="1132895"/>
                    </a:xfrm>
                    <a:prstGeom prst="rect">
                      <a:avLst/>
                    </a:prstGeom>
                  </pic:spPr>
                </pic:pic>
              </a:graphicData>
            </a:graphic>
          </wp:inline>
        </w:drawing>
      </w:r>
    </w:p>
    <w:p w14:paraId="07774D29" w14:textId="78DFBB5C" w:rsidR="002B3BCA" w:rsidRDefault="002B3BCA" w:rsidP="00850F43">
      <w:r>
        <w:rPr>
          <w:rFonts w:hint="eastAsia"/>
        </w:rPr>
        <w:t>t</w:t>
      </w:r>
      <w:r>
        <w:t xml:space="preserve">his test case required CDCVM not supported but the default </w:t>
      </w:r>
      <w:r w:rsidRPr="00B62D64">
        <w:t>Kernel Configuration</w:t>
      </w:r>
      <w:r>
        <w:t xml:space="preserve"> DF811B is 0x30, so  either unset this byte 1 bit 6 or set DF811B to 0x01 directly.</w:t>
      </w:r>
      <w:r>
        <w:rPr>
          <w:rFonts w:hint="eastAsia"/>
        </w:rPr>
        <w:t xml:space="preserve"> </w:t>
      </w:r>
    </w:p>
    <w:p w14:paraId="32AD422F" w14:textId="0526C136" w:rsidR="00DF4BB5" w:rsidRDefault="00340309" w:rsidP="00850F43">
      <w:pPr>
        <w:rPr>
          <w:noProof/>
        </w:rPr>
      </w:pPr>
      <w:r>
        <w:rPr>
          <w:noProof/>
        </w:rPr>
        <w:drawing>
          <wp:inline distT="0" distB="0" distL="0" distR="0" wp14:anchorId="3ACEEC5D" wp14:editId="2B716667">
            <wp:extent cx="6210935" cy="675005"/>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210935" cy="675005"/>
                    </a:xfrm>
                    <a:prstGeom prst="rect">
                      <a:avLst/>
                    </a:prstGeom>
                  </pic:spPr>
                </pic:pic>
              </a:graphicData>
            </a:graphic>
          </wp:inline>
        </w:drawing>
      </w:r>
    </w:p>
    <w:p w14:paraId="6E3E3AF4" w14:textId="229DDDAA" w:rsidR="00962A7B" w:rsidRDefault="00962A7B" w:rsidP="00962A7B">
      <w:pPr>
        <w:pStyle w:val="APISourceCode"/>
      </w:pPr>
      <w:r>
        <w:t xml:space="preserve">//In </w:t>
      </w:r>
      <w:proofErr w:type="spellStart"/>
      <w:r w:rsidRPr="00AC5F9C">
        <w:t>onTransInitBeforeGPO</w:t>
      </w:r>
      <w:proofErr w:type="spellEnd"/>
      <w:r>
        <w:t xml:space="preserve"> callback:</w:t>
      </w:r>
    </w:p>
    <w:p w14:paraId="6613AADC" w14:textId="58A5FFB9" w:rsidR="002B5558" w:rsidRPr="00F64061" w:rsidRDefault="00F64061" w:rsidP="00962A7B">
      <w:pPr>
        <w:pStyle w:val="APISourceCode"/>
        <w:rPr>
          <w:noProof/>
        </w:rPr>
      </w:pPr>
      <w:r w:rsidRPr="00F64061">
        <w:rPr>
          <w:noProof/>
        </w:rPr>
        <w:t>emvHandler2.setTlv(new byte[]{(byte) 0xDF, (byte) 0x81, (byte) 0x1B},</w:t>
      </w:r>
      <w:r>
        <w:rPr>
          <w:noProof/>
        </w:rPr>
        <w:t xml:space="preserve"> 0x01</w:t>
      </w:r>
      <w:r w:rsidRPr="00F64061">
        <w:rPr>
          <w:noProof/>
        </w:rPr>
        <w:t>);</w:t>
      </w:r>
    </w:p>
    <w:p w14:paraId="5F53FE74" w14:textId="1046DA61" w:rsidR="00D13186" w:rsidRDefault="00BE4F65" w:rsidP="00D13186">
      <w:pPr>
        <w:pStyle w:val="2"/>
        <w:spacing w:before="156"/>
      </w:pPr>
      <w:r>
        <w:lastRenderedPageBreak/>
        <w:t>Set 9F5C</w:t>
      </w:r>
      <w:r w:rsidR="00D13186" w:rsidRPr="00573C83">
        <w:t xml:space="preserve"> for </w:t>
      </w:r>
      <w:r w:rsidR="00D13186">
        <w:t>MCD50</w:t>
      </w:r>
      <w:r w:rsidR="003C32AD">
        <w:t>/MSI50</w:t>
      </w:r>
      <w:r w:rsidR="00D13186" w:rsidRPr="00573C83">
        <w:t xml:space="preserve"> Test 0</w:t>
      </w:r>
      <w:r w:rsidR="00D13186">
        <w:t>2</w:t>
      </w:r>
      <w:r w:rsidR="00D13186" w:rsidRPr="00573C83">
        <w:t xml:space="preserve"> Scenario 01</w:t>
      </w:r>
      <w:r w:rsidR="00D13186">
        <w:t>/02</w:t>
      </w:r>
    </w:p>
    <w:p w14:paraId="34559E4E" w14:textId="75890158" w:rsidR="00D13186" w:rsidRPr="00C64432" w:rsidRDefault="0038558D" w:rsidP="00D13186">
      <w:r>
        <w:rPr>
          <w:noProof/>
        </w:rPr>
        <w:drawing>
          <wp:inline distT="0" distB="0" distL="0" distR="0" wp14:anchorId="24057246" wp14:editId="54A0FDE4">
            <wp:extent cx="6210935" cy="647065"/>
            <wp:effectExtent l="0" t="0" r="0" b="635"/>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6210935" cy="647065"/>
                    </a:xfrm>
                    <a:prstGeom prst="rect">
                      <a:avLst/>
                    </a:prstGeom>
                  </pic:spPr>
                </pic:pic>
              </a:graphicData>
            </a:graphic>
          </wp:inline>
        </w:drawing>
      </w:r>
    </w:p>
    <w:p w14:paraId="240AF77E" w14:textId="0A525555" w:rsidR="00BF741C" w:rsidRPr="00BF741C" w:rsidRDefault="00BF741C" w:rsidP="00BF741C">
      <w:pPr>
        <w:pStyle w:val="APISourceCode"/>
      </w:pPr>
      <w:r>
        <w:t xml:space="preserve">//In </w:t>
      </w:r>
      <w:proofErr w:type="spellStart"/>
      <w:r w:rsidRPr="00AC5F9C">
        <w:t>onTransInitBeforeGPO</w:t>
      </w:r>
      <w:proofErr w:type="spellEnd"/>
      <w:r>
        <w:t xml:space="preserve"> callback:</w:t>
      </w:r>
    </w:p>
    <w:p w14:paraId="53A6DAF8" w14:textId="4BD09A02" w:rsidR="00D13186" w:rsidRDefault="0054473E" w:rsidP="00BF741C">
      <w:pPr>
        <w:pStyle w:val="APISourceCode"/>
      </w:pPr>
      <w:r w:rsidRPr="0051097C">
        <w:t>emvHandler2.setTlv(new byte[]{(byte) 0x9F, (byte) 0x5C}, new byte[]{(byte) 0x7A, (byte) 0x45, (byte) 0x12, (byte) 0x3E</w:t>
      </w:r>
      <w:r w:rsidRPr="00DD2F2D">
        <w:t>,</w:t>
      </w:r>
      <w:r w:rsidRPr="0051097C">
        <w:t>(byte) 0xE5, (byte) 0x9C, (byte) 0x7E, (byte) 0x40});</w:t>
      </w:r>
    </w:p>
    <w:p w14:paraId="3363B699" w14:textId="77777777" w:rsidR="00DC600E" w:rsidRDefault="00DC600E" w:rsidP="00BF741C">
      <w:pPr>
        <w:pStyle w:val="APISourceCode"/>
      </w:pPr>
    </w:p>
    <w:p w14:paraId="2BB6A90C" w14:textId="17A49596" w:rsidR="00415175" w:rsidRDefault="00415175" w:rsidP="00415175">
      <w:pPr>
        <w:pStyle w:val="2"/>
        <w:spacing w:before="156"/>
      </w:pPr>
      <w:r>
        <w:t xml:space="preserve">RRP </w:t>
      </w:r>
      <w:r w:rsidR="00832922">
        <w:t>not performed</w:t>
      </w:r>
      <w:r w:rsidR="0051138B">
        <w:t xml:space="preserve"> Configuration</w:t>
      </w:r>
    </w:p>
    <w:p w14:paraId="3FF1DD0E" w14:textId="42B1D741" w:rsidR="00415175" w:rsidRDefault="00415175" w:rsidP="00D13186">
      <w:r>
        <w:rPr>
          <w:noProof/>
        </w:rPr>
        <w:drawing>
          <wp:inline distT="0" distB="0" distL="0" distR="0" wp14:anchorId="0943FC7B" wp14:editId="032D6A99">
            <wp:extent cx="3320140" cy="1151068"/>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352882" cy="1162419"/>
                    </a:xfrm>
                    <a:prstGeom prst="rect">
                      <a:avLst/>
                    </a:prstGeom>
                  </pic:spPr>
                </pic:pic>
              </a:graphicData>
            </a:graphic>
          </wp:inline>
        </w:drawing>
      </w:r>
      <w:r>
        <w:rPr>
          <w:noProof/>
        </w:rPr>
        <w:drawing>
          <wp:inline distT="0" distB="0" distL="0" distR="0" wp14:anchorId="3B9B9F45" wp14:editId="72D123E3">
            <wp:extent cx="2508250" cy="1190247"/>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551196" cy="1210626"/>
                    </a:xfrm>
                    <a:prstGeom prst="rect">
                      <a:avLst/>
                    </a:prstGeom>
                  </pic:spPr>
                </pic:pic>
              </a:graphicData>
            </a:graphic>
          </wp:inline>
        </w:drawing>
      </w:r>
    </w:p>
    <w:p w14:paraId="6C22D20E" w14:textId="1DF580B3" w:rsidR="00415175" w:rsidRDefault="00415175" w:rsidP="00D13186">
      <w:proofErr w:type="gramStart"/>
      <w:r>
        <w:rPr>
          <w:rFonts w:hint="eastAsia"/>
        </w:rPr>
        <w:t>t</w:t>
      </w:r>
      <w:r>
        <w:t>est</w:t>
      </w:r>
      <w:proofErr w:type="gramEnd"/>
      <w:r>
        <w:t xml:space="preserve"> case require RRP not performed, please checked whether you have configured this RRP ac</w:t>
      </w:r>
      <w:r w:rsidR="00A47E30">
        <w:t>tivated.</w:t>
      </w:r>
      <w:r w:rsidR="00A47E30">
        <w:rPr>
          <w:rFonts w:hint="eastAsia"/>
        </w:rPr>
        <w:t xml:space="preserve"> </w:t>
      </w:r>
      <w:proofErr w:type="gramStart"/>
      <w:r>
        <w:t>the</w:t>
      </w:r>
      <w:proofErr w:type="gramEnd"/>
      <w:r>
        <w:t xml:space="preserve"> default kernel configuration DF811B is 30 means RRP support(byte1 bit 5) , so if you want to disable this RRP please also configure this tag in </w:t>
      </w:r>
      <w:proofErr w:type="spellStart"/>
      <w:r w:rsidRPr="00415175">
        <w:t>onTransInitBeforeGPO</w:t>
      </w:r>
      <w:proofErr w:type="spellEnd"/>
      <w:r>
        <w:t xml:space="preserve"> callback</w:t>
      </w:r>
    </w:p>
    <w:p w14:paraId="7498ED5F" w14:textId="77777777" w:rsidR="00FC78B2" w:rsidRDefault="00FC78B2" w:rsidP="00D13186"/>
    <w:p w14:paraId="5DD72F1A" w14:textId="0E3771AC" w:rsidR="003B3CDE" w:rsidRDefault="006A5AB7" w:rsidP="00C54565">
      <w:pPr>
        <w:pStyle w:val="2"/>
        <w:spacing w:before="156"/>
      </w:pPr>
      <w:r>
        <w:t xml:space="preserve"> </w:t>
      </w:r>
      <w:r w:rsidR="00707AD8">
        <w:t>R</w:t>
      </w:r>
      <w:r w:rsidR="00BB078F">
        <w:t>equest cardholder verification</w:t>
      </w:r>
      <w:r w:rsidR="00C54565">
        <w:t xml:space="preserve"> </w:t>
      </w:r>
      <w:r w:rsidR="003B3CDE">
        <w:t xml:space="preserve">for </w:t>
      </w:r>
      <w:r w:rsidR="003B3CDE" w:rsidRPr="003B3CDE">
        <w:t>MCD</w:t>
      </w:r>
      <w:r w:rsidR="003B3CDE">
        <w:t>6</w:t>
      </w:r>
      <w:r w:rsidR="000B3564">
        <w:t>5</w:t>
      </w:r>
      <w:r w:rsidR="009D5091">
        <w:t xml:space="preserve"> case</w:t>
      </w:r>
    </w:p>
    <w:p w14:paraId="240DFBFE" w14:textId="23EFF53F" w:rsidR="005A25E9" w:rsidRPr="005A25E9" w:rsidRDefault="005A25E9" w:rsidP="005A25E9">
      <w:proofErr w:type="gramStart"/>
      <w:r>
        <w:rPr>
          <w:rFonts w:hint="eastAsia"/>
        </w:rPr>
        <w:t>i</w:t>
      </w:r>
      <w:r>
        <w:t>n</w:t>
      </w:r>
      <w:proofErr w:type="gramEnd"/>
      <w:r>
        <w:t xml:space="preserve"> </w:t>
      </w:r>
      <w:proofErr w:type="spellStart"/>
      <w:r w:rsidRPr="005A25E9">
        <w:t>onOnlineProc</w:t>
      </w:r>
      <w:proofErr w:type="spellEnd"/>
      <w:r>
        <w:t xml:space="preserve"> callback suggestion as below:</w:t>
      </w:r>
    </w:p>
    <w:p w14:paraId="3ECEECFC" w14:textId="2825F8DD" w:rsidR="00554AEE" w:rsidRPr="00554AEE" w:rsidRDefault="0004056D" w:rsidP="00554AEE">
      <w:r>
        <w:rPr>
          <w:noProof/>
        </w:rPr>
        <w:lastRenderedPageBreak/>
        <w:drawing>
          <wp:inline distT="0" distB="0" distL="0" distR="0" wp14:anchorId="53C8F2C0" wp14:editId="5699547B">
            <wp:extent cx="5339225" cy="280035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341560" cy="2801575"/>
                    </a:xfrm>
                    <a:prstGeom prst="rect">
                      <a:avLst/>
                    </a:prstGeom>
                  </pic:spPr>
                </pic:pic>
              </a:graphicData>
            </a:graphic>
          </wp:inline>
        </w:drawing>
      </w:r>
    </w:p>
    <w:p w14:paraId="4D4923F0" w14:textId="77777777" w:rsidR="00613350" w:rsidRPr="002924DD" w:rsidRDefault="00613350" w:rsidP="00613350"/>
    <w:p w14:paraId="36A4AF4E" w14:textId="2D208405" w:rsidR="00415175" w:rsidRDefault="0073558A" w:rsidP="00170970">
      <w:pPr>
        <w:pStyle w:val="2"/>
        <w:spacing w:before="156"/>
      </w:pPr>
      <w:r>
        <w:t xml:space="preserve"> </w:t>
      </w:r>
      <w:r w:rsidR="00CC6298">
        <w:t xml:space="preserve">MSD </w:t>
      </w:r>
      <w:r w:rsidR="00F9470E">
        <w:t xml:space="preserve">mode </w:t>
      </w:r>
      <w:r w:rsidR="00CC6298">
        <w:t>determination</w:t>
      </w:r>
      <w:r w:rsidR="00170970" w:rsidRPr="00170970">
        <w:t xml:space="preserve"> for MCM02 Test 02 Scenario 01</w:t>
      </w:r>
    </w:p>
    <w:p w14:paraId="6196D8FA" w14:textId="2CA0DEC0" w:rsidR="00170970" w:rsidRPr="00170970" w:rsidRDefault="00480F0D" w:rsidP="00170970">
      <w:r>
        <w:rPr>
          <w:noProof/>
        </w:rPr>
        <w:drawing>
          <wp:inline distT="0" distB="0" distL="0" distR="0" wp14:anchorId="328E3269" wp14:editId="3E1FDFCC">
            <wp:extent cx="3816959" cy="1743212"/>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834156" cy="1751066"/>
                    </a:xfrm>
                    <a:prstGeom prst="rect">
                      <a:avLst/>
                    </a:prstGeom>
                  </pic:spPr>
                </pic:pic>
              </a:graphicData>
            </a:graphic>
          </wp:inline>
        </w:drawing>
      </w:r>
    </w:p>
    <w:p w14:paraId="17B56C13" w14:textId="76B72106" w:rsidR="001C29C2" w:rsidRPr="00635DC5" w:rsidRDefault="00480F0D">
      <w:proofErr w:type="gramStart"/>
      <w:r>
        <w:rPr>
          <w:rFonts w:hint="eastAsia"/>
        </w:rPr>
        <w:t>i</w:t>
      </w:r>
      <w:r>
        <w:t>n</w:t>
      </w:r>
      <w:proofErr w:type="gramEnd"/>
      <w:r>
        <w:t xml:space="preserve"> this </w:t>
      </w:r>
      <w:r w:rsidR="006A6B36">
        <w:t>test case</w:t>
      </w:r>
      <w:r>
        <w:t xml:space="preserve"> you can use this </w:t>
      </w:r>
      <w:proofErr w:type="spellStart"/>
      <w:r>
        <w:t>EmvContactlessMode</w:t>
      </w:r>
      <w:proofErr w:type="spellEnd"/>
      <w:r>
        <w:t xml:space="preserve"> to determine it is a mag-stripe mode transaction.</w:t>
      </w:r>
    </w:p>
    <w:p w14:paraId="56791F97" w14:textId="67D7E63D" w:rsidR="00D6329E" w:rsidRPr="00EC6373" w:rsidRDefault="00D6329E" w:rsidP="00D6329E">
      <w:pPr>
        <w:pStyle w:val="2"/>
        <w:spacing w:before="156"/>
      </w:pPr>
      <w:r>
        <w:lastRenderedPageBreak/>
        <w:t xml:space="preserve"> PLS SEE PHONE for </w:t>
      </w:r>
      <w:r w:rsidRPr="005E25C6">
        <w:t>MSI04</w:t>
      </w:r>
      <w:r>
        <w:t xml:space="preserve"> cases?</w:t>
      </w:r>
    </w:p>
    <w:p w14:paraId="7FBDC928" w14:textId="77777777" w:rsidR="00D6329E" w:rsidRDefault="00D6329E" w:rsidP="00D6329E">
      <w:pPr>
        <w:pStyle w:val="APISourceCode"/>
      </w:pPr>
      <w:r>
        <w:rPr>
          <w:noProof/>
        </w:rPr>
        <w:drawing>
          <wp:inline distT="0" distB="0" distL="0" distR="0" wp14:anchorId="3B69CEF9" wp14:editId="6535EC5D">
            <wp:extent cx="3288387" cy="2253559"/>
            <wp:effectExtent l="0" t="0" r="762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3314094" cy="2271177"/>
                    </a:xfrm>
                    <a:prstGeom prst="rect">
                      <a:avLst/>
                    </a:prstGeom>
                  </pic:spPr>
                </pic:pic>
              </a:graphicData>
            </a:graphic>
          </wp:inline>
        </w:drawing>
      </w:r>
    </w:p>
    <w:p w14:paraId="2EDAF38D" w14:textId="77777777" w:rsidR="00D6329E" w:rsidRDefault="00D6329E" w:rsidP="00D6329E">
      <w:pPr>
        <w:pStyle w:val="APISourceCode"/>
      </w:pPr>
      <w:r>
        <w:rPr>
          <w:noProof/>
        </w:rPr>
        <w:drawing>
          <wp:inline distT="0" distB="0" distL="0" distR="0" wp14:anchorId="60B997AE" wp14:editId="4AFCDDA1">
            <wp:extent cx="3261893" cy="122792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306092" cy="1244559"/>
                    </a:xfrm>
                    <a:prstGeom prst="rect">
                      <a:avLst/>
                    </a:prstGeom>
                  </pic:spPr>
                </pic:pic>
              </a:graphicData>
            </a:graphic>
          </wp:inline>
        </w:drawing>
      </w:r>
    </w:p>
    <w:p w14:paraId="20BE30FB" w14:textId="77777777" w:rsidR="00D6329E" w:rsidRDefault="00D6329E" w:rsidP="00D6329E">
      <w:pPr>
        <w:pStyle w:val="APISourceCode"/>
      </w:pPr>
    </w:p>
    <w:p w14:paraId="0E990B96" w14:textId="77777777" w:rsidR="00D6329E" w:rsidRDefault="00D6329E">
      <w:pPr>
        <w:widowControl/>
        <w:spacing w:before="0" w:beforeAutospacing="0" w:after="0" w:afterAutospacing="0"/>
        <w:jc w:val="left"/>
        <w:rPr>
          <w:rFonts w:asciiTheme="minorHAnsi" w:hAnsiTheme="minorHAnsi"/>
        </w:rPr>
      </w:pPr>
    </w:p>
    <w:p w14:paraId="200B6AB2" w14:textId="60A8B3A2" w:rsidR="00D6329E" w:rsidRDefault="00D6329E" w:rsidP="004E5BBB">
      <w:pPr>
        <w:pStyle w:val="2"/>
        <w:spacing w:before="156"/>
      </w:pPr>
      <w:r>
        <w:t xml:space="preserve"> Disable MSD mode for MSI92 cases?</w:t>
      </w:r>
    </w:p>
    <w:p w14:paraId="7108E1EA" w14:textId="77777777" w:rsidR="00D6329E" w:rsidRDefault="00D6329E" w:rsidP="00D6329E">
      <w:r>
        <w:t xml:space="preserve">Card support only MSD mode but card-terminal validations required </w:t>
      </w:r>
      <w:proofErr w:type="gramStart"/>
      <w:r w:rsidRPr="006A3B48">
        <w:t>The</w:t>
      </w:r>
      <w:proofErr w:type="gramEnd"/>
      <w:r w:rsidRPr="006A3B48">
        <w:t xml:space="preserve"> terminal does not send any command to the card beyond the </w:t>
      </w:r>
      <w:proofErr w:type="spellStart"/>
      <w:r w:rsidRPr="006A3B48">
        <w:t>GetPO</w:t>
      </w:r>
      <w:proofErr w:type="spellEnd"/>
      <w:r>
        <w:t xml:space="preserve"> response, so app needs to disable this MSD mode.</w:t>
      </w:r>
    </w:p>
    <w:p w14:paraId="7CCFB122" w14:textId="77777777" w:rsidR="00D6329E" w:rsidRDefault="00D6329E" w:rsidP="00D6329E">
      <w:r>
        <w:rPr>
          <w:noProof/>
        </w:rPr>
        <w:drawing>
          <wp:inline distT="0" distB="0" distL="0" distR="0" wp14:anchorId="05CFB5A5" wp14:editId="0C782DBF">
            <wp:extent cx="6210935" cy="948690"/>
            <wp:effectExtent l="0" t="0" r="0" b="381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210935" cy="948690"/>
                    </a:xfrm>
                    <a:prstGeom prst="rect">
                      <a:avLst/>
                    </a:prstGeom>
                  </pic:spPr>
                </pic:pic>
              </a:graphicData>
            </a:graphic>
          </wp:inline>
        </w:drawing>
      </w:r>
    </w:p>
    <w:p w14:paraId="10CE4E4B" w14:textId="77777777" w:rsidR="003D5BB9" w:rsidRPr="00BF741C" w:rsidRDefault="003D5BB9" w:rsidP="003D5BB9">
      <w:pPr>
        <w:pStyle w:val="APISourceCode"/>
      </w:pPr>
      <w:r>
        <w:t xml:space="preserve">//In </w:t>
      </w:r>
      <w:proofErr w:type="spellStart"/>
      <w:r w:rsidRPr="00AC5F9C">
        <w:t>onTransInitBeforeGPO</w:t>
      </w:r>
      <w:proofErr w:type="spellEnd"/>
      <w:r>
        <w:t xml:space="preserve"> callback:</w:t>
      </w:r>
    </w:p>
    <w:p w14:paraId="44F84B8A" w14:textId="2C37CE26" w:rsidR="00FC7BFA" w:rsidRPr="003D5BB9" w:rsidRDefault="003D5BB9" w:rsidP="003D5BB9">
      <w:pPr>
        <w:pStyle w:val="APISourceCode"/>
      </w:pPr>
      <w:proofErr w:type="gramStart"/>
      <w:r>
        <w:t>emvHandler2.setTlv(</w:t>
      </w:r>
      <w:proofErr w:type="gramEnd"/>
      <w:r>
        <w:t xml:space="preserve">new byte[]{(byte) 0xDF, (byte) 0x81, (byte) 0x1B}, </w:t>
      </w:r>
      <w:r w:rsidR="0083242B">
        <w:t>0xB0</w:t>
      </w:r>
      <w:r>
        <w:t>);</w:t>
      </w:r>
    </w:p>
    <w:p w14:paraId="46CB718B" w14:textId="50BD62E2" w:rsidR="00D6329E" w:rsidRDefault="00A73E00" w:rsidP="00506557">
      <w:pPr>
        <w:pStyle w:val="2"/>
        <w:spacing w:before="156"/>
      </w:pPr>
      <w:r>
        <w:lastRenderedPageBreak/>
        <w:t xml:space="preserve"> </w:t>
      </w:r>
      <w:r w:rsidR="00506557">
        <w:t>E</w:t>
      </w:r>
      <w:r w:rsidR="00045A3C">
        <w:t>nable CVM required for MSI94 cases?</w:t>
      </w:r>
    </w:p>
    <w:p w14:paraId="019F2160" w14:textId="50D00A35" w:rsidR="00FC7BFA" w:rsidRDefault="00301797" w:rsidP="00506557">
      <w:proofErr w:type="gramStart"/>
      <w:r w:rsidRPr="00301797">
        <w:t>greater</w:t>
      </w:r>
      <w:proofErr w:type="gramEnd"/>
      <w:r w:rsidRPr="00301797">
        <w:t xml:space="preserve"> than </w:t>
      </w:r>
      <w:proofErr w:type="spellStart"/>
      <w:r w:rsidRPr="00301797">
        <w:t>cvm</w:t>
      </w:r>
      <w:proofErr w:type="spellEnd"/>
      <w:r w:rsidRPr="00301797">
        <w:t xml:space="preserve"> required but card only support no </w:t>
      </w:r>
      <w:proofErr w:type="spellStart"/>
      <w:r w:rsidRPr="00301797">
        <w:t>cvm</w:t>
      </w:r>
      <w:proofErr w:type="spellEnd"/>
      <w:r w:rsidRPr="00301797">
        <w:t xml:space="preserve"> required</w:t>
      </w:r>
      <w:r w:rsidR="00EC2D16">
        <w:t xml:space="preserve"> kernel default value is 0x60(online pin and signature)</w:t>
      </w:r>
      <w:r w:rsidRPr="00301797">
        <w:t>, so set CVM capabi</w:t>
      </w:r>
      <w:r w:rsidR="00093F2F">
        <w:t xml:space="preserve">lity to support no </w:t>
      </w:r>
      <w:proofErr w:type="spellStart"/>
      <w:r w:rsidR="00093F2F">
        <w:t>cvm</w:t>
      </w:r>
      <w:proofErr w:type="spellEnd"/>
      <w:r w:rsidR="00093F2F">
        <w:t xml:space="preserve"> required</w:t>
      </w:r>
    </w:p>
    <w:p w14:paraId="3D551355" w14:textId="203E83A6" w:rsidR="00EA3D4C" w:rsidRPr="00301797" w:rsidRDefault="00EA3D4C" w:rsidP="00506557">
      <w:r>
        <w:rPr>
          <w:noProof/>
        </w:rPr>
        <w:drawing>
          <wp:inline distT="0" distB="0" distL="0" distR="0" wp14:anchorId="194D3ABE" wp14:editId="555DE593">
            <wp:extent cx="6210935" cy="892810"/>
            <wp:effectExtent l="0" t="0" r="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210935" cy="892810"/>
                    </a:xfrm>
                    <a:prstGeom prst="rect">
                      <a:avLst/>
                    </a:prstGeom>
                  </pic:spPr>
                </pic:pic>
              </a:graphicData>
            </a:graphic>
          </wp:inline>
        </w:drawing>
      </w:r>
    </w:p>
    <w:p w14:paraId="7348A53F" w14:textId="3DA924C9" w:rsidR="00FC7BFA" w:rsidRDefault="00141532" w:rsidP="00141532">
      <w:pPr>
        <w:pStyle w:val="APISourceCode"/>
      </w:pPr>
      <w:r>
        <w:t xml:space="preserve">//In </w:t>
      </w:r>
      <w:proofErr w:type="spellStart"/>
      <w:r w:rsidRPr="00AC5F9C">
        <w:t>onTransInitBeforeGPO</w:t>
      </w:r>
      <w:proofErr w:type="spellEnd"/>
      <w:r>
        <w:t xml:space="preserve"> callback:</w:t>
      </w:r>
    </w:p>
    <w:p w14:paraId="59BC8632" w14:textId="235157F2" w:rsidR="00FC7BFA" w:rsidRDefault="00FC7BFA" w:rsidP="00FE6B51">
      <w:pPr>
        <w:pStyle w:val="APISourceCode"/>
      </w:pPr>
      <w:proofErr w:type="gramStart"/>
      <w:r>
        <w:t>DF8118[</w:t>
      </w:r>
      <w:proofErr w:type="gramEnd"/>
      <w:r>
        <w:t xml:space="preserve">0] = </w:t>
      </w:r>
      <w:proofErr w:type="spellStart"/>
      <w:r>
        <w:t>paypassEmvCVMReq</w:t>
      </w:r>
      <w:proofErr w:type="spellEnd"/>
      <w:r>
        <w:t>[0];//default value is 0x60, here set it to 0x68</w:t>
      </w:r>
    </w:p>
    <w:p w14:paraId="1D507FB3" w14:textId="02A79D42" w:rsidR="00045A3C" w:rsidRPr="00FC7BFA" w:rsidRDefault="00FC7BFA" w:rsidP="00FE6B51">
      <w:pPr>
        <w:pStyle w:val="APISourceCode"/>
      </w:pPr>
      <w:proofErr w:type="gramStart"/>
      <w:r>
        <w:t>emvHandler2.setTlv(</w:t>
      </w:r>
      <w:proofErr w:type="gramEnd"/>
      <w:r>
        <w:t>new byte[]{(byte) 0xDF, (byte) 0x81, (byte) 0x18}, DF8118);</w:t>
      </w:r>
    </w:p>
    <w:p w14:paraId="471C4073" w14:textId="77777777" w:rsidR="00D6329E" w:rsidRDefault="00D6329E">
      <w:pPr>
        <w:widowControl/>
        <w:spacing w:before="0" w:beforeAutospacing="0" w:after="0" w:afterAutospacing="0"/>
        <w:jc w:val="left"/>
        <w:rPr>
          <w:rFonts w:asciiTheme="minorHAnsi" w:hAnsiTheme="minorHAnsi"/>
        </w:rPr>
      </w:pPr>
    </w:p>
    <w:sectPr w:rsidR="00D6329E" w:rsidSect="00580512">
      <w:pgSz w:w="11906" w:h="16838" w:code="9"/>
      <w:pgMar w:top="1440" w:right="707" w:bottom="1440"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0B7243" w14:textId="77777777" w:rsidR="00486C0B" w:rsidRDefault="00486C0B" w:rsidP="00506333">
      <w:r>
        <w:separator/>
      </w:r>
    </w:p>
  </w:endnote>
  <w:endnote w:type="continuationSeparator" w:id="0">
    <w:p w14:paraId="7D4FC6D6" w14:textId="77777777" w:rsidR="00486C0B" w:rsidRDefault="00486C0B" w:rsidP="005063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黑体">
    <w:altName w:val="SimHei"/>
    <w:panose1 w:val="02010609060101010101"/>
    <w:charset w:val="86"/>
    <w:family w:val="modern"/>
    <w:notTrueType/>
    <w:pitch w:val="fixed"/>
    <w:sig w:usb0="00000001" w:usb1="080E0000" w:usb2="00000010" w:usb3="00000000" w:csb0="00040000" w:csb1="00000000"/>
  </w:font>
  <w:font w:name="Futura Bk">
    <w:altName w:val="Arial"/>
    <w:charset w:val="00"/>
    <w:family w:val="swiss"/>
    <w:pitch w:val="default"/>
    <w:sig w:usb0="00000000"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6E48B2" w14:textId="5EEB44A9" w:rsidR="003620D1" w:rsidRPr="00A76964" w:rsidRDefault="003620D1" w:rsidP="00C54E81">
    <w:pPr>
      <w:pStyle w:val="a4"/>
      <w:pBdr>
        <w:top w:val="single" w:sz="24" w:space="1" w:color="A6A6A6" w:themeColor="background1" w:themeShade="A6"/>
      </w:pBdr>
    </w:pPr>
    <w:r>
      <w:rPr>
        <w:rFonts w:cs="Arial" w:hint="eastAsia"/>
      </w:rPr>
      <w:tab/>
    </w:r>
    <w:r>
      <w:ptab w:relativeTo="margin" w:alignment="right"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F723B9" w14:textId="77777777" w:rsidR="00486C0B" w:rsidRDefault="00486C0B" w:rsidP="00506333">
      <w:r>
        <w:separator/>
      </w:r>
    </w:p>
  </w:footnote>
  <w:footnote w:type="continuationSeparator" w:id="0">
    <w:p w14:paraId="24F8919F" w14:textId="77777777" w:rsidR="00486C0B" w:rsidRDefault="00486C0B" w:rsidP="005063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26C00D" w14:textId="77777777" w:rsidR="003620D1" w:rsidRDefault="00486C0B">
    <w:pPr>
      <w:pStyle w:val="a3"/>
    </w:pPr>
    <w:r>
      <w:rPr>
        <w:noProof/>
      </w:rPr>
      <w:pict w14:anchorId="1D2AC3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6" o:spid="_x0000_s2050" type="#_x0000_t136" style="position:absolute;left:0;text-align:left;margin-left:0;margin-top:0;width:490.75pt;height:196.3pt;rotation:315;z-index:-251655168;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5391"/>
    </w:tblGrid>
    <w:tr w:rsidR="003620D1" w14:paraId="6010A1FF" w14:textId="77777777" w:rsidTr="00E524F3">
      <w:trPr>
        <w:trHeight w:val="429"/>
      </w:trPr>
      <w:tc>
        <w:tcPr>
          <w:tcW w:w="4356" w:type="dxa"/>
          <w:hideMark/>
        </w:tcPr>
        <w:p w14:paraId="5CBC40C8" w14:textId="77777777" w:rsidR="003620D1" w:rsidRDefault="00486C0B" w:rsidP="00C54E81">
          <w:pPr>
            <w:pStyle w:val="a3"/>
            <w:pBdr>
              <w:bottom w:val="none" w:sz="0" w:space="0" w:color="auto"/>
            </w:pBdr>
            <w:jc w:val="left"/>
          </w:pPr>
          <w:r>
            <w:rPr>
              <w:noProof/>
            </w:rPr>
            <w:pict w14:anchorId="0CAC498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7" o:spid="_x0000_s2051" type="#_x0000_t136" style="position:absolute;margin-left:0;margin-top:0;width:490.75pt;height:196.3pt;rotation:315;z-index:-251653120;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r w:rsidR="003620D1">
            <w:rPr>
              <w:noProof/>
            </w:rPr>
            <w:drawing>
              <wp:inline distT="0" distB="0" distL="0" distR="0" wp14:anchorId="488C6F84" wp14:editId="4E9F07C0">
                <wp:extent cx="2601320" cy="447427"/>
                <wp:effectExtent l="19050" t="0" r="8530" b="0"/>
                <wp:docPr id="2" name="Picture 1" descr="D:\chenbilun\桌面\main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henbilun\桌面\main_0---1.jpg"/>
                        <pic:cNvPicPr>
                          <a:picLocks noChangeAspect="1" noChangeArrowheads="1"/>
                        </pic:cNvPicPr>
                      </pic:nvPicPr>
                      <pic:blipFill>
                        <a:blip r:embed="rId1"/>
                        <a:srcRect/>
                        <a:stretch>
                          <a:fillRect/>
                        </a:stretch>
                      </pic:blipFill>
                      <pic:spPr bwMode="auto">
                        <a:xfrm>
                          <a:off x="0" y="0"/>
                          <a:ext cx="2602223" cy="447582"/>
                        </a:xfrm>
                        <a:prstGeom prst="rect">
                          <a:avLst/>
                        </a:prstGeom>
                        <a:noFill/>
                        <a:ln w="9525">
                          <a:noFill/>
                          <a:miter lim="800000"/>
                          <a:headEnd/>
                          <a:tailEnd/>
                        </a:ln>
                      </pic:spPr>
                    </pic:pic>
                  </a:graphicData>
                </a:graphic>
              </wp:inline>
            </w:drawing>
          </w:r>
        </w:p>
      </w:tc>
      <w:sdt>
        <w:sdtPr>
          <w:rPr>
            <w:b/>
            <w:kern w:val="0"/>
          </w:rPr>
          <w:alias w:val="Title"/>
          <w:id w:val="1939028800"/>
          <w:dataBinding w:prefixMappings="xmlns:ns0='http://purl.org/dc/elements/1.1/' xmlns:ns1='http://schemas.openxmlformats.org/package/2006/metadata/core-properties' " w:xpath="/ns1:coreProperties[1]/ns0:title[1]" w:storeItemID="{6C3C8BC8-F283-45AE-878A-BAB7291924A1}"/>
          <w:text/>
        </w:sdtPr>
        <w:sdtEndPr/>
        <w:sdtContent>
          <w:tc>
            <w:tcPr>
              <w:tcW w:w="5391" w:type="dxa"/>
              <w:vAlign w:val="bottom"/>
              <w:hideMark/>
            </w:tcPr>
            <w:p w14:paraId="3D0E138B" w14:textId="177644BE" w:rsidR="003620D1" w:rsidRPr="00995E16" w:rsidRDefault="003620D1" w:rsidP="00C54E81">
              <w:pPr>
                <w:pStyle w:val="a3"/>
                <w:pBdr>
                  <w:bottom w:val="none" w:sz="0" w:space="0" w:color="auto"/>
                </w:pBdr>
                <w:jc w:val="right"/>
                <w:rPr>
                  <w:rFonts w:eastAsiaTheme="minorEastAsia" w:cs="Arial"/>
                  <w:b/>
                </w:rPr>
              </w:pPr>
              <w:proofErr w:type="spellStart"/>
              <w:r>
                <w:rPr>
                  <w:rFonts w:eastAsia="宋体" w:hint="eastAsia"/>
                  <w:b/>
                  <w:kern w:val="0"/>
                </w:rPr>
                <w:t>Paypass</w:t>
              </w:r>
              <w:proofErr w:type="spellEnd"/>
              <w:r>
                <w:rPr>
                  <w:rFonts w:eastAsia="宋体" w:hint="eastAsia"/>
                  <w:b/>
                  <w:kern w:val="0"/>
                </w:rPr>
                <w:t xml:space="preserve"> Certificate Guide</w:t>
              </w:r>
            </w:p>
          </w:tc>
        </w:sdtContent>
      </w:sdt>
    </w:tr>
  </w:tbl>
  <w:p w14:paraId="7923A00E" w14:textId="77777777" w:rsidR="003620D1" w:rsidRDefault="003620D1" w:rsidP="00C54E81">
    <w:pPr>
      <w:pStyle w:val="a3"/>
      <w:pBdr>
        <w:bottom w:val="none" w:sz="0" w:space="0" w:color="auto"/>
      </w:pBdr>
      <w:tabs>
        <w:tab w:val="left" w:pos="2064"/>
      </w:tabs>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E45CBD" w14:textId="77777777" w:rsidR="003620D1" w:rsidRDefault="00486C0B" w:rsidP="00C54E81">
    <w:pPr>
      <w:pStyle w:val="a3"/>
      <w:pBdr>
        <w:bottom w:val="none" w:sz="0" w:space="0" w:color="auto"/>
      </w:pBdr>
    </w:pPr>
    <w:r>
      <w:rPr>
        <w:noProof/>
      </w:rPr>
      <w:pict w14:anchorId="45F920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5" o:spid="_x0000_s2049" type="#_x0000_t136" style="position:absolute;left:0;text-align:left;margin-left:0;margin-top:0;width:490.75pt;height:196.3pt;rotation:315;z-index:-251657216;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8C81EE" w14:textId="77777777" w:rsidR="003620D1" w:rsidRDefault="00486C0B">
    <w:pPr>
      <w:pStyle w:val="a3"/>
    </w:pPr>
    <w:r>
      <w:rPr>
        <w:noProof/>
      </w:rPr>
      <w:pict w14:anchorId="016845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9" o:spid="_x0000_s2053" type="#_x0000_t136" style="position:absolute;left:0;text-align:left;margin-left:0;margin-top:0;width:490.75pt;height:196.3pt;rotation:315;z-index:-251649024;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7"/>
      <w:gridCol w:w="5575"/>
    </w:tblGrid>
    <w:tr w:rsidR="003620D1" w14:paraId="74E80FC7" w14:textId="77777777" w:rsidTr="00035DFF">
      <w:trPr>
        <w:trHeight w:val="848"/>
      </w:trPr>
      <w:tc>
        <w:tcPr>
          <w:tcW w:w="2202" w:type="pct"/>
          <w:hideMark/>
        </w:tcPr>
        <w:p w14:paraId="212F1507" w14:textId="77777777" w:rsidR="003620D1" w:rsidRDefault="00486C0B" w:rsidP="00035DFF">
          <w:pPr>
            <w:pStyle w:val="a3"/>
            <w:pBdr>
              <w:bottom w:val="none" w:sz="0" w:space="0" w:color="auto"/>
            </w:pBdr>
            <w:jc w:val="left"/>
            <w:rPr>
              <w:rFonts w:eastAsiaTheme="minorEastAsia"/>
            </w:rPr>
          </w:pPr>
          <w:r>
            <w:rPr>
              <w:noProof/>
            </w:rPr>
            <w:pict w14:anchorId="1842DE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70" o:spid="_x0000_s2054" type="#_x0000_t136" style="position:absolute;margin-left:0;margin-top:0;width:490.75pt;height:196.3pt;rotation:315;z-index:-251646976;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r w:rsidR="003620D1">
            <w:rPr>
              <w:noProof/>
            </w:rPr>
            <w:drawing>
              <wp:inline distT="0" distB="0" distL="0" distR="0" wp14:anchorId="586CADC9" wp14:editId="5C53D3C5">
                <wp:extent cx="759760" cy="638355"/>
                <wp:effectExtent l="0" t="0" r="2540" b="0"/>
                <wp:docPr id="175" name="Picture 2" descr="D:\chenbilun\我的文档\Work\文档\文档相关\logo-透明.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henbilun\我的文档\Work\文档\文档相关\logo-透明.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9672" cy="638281"/>
                        </a:xfrm>
                        <a:prstGeom prst="rect">
                          <a:avLst/>
                        </a:prstGeom>
                        <a:noFill/>
                        <a:ln>
                          <a:noFill/>
                        </a:ln>
                      </pic:spPr>
                    </pic:pic>
                  </a:graphicData>
                </a:graphic>
              </wp:inline>
            </w:drawing>
          </w:r>
        </w:p>
      </w:tc>
      <w:tc>
        <w:tcPr>
          <w:tcW w:w="2798" w:type="pct"/>
          <w:vAlign w:val="bottom"/>
          <w:hideMark/>
        </w:tcPr>
        <w:p w14:paraId="26466045" w14:textId="6BC25AEA" w:rsidR="00935BE9" w:rsidRPr="00995E16" w:rsidRDefault="00935BE9" w:rsidP="00935BE9">
          <w:pPr>
            <w:pStyle w:val="a3"/>
            <w:pBdr>
              <w:bottom w:val="none" w:sz="0" w:space="0" w:color="auto"/>
            </w:pBdr>
            <w:tabs>
              <w:tab w:val="clear" w:pos="4153"/>
            </w:tabs>
            <w:wordWrap w:val="0"/>
            <w:ind w:left="420"/>
            <w:jc w:val="right"/>
            <w:rPr>
              <w:rFonts w:eastAsiaTheme="minorEastAsia"/>
              <w:b/>
            </w:rPr>
          </w:pPr>
          <w:proofErr w:type="spellStart"/>
          <w:r>
            <w:rPr>
              <w:rFonts w:eastAsiaTheme="minorEastAsia"/>
              <w:b/>
            </w:rPr>
            <w:t>Paypass</w:t>
          </w:r>
          <w:proofErr w:type="spellEnd"/>
          <w:r>
            <w:rPr>
              <w:rFonts w:eastAsiaTheme="minorEastAsia"/>
              <w:b/>
            </w:rPr>
            <w:t xml:space="preserve"> Certification Guide</w:t>
          </w:r>
        </w:p>
      </w:tc>
    </w:tr>
  </w:tbl>
  <w:p w14:paraId="05B247E6" w14:textId="77777777" w:rsidR="003620D1" w:rsidRDefault="003620D1" w:rsidP="00035DFF">
    <w:pPr>
      <w:pStyle w:val="a3"/>
      <w:pBdr>
        <w:bottom w:val="none" w:sz="0" w:space="0" w:color="auto"/>
      </w:pBdr>
      <w:spacing w:before="0" w:beforeAutospacing="0" w:after="0" w:afterAutospacing="0"/>
      <w:jc w:val="both"/>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ACFCF7" w14:textId="77777777" w:rsidR="003620D1" w:rsidRDefault="00486C0B">
    <w:pPr>
      <w:pStyle w:val="a3"/>
    </w:pPr>
    <w:r>
      <w:rPr>
        <w:noProof/>
      </w:rPr>
      <w:pict w14:anchorId="16F003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8" o:spid="_x0000_s2052" type="#_x0000_t136" style="position:absolute;left:0;text-align:left;margin-left:0;margin-top:0;width:490.75pt;height:196.3pt;rotation:315;z-index:-251651072;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85A24"/>
    <w:multiLevelType w:val="hybridMultilevel"/>
    <w:tmpl w:val="F5323AF2"/>
    <w:lvl w:ilvl="0" w:tplc="C58C0056">
      <w:start w:val="1"/>
      <w:numFmt w:val="bullet"/>
      <w:pStyle w:val="4"/>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8F96F59"/>
    <w:multiLevelType w:val="hybridMultilevel"/>
    <w:tmpl w:val="742EA48A"/>
    <w:lvl w:ilvl="0" w:tplc="0409000F">
      <w:start w:val="1"/>
      <w:numFmt w:val="decimal"/>
      <w:pStyle w:val="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EC32E0"/>
    <w:multiLevelType w:val="hybridMultilevel"/>
    <w:tmpl w:val="D5F81590"/>
    <w:lvl w:ilvl="0" w:tplc="246470C8">
      <w:start w:val="1"/>
      <w:numFmt w:val="decimal"/>
      <w:pStyle w:val="3XGDHeading315"/>
      <w:lvlText w:val="%1."/>
      <w:lvlJc w:val="left"/>
      <w:pPr>
        <w:ind w:left="1271" w:hanging="420"/>
      </w:pPr>
      <w:rPr>
        <w:rFonts w:cs="Calibri" w:hint="default"/>
        <w:color w:val="000000"/>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 w15:restartNumberingAfterBreak="0">
    <w:nsid w:val="4B12288F"/>
    <w:multiLevelType w:val="multilevel"/>
    <w:tmpl w:val="5498B48C"/>
    <w:lvl w:ilvl="0">
      <w:start w:val="1"/>
      <w:numFmt w:val="decimal"/>
      <w:pStyle w:val="10"/>
      <w:lvlText w:val="%1"/>
      <w:lvlJc w:val="left"/>
      <w:pPr>
        <w:ind w:left="425" w:hanging="425"/>
      </w:pPr>
      <w:rPr>
        <w:rFonts w:ascii="Times New Roman" w:hAnsi="Times New Roman" w:cs="Times New Roman"/>
        <w:b w:val="0"/>
        <w:bCs w:val="0"/>
        <w:i w:val="0"/>
        <w:iCs w:val="0"/>
        <w:caps w:val="0"/>
        <w:smallCaps w:val="0"/>
        <w:strike w:val="0"/>
        <w:dstrike w:val="0"/>
        <w:noProof w:val="0"/>
        <w:snapToGrid w:val="0"/>
        <w:vanish w:val="0"/>
        <w:color w:val="FF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lvlText w:val="%1.%2"/>
      <w:lvlJc w:val="left"/>
      <w:pPr>
        <w:ind w:left="993" w:hanging="567"/>
      </w:pPr>
      <w:rPr>
        <w:rFonts w:ascii="Times New Roman" w:hAnsi="Times New Roman" w:cs="Times New Roman"/>
        <w:b w:val="0"/>
        <w:bCs w:val="0"/>
        <w:i w:val="0"/>
        <w:iCs w:val="0"/>
        <w:caps w:val="0"/>
        <w:smallCaps w:val="0"/>
        <w:strike w:val="0"/>
        <w:dstrike w:val="0"/>
        <w:noProof w:val="0"/>
        <w:snapToGrid w:val="0"/>
        <w:vanish w:val="0"/>
        <w:color w:val="FF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ind w:left="851" w:hanging="567"/>
      </w:pPr>
      <w:rPr>
        <w:rFonts w:ascii="Times New Roman" w:hAnsi="Times New Roman" w:cs="Times New Roman"/>
        <w:b w:val="0"/>
        <w:bCs w:val="0"/>
        <w:i w:val="0"/>
        <w:iCs w:val="0"/>
        <w:caps w:val="0"/>
        <w:smallCaps w:val="0"/>
        <w:strike w:val="0"/>
        <w:dstrike w:val="0"/>
        <w:noProof w:val="0"/>
        <w:snapToGrid w:val="0"/>
        <w:vanish w:val="0"/>
        <w:color w:val="FF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58C82DD2"/>
    <w:multiLevelType w:val="multilevel"/>
    <w:tmpl w:val="2E527962"/>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3XGDHeading300"/>
      <w:lvlText w:val="%1.%2.%3"/>
      <w:lvlJc w:val="left"/>
      <w:pPr>
        <w:ind w:left="1418"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0"/>
  </w:num>
  <w:num w:numId="2">
    <w:abstractNumId w:val="1"/>
  </w:num>
  <w:num w:numId="3">
    <w:abstractNumId w:val="2"/>
  </w:num>
  <w:num w:numId="4">
    <w:abstractNumId w:val="4"/>
  </w:num>
  <w:num w:numId="5">
    <w:abstractNumId w:val="3"/>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3"/>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 w:numId="15">
    <w:abstractNumId w:val="3"/>
  </w:num>
  <w:num w:numId="16">
    <w:abstractNumId w:val="3"/>
  </w:num>
  <w:num w:numId="17">
    <w:abstractNumId w:val="3"/>
  </w:num>
  <w:num w:numId="18">
    <w:abstractNumId w:val="3"/>
  </w:num>
  <w:num w:numId="19">
    <w:abstractNumId w:val="3"/>
  </w:num>
  <w:num w:numId="20">
    <w:abstractNumId w:val="3"/>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hideSpellingErrors/>
  <w:hideGrammaticalErrors/>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5"/>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3B"/>
    <w:rsid w:val="0000058C"/>
    <w:rsid w:val="00000653"/>
    <w:rsid w:val="000007A4"/>
    <w:rsid w:val="00000958"/>
    <w:rsid w:val="00000AA6"/>
    <w:rsid w:val="00000D26"/>
    <w:rsid w:val="000013B7"/>
    <w:rsid w:val="00001B8B"/>
    <w:rsid w:val="00001C60"/>
    <w:rsid w:val="00001CF5"/>
    <w:rsid w:val="00001D39"/>
    <w:rsid w:val="00001DFE"/>
    <w:rsid w:val="00001EAA"/>
    <w:rsid w:val="0000212E"/>
    <w:rsid w:val="00002371"/>
    <w:rsid w:val="00002572"/>
    <w:rsid w:val="00002991"/>
    <w:rsid w:val="00002B19"/>
    <w:rsid w:val="00003497"/>
    <w:rsid w:val="000036CD"/>
    <w:rsid w:val="00003D92"/>
    <w:rsid w:val="00003EEC"/>
    <w:rsid w:val="00003FA8"/>
    <w:rsid w:val="00003FF1"/>
    <w:rsid w:val="00004127"/>
    <w:rsid w:val="0000447A"/>
    <w:rsid w:val="000048E0"/>
    <w:rsid w:val="00004CF4"/>
    <w:rsid w:val="00005079"/>
    <w:rsid w:val="0000527E"/>
    <w:rsid w:val="00005544"/>
    <w:rsid w:val="00005696"/>
    <w:rsid w:val="00005A2E"/>
    <w:rsid w:val="00005B4C"/>
    <w:rsid w:val="00005B8D"/>
    <w:rsid w:val="00005C52"/>
    <w:rsid w:val="0000614A"/>
    <w:rsid w:val="000064A1"/>
    <w:rsid w:val="00006A37"/>
    <w:rsid w:val="00006BB0"/>
    <w:rsid w:val="00006E65"/>
    <w:rsid w:val="00006EAD"/>
    <w:rsid w:val="00007A01"/>
    <w:rsid w:val="00007A47"/>
    <w:rsid w:val="00007B92"/>
    <w:rsid w:val="00007BD4"/>
    <w:rsid w:val="0001015B"/>
    <w:rsid w:val="00010359"/>
    <w:rsid w:val="00010614"/>
    <w:rsid w:val="00010650"/>
    <w:rsid w:val="000109AD"/>
    <w:rsid w:val="000109FF"/>
    <w:rsid w:val="0001105A"/>
    <w:rsid w:val="00011253"/>
    <w:rsid w:val="000118E4"/>
    <w:rsid w:val="00011BC4"/>
    <w:rsid w:val="00011E37"/>
    <w:rsid w:val="000124AC"/>
    <w:rsid w:val="00012759"/>
    <w:rsid w:val="000129B5"/>
    <w:rsid w:val="00012A66"/>
    <w:rsid w:val="000134DD"/>
    <w:rsid w:val="0001387F"/>
    <w:rsid w:val="00013CF9"/>
    <w:rsid w:val="00013E1C"/>
    <w:rsid w:val="00014072"/>
    <w:rsid w:val="00014888"/>
    <w:rsid w:val="00014C3F"/>
    <w:rsid w:val="0001506E"/>
    <w:rsid w:val="00015947"/>
    <w:rsid w:val="0001594A"/>
    <w:rsid w:val="0001622A"/>
    <w:rsid w:val="0001652F"/>
    <w:rsid w:val="00017364"/>
    <w:rsid w:val="00017788"/>
    <w:rsid w:val="000177AF"/>
    <w:rsid w:val="00017931"/>
    <w:rsid w:val="00017FB3"/>
    <w:rsid w:val="00020454"/>
    <w:rsid w:val="0002045F"/>
    <w:rsid w:val="00020B46"/>
    <w:rsid w:val="00020C21"/>
    <w:rsid w:val="00020D32"/>
    <w:rsid w:val="00020F11"/>
    <w:rsid w:val="00021442"/>
    <w:rsid w:val="00021476"/>
    <w:rsid w:val="00021B42"/>
    <w:rsid w:val="00021F3D"/>
    <w:rsid w:val="0002217B"/>
    <w:rsid w:val="00022618"/>
    <w:rsid w:val="00022862"/>
    <w:rsid w:val="00022FF0"/>
    <w:rsid w:val="00023430"/>
    <w:rsid w:val="0002351D"/>
    <w:rsid w:val="00023A5B"/>
    <w:rsid w:val="00023BF8"/>
    <w:rsid w:val="00024222"/>
    <w:rsid w:val="0002435B"/>
    <w:rsid w:val="00024767"/>
    <w:rsid w:val="00024809"/>
    <w:rsid w:val="00024901"/>
    <w:rsid w:val="0002494B"/>
    <w:rsid w:val="00024F61"/>
    <w:rsid w:val="00024FA7"/>
    <w:rsid w:val="00024FB0"/>
    <w:rsid w:val="000254AB"/>
    <w:rsid w:val="00025785"/>
    <w:rsid w:val="00025FAD"/>
    <w:rsid w:val="00026157"/>
    <w:rsid w:val="00026921"/>
    <w:rsid w:val="00026BEC"/>
    <w:rsid w:val="000270A5"/>
    <w:rsid w:val="0002746D"/>
    <w:rsid w:val="00027757"/>
    <w:rsid w:val="0002790F"/>
    <w:rsid w:val="00027B03"/>
    <w:rsid w:val="00027C77"/>
    <w:rsid w:val="0003071A"/>
    <w:rsid w:val="00030CF1"/>
    <w:rsid w:val="00030DA0"/>
    <w:rsid w:val="00030F81"/>
    <w:rsid w:val="00030F91"/>
    <w:rsid w:val="00030F94"/>
    <w:rsid w:val="00031178"/>
    <w:rsid w:val="0003144C"/>
    <w:rsid w:val="00031AF1"/>
    <w:rsid w:val="00031D00"/>
    <w:rsid w:val="00031D6B"/>
    <w:rsid w:val="00031E96"/>
    <w:rsid w:val="00031FC6"/>
    <w:rsid w:val="00032130"/>
    <w:rsid w:val="000324D5"/>
    <w:rsid w:val="00032960"/>
    <w:rsid w:val="00032CB0"/>
    <w:rsid w:val="000330E9"/>
    <w:rsid w:val="0003337E"/>
    <w:rsid w:val="00033488"/>
    <w:rsid w:val="00033570"/>
    <w:rsid w:val="00033712"/>
    <w:rsid w:val="000344CA"/>
    <w:rsid w:val="00034968"/>
    <w:rsid w:val="00034ADF"/>
    <w:rsid w:val="00034F07"/>
    <w:rsid w:val="000354DF"/>
    <w:rsid w:val="00035CC8"/>
    <w:rsid w:val="00035DFF"/>
    <w:rsid w:val="00035F5D"/>
    <w:rsid w:val="00036110"/>
    <w:rsid w:val="00036889"/>
    <w:rsid w:val="00036BFA"/>
    <w:rsid w:val="00036C19"/>
    <w:rsid w:val="00036E87"/>
    <w:rsid w:val="00036F30"/>
    <w:rsid w:val="000373A2"/>
    <w:rsid w:val="00037460"/>
    <w:rsid w:val="0003767D"/>
    <w:rsid w:val="00037893"/>
    <w:rsid w:val="000378B6"/>
    <w:rsid w:val="000401BF"/>
    <w:rsid w:val="0004056D"/>
    <w:rsid w:val="00040752"/>
    <w:rsid w:val="00040848"/>
    <w:rsid w:val="000409D8"/>
    <w:rsid w:val="00040CC2"/>
    <w:rsid w:val="00040D7E"/>
    <w:rsid w:val="00040E2D"/>
    <w:rsid w:val="00040FF1"/>
    <w:rsid w:val="00041269"/>
    <w:rsid w:val="000415B9"/>
    <w:rsid w:val="000421BD"/>
    <w:rsid w:val="00042553"/>
    <w:rsid w:val="0004294A"/>
    <w:rsid w:val="000430A3"/>
    <w:rsid w:val="00043720"/>
    <w:rsid w:val="000439F9"/>
    <w:rsid w:val="00044514"/>
    <w:rsid w:val="0004509D"/>
    <w:rsid w:val="00045318"/>
    <w:rsid w:val="00045A3C"/>
    <w:rsid w:val="00045B13"/>
    <w:rsid w:val="00045ED9"/>
    <w:rsid w:val="00045FE9"/>
    <w:rsid w:val="0004633C"/>
    <w:rsid w:val="00046654"/>
    <w:rsid w:val="000466F5"/>
    <w:rsid w:val="00046898"/>
    <w:rsid w:val="00046AD8"/>
    <w:rsid w:val="00046B44"/>
    <w:rsid w:val="0004702B"/>
    <w:rsid w:val="0004718A"/>
    <w:rsid w:val="00047278"/>
    <w:rsid w:val="00047A8E"/>
    <w:rsid w:val="00050070"/>
    <w:rsid w:val="0005054A"/>
    <w:rsid w:val="00050A6F"/>
    <w:rsid w:val="00051226"/>
    <w:rsid w:val="000518D5"/>
    <w:rsid w:val="00051B35"/>
    <w:rsid w:val="000520EC"/>
    <w:rsid w:val="00052559"/>
    <w:rsid w:val="00052629"/>
    <w:rsid w:val="00052797"/>
    <w:rsid w:val="00052D50"/>
    <w:rsid w:val="00052D76"/>
    <w:rsid w:val="00053749"/>
    <w:rsid w:val="00053983"/>
    <w:rsid w:val="00053A3C"/>
    <w:rsid w:val="00053D7D"/>
    <w:rsid w:val="00053E15"/>
    <w:rsid w:val="00053E81"/>
    <w:rsid w:val="00053E98"/>
    <w:rsid w:val="00053F36"/>
    <w:rsid w:val="0005463E"/>
    <w:rsid w:val="00054744"/>
    <w:rsid w:val="0005537B"/>
    <w:rsid w:val="00055577"/>
    <w:rsid w:val="000558E3"/>
    <w:rsid w:val="00055C75"/>
    <w:rsid w:val="0005602A"/>
    <w:rsid w:val="0005616D"/>
    <w:rsid w:val="000561B7"/>
    <w:rsid w:val="000563BF"/>
    <w:rsid w:val="000566EE"/>
    <w:rsid w:val="000568C6"/>
    <w:rsid w:val="000573ED"/>
    <w:rsid w:val="000574BC"/>
    <w:rsid w:val="0005769E"/>
    <w:rsid w:val="00057818"/>
    <w:rsid w:val="000578CF"/>
    <w:rsid w:val="0006007B"/>
    <w:rsid w:val="000600CB"/>
    <w:rsid w:val="0006035A"/>
    <w:rsid w:val="0006071B"/>
    <w:rsid w:val="0006073D"/>
    <w:rsid w:val="000608F4"/>
    <w:rsid w:val="00060F35"/>
    <w:rsid w:val="000611EA"/>
    <w:rsid w:val="00061514"/>
    <w:rsid w:val="00061B74"/>
    <w:rsid w:val="00061E94"/>
    <w:rsid w:val="0006209E"/>
    <w:rsid w:val="0006239F"/>
    <w:rsid w:val="000624C8"/>
    <w:rsid w:val="0006268D"/>
    <w:rsid w:val="00062EEC"/>
    <w:rsid w:val="00062FB6"/>
    <w:rsid w:val="00063085"/>
    <w:rsid w:val="00063256"/>
    <w:rsid w:val="00063615"/>
    <w:rsid w:val="00063B34"/>
    <w:rsid w:val="00063BA5"/>
    <w:rsid w:val="00063FCF"/>
    <w:rsid w:val="0006443F"/>
    <w:rsid w:val="00064608"/>
    <w:rsid w:val="00064707"/>
    <w:rsid w:val="00064794"/>
    <w:rsid w:val="000652FA"/>
    <w:rsid w:val="000657D7"/>
    <w:rsid w:val="0006587B"/>
    <w:rsid w:val="0006589E"/>
    <w:rsid w:val="000659AA"/>
    <w:rsid w:val="00065ACE"/>
    <w:rsid w:val="00065B0F"/>
    <w:rsid w:val="00065C12"/>
    <w:rsid w:val="00065E11"/>
    <w:rsid w:val="00066034"/>
    <w:rsid w:val="00066073"/>
    <w:rsid w:val="00066361"/>
    <w:rsid w:val="000663B2"/>
    <w:rsid w:val="000663DF"/>
    <w:rsid w:val="0006670E"/>
    <w:rsid w:val="00066B4E"/>
    <w:rsid w:val="00066DCF"/>
    <w:rsid w:val="00067260"/>
    <w:rsid w:val="00067423"/>
    <w:rsid w:val="00067651"/>
    <w:rsid w:val="000677FD"/>
    <w:rsid w:val="0006788B"/>
    <w:rsid w:val="00067A4D"/>
    <w:rsid w:val="00067C34"/>
    <w:rsid w:val="00067DE1"/>
    <w:rsid w:val="00070245"/>
    <w:rsid w:val="000704D7"/>
    <w:rsid w:val="00070C5B"/>
    <w:rsid w:val="00070EA7"/>
    <w:rsid w:val="00070F8C"/>
    <w:rsid w:val="00071039"/>
    <w:rsid w:val="0007139F"/>
    <w:rsid w:val="00071531"/>
    <w:rsid w:val="00071559"/>
    <w:rsid w:val="000719C2"/>
    <w:rsid w:val="00071AEC"/>
    <w:rsid w:val="00071D1E"/>
    <w:rsid w:val="00071ECE"/>
    <w:rsid w:val="00072123"/>
    <w:rsid w:val="000728EC"/>
    <w:rsid w:val="0007294B"/>
    <w:rsid w:val="00072B9C"/>
    <w:rsid w:val="00072DDE"/>
    <w:rsid w:val="00072DE3"/>
    <w:rsid w:val="00072F26"/>
    <w:rsid w:val="00073774"/>
    <w:rsid w:val="00073813"/>
    <w:rsid w:val="00073848"/>
    <w:rsid w:val="00073CFD"/>
    <w:rsid w:val="00074029"/>
    <w:rsid w:val="000742F5"/>
    <w:rsid w:val="00074674"/>
    <w:rsid w:val="000746BC"/>
    <w:rsid w:val="00074D04"/>
    <w:rsid w:val="00074EB2"/>
    <w:rsid w:val="000752A5"/>
    <w:rsid w:val="00075471"/>
    <w:rsid w:val="000754AD"/>
    <w:rsid w:val="00075786"/>
    <w:rsid w:val="0007600F"/>
    <w:rsid w:val="0007611F"/>
    <w:rsid w:val="00076355"/>
    <w:rsid w:val="0007644A"/>
    <w:rsid w:val="000765C9"/>
    <w:rsid w:val="00076B17"/>
    <w:rsid w:val="00076FBF"/>
    <w:rsid w:val="000776C7"/>
    <w:rsid w:val="00077846"/>
    <w:rsid w:val="00077A18"/>
    <w:rsid w:val="00077CB3"/>
    <w:rsid w:val="00080289"/>
    <w:rsid w:val="0008028B"/>
    <w:rsid w:val="000803C8"/>
    <w:rsid w:val="000803CB"/>
    <w:rsid w:val="000808ED"/>
    <w:rsid w:val="00080AF9"/>
    <w:rsid w:val="00080E74"/>
    <w:rsid w:val="0008105B"/>
    <w:rsid w:val="000813A0"/>
    <w:rsid w:val="00081447"/>
    <w:rsid w:val="000815EC"/>
    <w:rsid w:val="00081994"/>
    <w:rsid w:val="00081CAE"/>
    <w:rsid w:val="00081DFD"/>
    <w:rsid w:val="00081F21"/>
    <w:rsid w:val="00081F76"/>
    <w:rsid w:val="0008206D"/>
    <w:rsid w:val="00082623"/>
    <w:rsid w:val="000828AF"/>
    <w:rsid w:val="00082A58"/>
    <w:rsid w:val="00083095"/>
    <w:rsid w:val="00083282"/>
    <w:rsid w:val="00083E2D"/>
    <w:rsid w:val="000840D5"/>
    <w:rsid w:val="00084251"/>
    <w:rsid w:val="000847B6"/>
    <w:rsid w:val="0008487D"/>
    <w:rsid w:val="00084989"/>
    <w:rsid w:val="00084A13"/>
    <w:rsid w:val="00084DB4"/>
    <w:rsid w:val="00084DD5"/>
    <w:rsid w:val="00085360"/>
    <w:rsid w:val="00085443"/>
    <w:rsid w:val="00085EDE"/>
    <w:rsid w:val="00086334"/>
    <w:rsid w:val="00086589"/>
    <w:rsid w:val="0008662D"/>
    <w:rsid w:val="0008672E"/>
    <w:rsid w:val="000867C2"/>
    <w:rsid w:val="00086803"/>
    <w:rsid w:val="000877E5"/>
    <w:rsid w:val="000879CC"/>
    <w:rsid w:val="00087C12"/>
    <w:rsid w:val="00090019"/>
    <w:rsid w:val="0009027E"/>
    <w:rsid w:val="000902C3"/>
    <w:rsid w:val="0009078A"/>
    <w:rsid w:val="00090C40"/>
    <w:rsid w:val="00090D42"/>
    <w:rsid w:val="00090F14"/>
    <w:rsid w:val="00091083"/>
    <w:rsid w:val="0009138A"/>
    <w:rsid w:val="00091399"/>
    <w:rsid w:val="000914B4"/>
    <w:rsid w:val="000917C7"/>
    <w:rsid w:val="00091924"/>
    <w:rsid w:val="000919A6"/>
    <w:rsid w:val="00091C72"/>
    <w:rsid w:val="00091CCC"/>
    <w:rsid w:val="00091CE5"/>
    <w:rsid w:val="00091CE6"/>
    <w:rsid w:val="00092625"/>
    <w:rsid w:val="00092A01"/>
    <w:rsid w:val="00092EB0"/>
    <w:rsid w:val="00093515"/>
    <w:rsid w:val="00093E15"/>
    <w:rsid w:val="00093ECC"/>
    <w:rsid w:val="00093F2F"/>
    <w:rsid w:val="00093FC1"/>
    <w:rsid w:val="000940A7"/>
    <w:rsid w:val="000940C9"/>
    <w:rsid w:val="00094464"/>
    <w:rsid w:val="0009469E"/>
    <w:rsid w:val="000948B3"/>
    <w:rsid w:val="000949F1"/>
    <w:rsid w:val="00094A3F"/>
    <w:rsid w:val="00094AD9"/>
    <w:rsid w:val="00094C48"/>
    <w:rsid w:val="00095584"/>
    <w:rsid w:val="000957A1"/>
    <w:rsid w:val="00095D47"/>
    <w:rsid w:val="00096221"/>
    <w:rsid w:val="000962FB"/>
    <w:rsid w:val="0009642F"/>
    <w:rsid w:val="00096695"/>
    <w:rsid w:val="0009688F"/>
    <w:rsid w:val="000968F8"/>
    <w:rsid w:val="0009716C"/>
    <w:rsid w:val="0009749C"/>
    <w:rsid w:val="00097534"/>
    <w:rsid w:val="00097606"/>
    <w:rsid w:val="0009780C"/>
    <w:rsid w:val="0009792E"/>
    <w:rsid w:val="00097B3F"/>
    <w:rsid w:val="00097D24"/>
    <w:rsid w:val="000A0149"/>
    <w:rsid w:val="000A09CE"/>
    <w:rsid w:val="000A0BE0"/>
    <w:rsid w:val="000A0CC3"/>
    <w:rsid w:val="000A137D"/>
    <w:rsid w:val="000A1A1B"/>
    <w:rsid w:val="000A1DB8"/>
    <w:rsid w:val="000A1F3C"/>
    <w:rsid w:val="000A2189"/>
    <w:rsid w:val="000A23AC"/>
    <w:rsid w:val="000A2B93"/>
    <w:rsid w:val="000A2CB2"/>
    <w:rsid w:val="000A2EC5"/>
    <w:rsid w:val="000A3170"/>
    <w:rsid w:val="000A32D9"/>
    <w:rsid w:val="000A3F48"/>
    <w:rsid w:val="000A3FE5"/>
    <w:rsid w:val="000A40F5"/>
    <w:rsid w:val="000A43AA"/>
    <w:rsid w:val="000A4A3E"/>
    <w:rsid w:val="000A4D1A"/>
    <w:rsid w:val="000A4E02"/>
    <w:rsid w:val="000A4FCB"/>
    <w:rsid w:val="000A5198"/>
    <w:rsid w:val="000A583B"/>
    <w:rsid w:val="000A602E"/>
    <w:rsid w:val="000A60F4"/>
    <w:rsid w:val="000A6C55"/>
    <w:rsid w:val="000A6D5E"/>
    <w:rsid w:val="000A6F01"/>
    <w:rsid w:val="000A7581"/>
    <w:rsid w:val="000A75DE"/>
    <w:rsid w:val="000A7AA8"/>
    <w:rsid w:val="000B04B9"/>
    <w:rsid w:val="000B050A"/>
    <w:rsid w:val="000B08AD"/>
    <w:rsid w:val="000B08DF"/>
    <w:rsid w:val="000B0B03"/>
    <w:rsid w:val="000B0BEA"/>
    <w:rsid w:val="000B0D20"/>
    <w:rsid w:val="000B161C"/>
    <w:rsid w:val="000B19DD"/>
    <w:rsid w:val="000B1C32"/>
    <w:rsid w:val="000B1EC0"/>
    <w:rsid w:val="000B1F1C"/>
    <w:rsid w:val="000B20A9"/>
    <w:rsid w:val="000B2155"/>
    <w:rsid w:val="000B25A3"/>
    <w:rsid w:val="000B26C9"/>
    <w:rsid w:val="000B283F"/>
    <w:rsid w:val="000B2B98"/>
    <w:rsid w:val="000B2DC2"/>
    <w:rsid w:val="000B2F20"/>
    <w:rsid w:val="000B31AA"/>
    <w:rsid w:val="000B3499"/>
    <w:rsid w:val="000B3564"/>
    <w:rsid w:val="000B39B6"/>
    <w:rsid w:val="000B3AF9"/>
    <w:rsid w:val="000B3CB5"/>
    <w:rsid w:val="000B4637"/>
    <w:rsid w:val="000B49D2"/>
    <w:rsid w:val="000B5227"/>
    <w:rsid w:val="000B5270"/>
    <w:rsid w:val="000B5427"/>
    <w:rsid w:val="000B60A7"/>
    <w:rsid w:val="000B61D1"/>
    <w:rsid w:val="000B6441"/>
    <w:rsid w:val="000B6804"/>
    <w:rsid w:val="000B68EC"/>
    <w:rsid w:val="000B6A19"/>
    <w:rsid w:val="000B6BFF"/>
    <w:rsid w:val="000B71A6"/>
    <w:rsid w:val="000B7493"/>
    <w:rsid w:val="000B771C"/>
    <w:rsid w:val="000B7A4F"/>
    <w:rsid w:val="000B7AFC"/>
    <w:rsid w:val="000B7EB1"/>
    <w:rsid w:val="000C0004"/>
    <w:rsid w:val="000C05FC"/>
    <w:rsid w:val="000C084C"/>
    <w:rsid w:val="000C0BA4"/>
    <w:rsid w:val="000C0F8B"/>
    <w:rsid w:val="000C1174"/>
    <w:rsid w:val="000C14EB"/>
    <w:rsid w:val="000C1D12"/>
    <w:rsid w:val="000C1DFA"/>
    <w:rsid w:val="000C1F74"/>
    <w:rsid w:val="000C22B4"/>
    <w:rsid w:val="000C23B3"/>
    <w:rsid w:val="000C24E6"/>
    <w:rsid w:val="000C268B"/>
    <w:rsid w:val="000C28B5"/>
    <w:rsid w:val="000C2CEB"/>
    <w:rsid w:val="000C3CBD"/>
    <w:rsid w:val="000C3EBC"/>
    <w:rsid w:val="000C405D"/>
    <w:rsid w:val="000C4294"/>
    <w:rsid w:val="000C4721"/>
    <w:rsid w:val="000C4C5D"/>
    <w:rsid w:val="000C4CCD"/>
    <w:rsid w:val="000C512C"/>
    <w:rsid w:val="000C539F"/>
    <w:rsid w:val="000C53B4"/>
    <w:rsid w:val="000C54B7"/>
    <w:rsid w:val="000C56DB"/>
    <w:rsid w:val="000C5B3D"/>
    <w:rsid w:val="000C61AE"/>
    <w:rsid w:val="000C61EC"/>
    <w:rsid w:val="000C6509"/>
    <w:rsid w:val="000C6F86"/>
    <w:rsid w:val="000C7331"/>
    <w:rsid w:val="000C75E4"/>
    <w:rsid w:val="000C76A7"/>
    <w:rsid w:val="000C7B9D"/>
    <w:rsid w:val="000C7F23"/>
    <w:rsid w:val="000D01BA"/>
    <w:rsid w:val="000D02E0"/>
    <w:rsid w:val="000D05F8"/>
    <w:rsid w:val="000D098A"/>
    <w:rsid w:val="000D0A8A"/>
    <w:rsid w:val="000D0C8E"/>
    <w:rsid w:val="000D2412"/>
    <w:rsid w:val="000D24BD"/>
    <w:rsid w:val="000D2662"/>
    <w:rsid w:val="000D2A51"/>
    <w:rsid w:val="000D2D52"/>
    <w:rsid w:val="000D3012"/>
    <w:rsid w:val="000D329E"/>
    <w:rsid w:val="000D35D4"/>
    <w:rsid w:val="000D3803"/>
    <w:rsid w:val="000D3892"/>
    <w:rsid w:val="000D4429"/>
    <w:rsid w:val="000D53CF"/>
    <w:rsid w:val="000D55B6"/>
    <w:rsid w:val="000D57BF"/>
    <w:rsid w:val="000D582D"/>
    <w:rsid w:val="000D5C02"/>
    <w:rsid w:val="000D5C05"/>
    <w:rsid w:val="000D6052"/>
    <w:rsid w:val="000D6C4B"/>
    <w:rsid w:val="000D7103"/>
    <w:rsid w:val="000D7189"/>
    <w:rsid w:val="000D72B1"/>
    <w:rsid w:val="000D74BA"/>
    <w:rsid w:val="000D790B"/>
    <w:rsid w:val="000D7D9D"/>
    <w:rsid w:val="000E0A12"/>
    <w:rsid w:val="000E0C1A"/>
    <w:rsid w:val="000E103F"/>
    <w:rsid w:val="000E1611"/>
    <w:rsid w:val="000E1745"/>
    <w:rsid w:val="000E18D3"/>
    <w:rsid w:val="000E1B69"/>
    <w:rsid w:val="000E1D43"/>
    <w:rsid w:val="000E1DC9"/>
    <w:rsid w:val="000E21D6"/>
    <w:rsid w:val="000E2217"/>
    <w:rsid w:val="000E2E85"/>
    <w:rsid w:val="000E31E7"/>
    <w:rsid w:val="000E322F"/>
    <w:rsid w:val="000E3822"/>
    <w:rsid w:val="000E3B2B"/>
    <w:rsid w:val="000E4238"/>
    <w:rsid w:val="000E486B"/>
    <w:rsid w:val="000E4A52"/>
    <w:rsid w:val="000E4A8B"/>
    <w:rsid w:val="000E4DFA"/>
    <w:rsid w:val="000E4FD4"/>
    <w:rsid w:val="000E50A1"/>
    <w:rsid w:val="000E5296"/>
    <w:rsid w:val="000E5A93"/>
    <w:rsid w:val="000E5F50"/>
    <w:rsid w:val="000E5FDB"/>
    <w:rsid w:val="000E609D"/>
    <w:rsid w:val="000E615E"/>
    <w:rsid w:val="000E6205"/>
    <w:rsid w:val="000E6952"/>
    <w:rsid w:val="000E6C99"/>
    <w:rsid w:val="000E7479"/>
    <w:rsid w:val="000E7897"/>
    <w:rsid w:val="000E7A66"/>
    <w:rsid w:val="000E7D1C"/>
    <w:rsid w:val="000E7E59"/>
    <w:rsid w:val="000E7EDC"/>
    <w:rsid w:val="000F0270"/>
    <w:rsid w:val="000F04C6"/>
    <w:rsid w:val="000F04FC"/>
    <w:rsid w:val="000F08A2"/>
    <w:rsid w:val="000F08F4"/>
    <w:rsid w:val="000F0FA0"/>
    <w:rsid w:val="000F1A62"/>
    <w:rsid w:val="000F1BD3"/>
    <w:rsid w:val="000F1D0B"/>
    <w:rsid w:val="000F1D67"/>
    <w:rsid w:val="000F20BA"/>
    <w:rsid w:val="000F219B"/>
    <w:rsid w:val="000F235E"/>
    <w:rsid w:val="000F24B8"/>
    <w:rsid w:val="000F24C9"/>
    <w:rsid w:val="000F28A1"/>
    <w:rsid w:val="000F3055"/>
    <w:rsid w:val="000F30A6"/>
    <w:rsid w:val="000F3769"/>
    <w:rsid w:val="000F3B01"/>
    <w:rsid w:val="000F3E38"/>
    <w:rsid w:val="000F3F38"/>
    <w:rsid w:val="000F431A"/>
    <w:rsid w:val="000F483C"/>
    <w:rsid w:val="000F483E"/>
    <w:rsid w:val="000F5BFF"/>
    <w:rsid w:val="000F5F4A"/>
    <w:rsid w:val="000F71FF"/>
    <w:rsid w:val="000F75E7"/>
    <w:rsid w:val="000F7A24"/>
    <w:rsid w:val="000F7A33"/>
    <w:rsid w:val="00100219"/>
    <w:rsid w:val="0010052C"/>
    <w:rsid w:val="00100D25"/>
    <w:rsid w:val="00100D29"/>
    <w:rsid w:val="00100D59"/>
    <w:rsid w:val="001010CB"/>
    <w:rsid w:val="00101737"/>
    <w:rsid w:val="001018F2"/>
    <w:rsid w:val="00101FF3"/>
    <w:rsid w:val="0010226B"/>
    <w:rsid w:val="001023DC"/>
    <w:rsid w:val="00102751"/>
    <w:rsid w:val="00103004"/>
    <w:rsid w:val="0010301A"/>
    <w:rsid w:val="00103135"/>
    <w:rsid w:val="001033EE"/>
    <w:rsid w:val="001036A3"/>
    <w:rsid w:val="0010373A"/>
    <w:rsid w:val="00103E91"/>
    <w:rsid w:val="001040AF"/>
    <w:rsid w:val="001043D7"/>
    <w:rsid w:val="00104566"/>
    <w:rsid w:val="001045EB"/>
    <w:rsid w:val="00104A1B"/>
    <w:rsid w:val="00104BB6"/>
    <w:rsid w:val="00105086"/>
    <w:rsid w:val="001051F0"/>
    <w:rsid w:val="001052A2"/>
    <w:rsid w:val="00105585"/>
    <w:rsid w:val="001057CB"/>
    <w:rsid w:val="001058F0"/>
    <w:rsid w:val="001060F1"/>
    <w:rsid w:val="0010614E"/>
    <w:rsid w:val="00106656"/>
    <w:rsid w:val="001068D7"/>
    <w:rsid w:val="0010690F"/>
    <w:rsid w:val="00106D3E"/>
    <w:rsid w:val="0010731D"/>
    <w:rsid w:val="001079C4"/>
    <w:rsid w:val="00107E21"/>
    <w:rsid w:val="00107EB3"/>
    <w:rsid w:val="001101C0"/>
    <w:rsid w:val="0011080D"/>
    <w:rsid w:val="001108FA"/>
    <w:rsid w:val="00110C97"/>
    <w:rsid w:val="001111F9"/>
    <w:rsid w:val="0011125C"/>
    <w:rsid w:val="001112EC"/>
    <w:rsid w:val="0011140A"/>
    <w:rsid w:val="001115A5"/>
    <w:rsid w:val="0011203F"/>
    <w:rsid w:val="001120CB"/>
    <w:rsid w:val="001127F4"/>
    <w:rsid w:val="00112894"/>
    <w:rsid w:val="00112973"/>
    <w:rsid w:val="00112D5D"/>
    <w:rsid w:val="00113503"/>
    <w:rsid w:val="00113A8E"/>
    <w:rsid w:val="00113D3A"/>
    <w:rsid w:val="001143D9"/>
    <w:rsid w:val="00114954"/>
    <w:rsid w:val="0011497E"/>
    <w:rsid w:val="0011549B"/>
    <w:rsid w:val="001156E0"/>
    <w:rsid w:val="00115A88"/>
    <w:rsid w:val="00115B0F"/>
    <w:rsid w:val="00115C66"/>
    <w:rsid w:val="00115EEE"/>
    <w:rsid w:val="00115FC1"/>
    <w:rsid w:val="00116417"/>
    <w:rsid w:val="001166A0"/>
    <w:rsid w:val="00116A6F"/>
    <w:rsid w:val="00116AF4"/>
    <w:rsid w:val="00116D2E"/>
    <w:rsid w:val="00116D67"/>
    <w:rsid w:val="001171C4"/>
    <w:rsid w:val="0011768B"/>
    <w:rsid w:val="00117CD9"/>
    <w:rsid w:val="00117DE4"/>
    <w:rsid w:val="00120482"/>
    <w:rsid w:val="0012089F"/>
    <w:rsid w:val="001210A7"/>
    <w:rsid w:val="001211DE"/>
    <w:rsid w:val="00121435"/>
    <w:rsid w:val="00121A94"/>
    <w:rsid w:val="001222F3"/>
    <w:rsid w:val="00122400"/>
    <w:rsid w:val="0012248B"/>
    <w:rsid w:val="001225E2"/>
    <w:rsid w:val="00122755"/>
    <w:rsid w:val="0012275E"/>
    <w:rsid w:val="00122795"/>
    <w:rsid w:val="00122838"/>
    <w:rsid w:val="001231C8"/>
    <w:rsid w:val="00123D3D"/>
    <w:rsid w:val="00123ECB"/>
    <w:rsid w:val="00124112"/>
    <w:rsid w:val="001241BD"/>
    <w:rsid w:val="0012431B"/>
    <w:rsid w:val="0012440F"/>
    <w:rsid w:val="00124A51"/>
    <w:rsid w:val="00124BCD"/>
    <w:rsid w:val="001255CC"/>
    <w:rsid w:val="00125895"/>
    <w:rsid w:val="00125BA8"/>
    <w:rsid w:val="00125CCE"/>
    <w:rsid w:val="00125F45"/>
    <w:rsid w:val="00126023"/>
    <w:rsid w:val="00126247"/>
    <w:rsid w:val="0012658E"/>
    <w:rsid w:val="001265FB"/>
    <w:rsid w:val="0012713B"/>
    <w:rsid w:val="00127156"/>
    <w:rsid w:val="00127DB2"/>
    <w:rsid w:val="001301AB"/>
    <w:rsid w:val="00130A55"/>
    <w:rsid w:val="00130A5E"/>
    <w:rsid w:val="00130AAC"/>
    <w:rsid w:val="00130F11"/>
    <w:rsid w:val="001313CE"/>
    <w:rsid w:val="00131468"/>
    <w:rsid w:val="0013188F"/>
    <w:rsid w:val="001319B9"/>
    <w:rsid w:val="00131CE4"/>
    <w:rsid w:val="00131DE3"/>
    <w:rsid w:val="00131EAD"/>
    <w:rsid w:val="00131ED1"/>
    <w:rsid w:val="00132274"/>
    <w:rsid w:val="00132857"/>
    <w:rsid w:val="00132BBA"/>
    <w:rsid w:val="00132D13"/>
    <w:rsid w:val="00133016"/>
    <w:rsid w:val="001331AD"/>
    <w:rsid w:val="0013327E"/>
    <w:rsid w:val="0013328D"/>
    <w:rsid w:val="001332F4"/>
    <w:rsid w:val="0013352E"/>
    <w:rsid w:val="001335E3"/>
    <w:rsid w:val="00133859"/>
    <w:rsid w:val="0013413C"/>
    <w:rsid w:val="00134240"/>
    <w:rsid w:val="0013495F"/>
    <w:rsid w:val="00134996"/>
    <w:rsid w:val="00134B96"/>
    <w:rsid w:val="00134CF1"/>
    <w:rsid w:val="00134F38"/>
    <w:rsid w:val="00135A40"/>
    <w:rsid w:val="00135C33"/>
    <w:rsid w:val="00135F81"/>
    <w:rsid w:val="0013624B"/>
    <w:rsid w:val="001366F0"/>
    <w:rsid w:val="00136725"/>
    <w:rsid w:val="00136A76"/>
    <w:rsid w:val="0013710D"/>
    <w:rsid w:val="001374D9"/>
    <w:rsid w:val="001374E0"/>
    <w:rsid w:val="0013767F"/>
    <w:rsid w:val="001378AE"/>
    <w:rsid w:val="00137A14"/>
    <w:rsid w:val="00137C19"/>
    <w:rsid w:val="00137D56"/>
    <w:rsid w:val="00137F9C"/>
    <w:rsid w:val="001402B0"/>
    <w:rsid w:val="00140D32"/>
    <w:rsid w:val="00140E8F"/>
    <w:rsid w:val="00140F1C"/>
    <w:rsid w:val="00141066"/>
    <w:rsid w:val="001411E4"/>
    <w:rsid w:val="00141532"/>
    <w:rsid w:val="00141728"/>
    <w:rsid w:val="00141D0D"/>
    <w:rsid w:val="001426C2"/>
    <w:rsid w:val="00142808"/>
    <w:rsid w:val="00142D36"/>
    <w:rsid w:val="001433D7"/>
    <w:rsid w:val="0014362C"/>
    <w:rsid w:val="001436F4"/>
    <w:rsid w:val="001437B6"/>
    <w:rsid w:val="001439EF"/>
    <w:rsid w:val="00143EEF"/>
    <w:rsid w:val="001440BF"/>
    <w:rsid w:val="00144465"/>
    <w:rsid w:val="00144725"/>
    <w:rsid w:val="001449AA"/>
    <w:rsid w:val="00144A02"/>
    <w:rsid w:val="00144DB2"/>
    <w:rsid w:val="00145112"/>
    <w:rsid w:val="0014647E"/>
    <w:rsid w:val="001466B3"/>
    <w:rsid w:val="001470F3"/>
    <w:rsid w:val="0014734F"/>
    <w:rsid w:val="00147372"/>
    <w:rsid w:val="0014747B"/>
    <w:rsid w:val="001476F1"/>
    <w:rsid w:val="0014790A"/>
    <w:rsid w:val="001479DB"/>
    <w:rsid w:val="00147E4E"/>
    <w:rsid w:val="00150052"/>
    <w:rsid w:val="00150233"/>
    <w:rsid w:val="001504F0"/>
    <w:rsid w:val="00150BA0"/>
    <w:rsid w:val="00150BC2"/>
    <w:rsid w:val="00150DDE"/>
    <w:rsid w:val="00150FB8"/>
    <w:rsid w:val="001515C7"/>
    <w:rsid w:val="00151A5B"/>
    <w:rsid w:val="00151A79"/>
    <w:rsid w:val="00152020"/>
    <w:rsid w:val="00152334"/>
    <w:rsid w:val="001523AB"/>
    <w:rsid w:val="001526DF"/>
    <w:rsid w:val="00152B7E"/>
    <w:rsid w:val="00152DE0"/>
    <w:rsid w:val="0015303F"/>
    <w:rsid w:val="0015314E"/>
    <w:rsid w:val="0015348B"/>
    <w:rsid w:val="00153789"/>
    <w:rsid w:val="00153849"/>
    <w:rsid w:val="001538A1"/>
    <w:rsid w:val="00153B90"/>
    <w:rsid w:val="0015443D"/>
    <w:rsid w:val="00154654"/>
    <w:rsid w:val="00154709"/>
    <w:rsid w:val="00154720"/>
    <w:rsid w:val="00154AA0"/>
    <w:rsid w:val="00155121"/>
    <w:rsid w:val="00155204"/>
    <w:rsid w:val="001552E3"/>
    <w:rsid w:val="001558C6"/>
    <w:rsid w:val="00155A6C"/>
    <w:rsid w:val="00155EE3"/>
    <w:rsid w:val="00155FE0"/>
    <w:rsid w:val="00156750"/>
    <w:rsid w:val="00156AEF"/>
    <w:rsid w:val="00156CDD"/>
    <w:rsid w:val="00156DD6"/>
    <w:rsid w:val="00156DFD"/>
    <w:rsid w:val="00156E36"/>
    <w:rsid w:val="0015784F"/>
    <w:rsid w:val="001579B4"/>
    <w:rsid w:val="00157DD2"/>
    <w:rsid w:val="00157DDE"/>
    <w:rsid w:val="00157FF1"/>
    <w:rsid w:val="00160129"/>
    <w:rsid w:val="0016026B"/>
    <w:rsid w:val="001604A1"/>
    <w:rsid w:val="00160825"/>
    <w:rsid w:val="00160832"/>
    <w:rsid w:val="001609A8"/>
    <w:rsid w:val="00161041"/>
    <w:rsid w:val="00161140"/>
    <w:rsid w:val="001612C4"/>
    <w:rsid w:val="00161400"/>
    <w:rsid w:val="00161B84"/>
    <w:rsid w:val="001620BE"/>
    <w:rsid w:val="00162113"/>
    <w:rsid w:val="00162126"/>
    <w:rsid w:val="0016224E"/>
    <w:rsid w:val="001623F5"/>
    <w:rsid w:val="00162774"/>
    <w:rsid w:val="00162AAE"/>
    <w:rsid w:val="001632E7"/>
    <w:rsid w:val="001637F1"/>
    <w:rsid w:val="00164496"/>
    <w:rsid w:val="001644A8"/>
    <w:rsid w:val="001646CE"/>
    <w:rsid w:val="0016488E"/>
    <w:rsid w:val="001649A1"/>
    <w:rsid w:val="001649A8"/>
    <w:rsid w:val="00164D1B"/>
    <w:rsid w:val="00164EBE"/>
    <w:rsid w:val="001654D6"/>
    <w:rsid w:val="0016590D"/>
    <w:rsid w:val="0016610D"/>
    <w:rsid w:val="001661C7"/>
    <w:rsid w:val="001663E5"/>
    <w:rsid w:val="00166944"/>
    <w:rsid w:val="001669EA"/>
    <w:rsid w:val="00166B5B"/>
    <w:rsid w:val="00166DA4"/>
    <w:rsid w:val="001673EE"/>
    <w:rsid w:val="001675FF"/>
    <w:rsid w:val="00167625"/>
    <w:rsid w:val="00167FE1"/>
    <w:rsid w:val="001704BB"/>
    <w:rsid w:val="001706A9"/>
    <w:rsid w:val="00170970"/>
    <w:rsid w:val="00170D6D"/>
    <w:rsid w:val="00170EA4"/>
    <w:rsid w:val="00170F82"/>
    <w:rsid w:val="00171175"/>
    <w:rsid w:val="001711F8"/>
    <w:rsid w:val="0017125B"/>
    <w:rsid w:val="00171270"/>
    <w:rsid w:val="00171665"/>
    <w:rsid w:val="001717AD"/>
    <w:rsid w:val="00171B42"/>
    <w:rsid w:val="00171C4C"/>
    <w:rsid w:val="00171E45"/>
    <w:rsid w:val="00171F1C"/>
    <w:rsid w:val="00171FC6"/>
    <w:rsid w:val="0017235F"/>
    <w:rsid w:val="001724AD"/>
    <w:rsid w:val="001727C2"/>
    <w:rsid w:val="001728B4"/>
    <w:rsid w:val="00172C05"/>
    <w:rsid w:val="0017308A"/>
    <w:rsid w:val="001731DE"/>
    <w:rsid w:val="0017370E"/>
    <w:rsid w:val="00173737"/>
    <w:rsid w:val="001739AC"/>
    <w:rsid w:val="001739EE"/>
    <w:rsid w:val="00173CDC"/>
    <w:rsid w:val="001742C9"/>
    <w:rsid w:val="0017433D"/>
    <w:rsid w:val="0017434F"/>
    <w:rsid w:val="0017444A"/>
    <w:rsid w:val="0017465F"/>
    <w:rsid w:val="001747A1"/>
    <w:rsid w:val="00175015"/>
    <w:rsid w:val="001751FF"/>
    <w:rsid w:val="001755A2"/>
    <w:rsid w:val="00175D40"/>
    <w:rsid w:val="00175E78"/>
    <w:rsid w:val="00176218"/>
    <w:rsid w:val="001769D2"/>
    <w:rsid w:val="00176A21"/>
    <w:rsid w:val="00176E7A"/>
    <w:rsid w:val="00177170"/>
    <w:rsid w:val="0017731A"/>
    <w:rsid w:val="001778EC"/>
    <w:rsid w:val="00177CFE"/>
    <w:rsid w:val="00177ECE"/>
    <w:rsid w:val="00177F8E"/>
    <w:rsid w:val="0018073A"/>
    <w:rsid w:val="00180A1F"/>
    <w:rsid w:val="00180A36"/>
    <w:rsid w:val="00180BB0"/>
    <w:rsid w:val="00180E87"/>
    <w:rsid w:val="00180F07"/>
    <w:rsid w:val="001815E1"/>
    <w:rsid w:val="00181B47"/>
    <w:rsid w:val="00181B88"/>
    <w:rsid w:val="00181D70"/>
    <w:rsid w:val="001821AD"/>
    <w:rsid w:val="00182348"/>
    <w:rsid w:val="0018263B"/>
    <w:rsid w:val="001827A0"/>
    <w:rsid w:val="00182A1D"/>
    <w:rsid w:val="00183A41"/>
    <w:rsid w:val="00183BF3"/>
    <w:rsid w:val="00183EC3"/>
    <w:rsid w:val="001848E2"/>
    <w:rsid w:val="00184EC5"/>
    <w:rsid w:val="00185177"/>
    <w:rsid w:val="001855FC"/>
    <w:rsid w:val="00185724"/>
    <w:rsid w:val="00185906"/>
    <w:rsid w:val="00185AA8"/>
    <w:rsid w:val="00185C3B"/>
    <w:rsid w:val="00185E68"/>
    <w:rsid w:val="00186A41"/>
    <w:rsid w:val="0018709F"/>
    <w:rsid w:val="00187506"/>
    <w:rsid w:val="001876D0"/>
    <w:rsid w:val="00187991"/>
    <w:rsid w:val="00187BE1"/>
    <w:rsid w:val="00187C73"/>
    <w:rsid w:val="00187C97"/>
    <w:rsid w:val="00190062"/>
    <w:rsid w:val="001902D2"/>
    <w:rsid w:val="00190487"/>
    <w:rsid w:val="0019060C"/>
    <w:rsid w:val="00190961"/>
    <w:rsid w:val="00190CA7"/>
    <w:rsid w:val="00190EDD"/>
    <w:rsid w:val="001911B0"/>
    <w:rsid w:val="0019144B"/>
    <w:rsid w:val="00191501"/>
    <w:rsid w:val="00191553"/>
    <w:rsid w:val="00191B27"/>
    <w:rsid w:val="00191DE1"/>
    <w:rsid w:val="00192614"/>
    <w:rsid w:val="00192A19"/>
    <w:rsid w:val="00192CA7"/>
    <w:rsid w:val="00192DE0"/>
    <w:rsid w:val="001932E3"/>
    <w:rsid w:val="00193362"/>
    <w:rsid w:val="0019396C"/>
    <w:rsid w:val="00193B5E"/>
    <w:rsid w:val="00193FB2"/>
    <w:rsid w:val="001940CD"/>
    <w:rsid w:val="00194108"/>
    <w:rsid w:val="00194BFD"/>
    <w:rsid w:val="00194D40"/>
    <w:rsid w:val="00194DBF"/>
    <w:rsid w:val="00194E45"/>
    <w:rsid w:val="00195928"/>
    <w:rsid w:val="00195CB5"/>
    <w:rsid w:val="00195CFA"/>
    <w:rsid w:val="00195E1A"/>
    <w:rsid w:val="00195FFE"/>
    <w:rsid w:val="00196068"/>
    <w:rsid w:val="00196426"/>
    <w:rsid w:val="001964C6"/>
    <w:rsid w:val="00196A0B"/>
    <w:rsid w:val="00196F60"/>
    <w:rsid w:val="00197321"/>
    <w:rsid w:val="0019750C"/>
    <w:rsid w:val="00197676"/>
    <w:rsid w:val="001976A2"/>
    <w:rsid w:val="001976DC"/>
    <w:rsid w:val="001978D4"/>
    <w:rsid w:val="00197AE2"/>
    <w:rsid w:val="001A0DBD"/>
    <w:rsid w:val="001A0F15"/>
    <w:rsid w:val="001A109B"/>
    <w:rsid w:val="001A111C"/>
    <w:rsid w:val="001A18FE"/>
    <w:rsid w:val="001A19FF"/>
    <w:rsid w:val="001A1F1A"/>
    <w:rsid w:val="001A1F33"/>
    <w:rsid w:val="001A2165"/>
    <w:rsid w:val="001A2344"/>
    <w:rsid w:val="001A2365"/>
    <w:rsid w:val="001A2592"/>
    <w:rsid w:val="001A2657"/>
    <w:rsid w:val="001A26FF"/>
    <w:rsid w:val="001A2966"/>
    <w:rsid w:val="001A2B65"/>
    <w:rsid w:val="001A2C82"/>
    <w:rsid w:val="001A2F34"/>
    <w:rsid w:val="001A3263"/>
    <w:rsid w:val="001A338A"/>
    <w:rsid w:val="001A33EE"/>
    <w:rsid w:val="001A3B1E"/>
    <w:rsid w:val="001A3B5E"/>
    <w:rsid w:val="001A3D94"/>
    <w:rsid w:val="001A3F65"/>
    <w:rsid w:val="001A47DF"/>
    <w:rsid w:val="001A498B"/>
    <w:rsid w:val="001A4D27"/>
    <w:rsid w:val="001A5030"/>
    <w:rsid w:val="001A51AA"/>
    <w:rsid w:val="001A5433"/>
    <w:rsid w:val="001A55C6"/>
    <w:rsid w:val="001A593F"/>
    <w:rsid w:val="001A59C6"/>
    <w:rsid w:val="001A59FF"/>
    <w:rsid w:val="001A5FAE"/>
    <w:rsid w:val="001A63A6"/>
    <w:rsid w:val="001A66D4"/>
    <w:rsid w:val="001A6843"/>
    <w:rsid w:val="001A6A73"/>
    <w:rsid w:val="001A6A90"/>
    <w:rsid w:val="001A6DBF"/>
    <w:rsid w:val="001A6F0C"/>
    <w:rsid w:val="001A70D2"/>
    <w:rsid w:val="001A719B"/>
    <w:rsid w:val="001A7911"/>
    <w:rsid w:val="001B00C1"/>
    <w:rsid w:val="001B1055"/>
    <w:rsid w:val="001B1058"/>
    <w:rsid w:val="001B1146"/>
    <w:rsid w:val="001B190B"/>
    <w:rsid w:val="001B1A73"/>
    <w:rsid w:val="001B1AAE"/>
    <w:rsid w:val="001B1B77"/>
    <w:rsid w:val="001B25E8"/>
    <w:rsid w:val="001B2677"/>
    <w:rsid w:val="001B288B"/>
    <w:rsid w:val="001B2B00"/>
    <w:rsid w:val="001B30D8"/>
    <w:rsid w:val="001B39D7"/>
    <w:rsid w:val="001B3B80"/>
    <w:rsid w:val="001B3B9E"/>
    <w:rsid w:val="001B3D4F"/>
    <w:rsid w:val="001B3FDB"/>
    <w:rsid w:val="001B3FE1"/>
    <w:rsid w:val="001B41F2"/>
    <w:rsid w:val="001B47FB"/>
    <w:rsid w:val="001B4DB4"/>
    <w:rsid w:val="001B4F68"/>
    <w:rsid w:val="001B5C03"/>
    <w:rsid w:val="001B5D41"/>
    <w:rsid w:val="001B6358"/>
    <w:rsid w:val="001B6621"/>
    <w:rsid w:val="001B6652"/>
    <w:rsid w:val="001B680C"/>
    <w:rsid w:val="001B6BCC"/>
    <w:rsid w:val="001B6F4D"/>
    <w:rsid w:val="001B7438"/>
    <w:rsid w:val="001B74E9"/>
    <w:rsid w:val="001B7D39"/>
    <w:rsid w:val="001C07A1"/>
    <w:rsid w:val="001C08C5"/>
    <w:rsid w:val="001C09E9"/>
    <w:rsid w:val="001C09ED"/>
    <w:rsid w:val="001C10BD"/>
    <w:rsid w:val="001C1502"/>
    <w:rsid w:val="001C18F6"/>
    <w:rsid w:val="001C1B70"/>
    <w:rsid w:val="001C21C4"/>
    <w:rsid w:val="001C2744"/>
    <w:rsid w:val="001C29C2"/>
    <w:rsid w:val="001C2C41"/>
    <w:rsid w:val="001C2DD4"/>
    <w:rsid w:val="001C3213"/>
    <w:rsid w:val="001C321B"/>
    <w:rsid w:val="001C33D8"/>
    <w:rsid w:val="001C3677"/>
    <w:rsid w:val="001C397E"/>
    <w:rsid w:val="001C458A"/>
    <w:rsid w:val="001C4653"/>
    <w:rsid w:val="001C49AC"/>
    <w:rsid w:val="001C5022"/>
    <w:rsid w:val="001C513B"/>
    <w:rsid w:val="001C52A5"/>
    <w:rsid w:val="001C54AE"/>
    <w:rsid w:val="001C5539"/>
    <w:rsid w:val="001C55CF"/>
    <w:rsid w:val="001C5615"/>
    <w:rsid w:val="001C5A2B"/>
    <w:rsid w:val="001C5A97"/>
    <w:rsid w:val="001C5A9B"/>
    <w:rsid w:val="001C5C0F"/>
    <w:rsid w:val="001C5D81"/>
    <w:rsid w:val="001C68D6"/>
    <w:rsid w:val="001C69C2"/>
    <w:rsid w:val="001C6AAE"/>
    <w:rsid w:val="001C71EB"/>
    <w:rsid w:val="001C7216"/>
    <w:rsid w:val="001C73C6"/>
    <w:rsid w:val="001C7572"/>
    <w:rsid w:val="001C7B9B"/>
    <w:rsid w:val="001C7BE7"/>
    <w:rsid w:val="001C7C21"/>
    <w:rsid w:val="001C7CCF"/>
    <w:rsid w:val="001D013B"/>
    <w:rsid w:val="001D0364"/>
    <w:rsid w:val="001D04BD"/>
    <w:rsid w:val="001D0903"/>
    <w:rsid w:val="001D0B40"/>
    <w:rsid w:val="001D0CA2"/>
    <w:rsid w:val="001D12B2"/>
    <w:rsid w:val="001D1507"/>
    <w:rsid w:val="001D1A82"/>
    <w:rsid w:val="001D1F69"/>
    <w:rsid w:val="001D1FE6"/>
    <w:rsid w:val="001D2779"/>
    <w:rsid w:val="001D27C7"/>
    <w:rsid w:val="001D2865"/>
    <w:rsid w:val="001D28CD"/>
    <w:rsid w:val="001D2D85"/>
    <w:rsid w:val="001D2F8F"/>
    <w:rsid w:val="001D356D"/>
    <w:rsid w:val="001D35A5"/>
    <w:rsid w:val="001D35D1"/>
    <w:rsid w:val="001D3D5F"/>
    <w:rsid w:val="001D3E83"/>
    <w:rsid w:val="001D4816"/>
    <w:rsid w:val="001D4ADB"/>
    <w:rsid w:val="001D4F45"/>
    <w:rsid w:val="001D5767"/>
    <w:rsid w:val="001D5A9F"/>
    <w:rsid w:val="001D6052"/>
    <w:rsid w:val="001D6376"/>
    <w:rsid w:val="001D66E0"/>
    <w:rsid w:val="001D6B23"/>
    <w:rsid w:val="001D70DF"/>
    <w:rsid w:val="001D7168"/>
    <w:rsid w:val="001D785B"/>
    <w:rsid w:val="001D7AE9"/>
    <w:rsid w:val="001E0394"/>
    <w:rsid w:val="001E05DF"/>
    <w:rsid w:val="001E119C"/>
    <w:rsid w:val="001E11C4"/>
    <w:rsid w:val="001E1221"/>
    <w:rsid w:val="001E12FF"/>
    <w:rsid w:val="001E14EC"/>
    <w:rsid w:val="001E151C"/>
    <w:rsid w:val="001E174E"/>
    <w:rsid w:val="001E1BE7"/>
    <w:rsid w:val="001E1D13"/>
    <w:rsid w:val="001E1EC0"/>
    <w:rsid w:val="001E243D"/>
    <w:rsid w:val="001E2681"/>
    <w:rsid w:val="001E2B63"/>
    <w:rsid w:val="001E2D4E"/>
    <w:rsid w:val="001E3261"/>
    <w:rsid w:val="001E34CB"/>
    <w:rsid w:val="001E36C8"/>
    <w:rsid w:val="001E3857"/>
    <w:rsid w:val="001E3D4F"/>
    <w:rsid w:val="001E3F6F"/>
    <w:rsid w:val="001E407F"/>
    <w:rsid w:val="001E42BF"/>
    <w:rsid w:val="001E45B4"/>
    <w:rsid w:val="001E4B06"/>
    <w:rsid w:val="001E4B8D"/>
    <w:rsid w:val="001E5226"/>
    <w:rsid w:val="001E5256"/>
    <w:rsid w:val="001E59D0"/>
    <w:rsid w:val="001E6604"/>
    <w:rsid w:val="001E6AD4"/>
    <w:rsid w:val="001E6C41"/>
    <w:rsid w:val="001E6E61"/>
    <w:rsid w:val="001E70EE"/>
    <w:rsid w:val="001E78D9"/>
    <w:rsid w:val="001E78E9"/>
    <w:rsid w:val="001E79A9"/>
    <w:rsid w:val="001E79FA"/>
    <w:rsid w:val="001E7F40"/>
    <w:rsid w:val="001F02E4"/>
    <w:rsid w:val="001F03AC"/>
    <w:rsid w:val="001F04C4"/>
    <w:rsid w:val="001F0C5A"/>
    <w:rsid w:val="001F0EE1"/>
    <w:rsid w:val="001F1001"/>
    <w:rsid w:val="001F13F3"/>
    <w:rsid w:val="001F14A1"/>
    <w:rsid w:val="001F1677"/>
    <w:rsid w:val="001F208F"/>
    <w:rsid w:val="001F2128"/>
    <w:rsid w:val="001F2366"/>
    <w:rsid w:val="001F2474"/>
    <w:rsid w:val="001F2676"/>
    <w:rsid w:val="001F2A5E"/>
    <w:rsid w:val="001F2B3B"/>
    <w:rsid w:val="001F2CC3"/>
    <w:rsid w:val="001F2D3F"/>
    <w:rsid w:val="001F37DD"/>
    <w:rsid w:val="001F37FB"/>
    <w:rsid w:val="001F3965"/>
    <w:rsid w:val="001F3A78"/>
    <w:rsid w:val="001F3ABD"/>
    <w:rsid w:val="001F3E27"/>
    <w:rsid w:val="001F3E4B"/>
    <w:rsid w:val="001F3EA8"/>
    <w:rsid w:val="001F3F60"/>
    <w:rsid w:val="001F4043"/>
    <w:rsid w:val="001F42DC"/>
    <w:rsid w:val="001F4625"/>
    <w:rsid w:val="001F47AE"/>
    <w:rsid w:val="001F4CF6"/>
    <w:rsid w:val="001F5293"/>
    <w:rsid w:val="001F5714"/>
    <w:rsid w:val="001F5B76"/>
    <w:rsid w:val="001F5B96"/>
    <w:rsid w:val="001F5CA5"/>
    <w:rsid w:val="001F5FB0"/>
    <w:rsid w:val="001F637E"/>
    <w:rsid w:val="001F6679"/>
    <w:rsid w:val="001F6F5C"/>
    <w:rsid w:val="001F7071"/>
    <w:rsid w:val="001F70ED"/>
    <w:rsid w:val="001F7222"/>
    <w:rsid w:val="001F7A80"/>
    <w:rsid w:val="001F7B0B"/>
    <w:rsid w:val="001F7D47"/>
    <w:rsid w:val="0020004B"/>
    <w:rsid w:val="00200522"/>
    <w:rsid w:val="00200808"/>
    <w:rsid w:val="00200941"/>
    <w:rsid w:val="00200A4C"/>
    <w:rsid w:val="00200A91"/>
    <w:rsid w:val="00200BFC"/>
    <w:rsid w:val="002012E9"/>
    <w:rsid w:val="002018A5"/>
    <w:rsid w:val="002018A9"/>
    <w:rsid w:val="00201A81"/>
    <w:rsid w:val="002022E3"/>
    <w:rsid w:val="002024F1"/>
    <w:rsid w:val="00202914"/>
    <w:rsid w:val="00202D66"/>
    <w:rsid w:val="0020341C"/>
    <w:rsid w:val="00203ACE"/>
    <w:rsid w:val="00203E41"/>
    <w:rsid w:val="00203FCC"/>
    <w:rsid w:val="00204030"/>
    <w:rsid w:val="00204171"/>
    <w:rsid w:val="002046DC"/>
    <w:rsid w:val="00204770"/>
    <w:rsid w:val="002047CB"/>
    <w:rsid w:val="002047D8"/>
    <w:rsid w:val="00204A67"/>
    <w:rsid w:val="00204DCD"/>
    <w:rsid w:val="00204ECC"/>
    <w:rsid w:val="0020550F"/>
    <w:rsid w:val="00205612"/>
    <w:rsid w:val="00205C6C"/>
    <w:rsid w:val="00207685"/>
    <w:rsid w:val="00207FA1"/>
    <w:rsid w:val="002101A2"/>
    <w:rsid w:val="00210582"/>
    <w:rsid w:val="00210949"/>
    <w:rsid w:val="00210E6F"/>
    <w:rsid w:val="00211378"/>
    <w:rsid w:val="00211656"/>
    <w:rsid w:val="002117DD"/>
    <w:rsid w:val="00211B2C"/>
    <w:rsid w:val="00211D1B"/>
    <w:rsid w:val="00211D29"/>
    <w:rsid w:val="00211EB2"/>
    <w:rsid w:val="00212039"/>
    <w:rsid w:val="002120D9"/>
    <w:rsid w:val="002127EB"/>
    <w:rsid w:val="0021287A"/>
    <w:rsid w:val="00212F7A"/>
    <w:rsid w:val="00213069"/>
    <w:rsid w:val="002135E8"/>
    <w:rsid w:val="002139CB"/>
    <w:rsid w:val="00213AE5"/>
    <w:rsid w:val="0021412F"/>
    <w:rsid w:val="0021427B"/>
    <w:rsid w:val="00214284"/>
    <w:rsid w:val="00214651"/>
    <w:rsid w:val="002146AC"/>
    <w:rsid w:val="002146AE"/>
    <w:rsid w:val="002147A7"/>
    <w:rsid w:val="00214BA7"/>
    <w:rsid w:val="00214CDC"/>
    <w:rsid w:val="00214D49"/>
    <w:rsid w:val="00214F75"/>
    <w:rsid w:val="002154A4"/>
    <w:rsid w:val="00215CB4"/>
    <w:rsid w:val="0021610F"/>
    <w:rsid w:val="002161AF"/>
    <w:rsid w:val="00216219"/>
    <w:rsid w:val="0021682E"/>
    <w:rsid w:val="00216AB5"/>
    <w:rsid w:val="00216E0C"/>
    <w:rsid w:val="00216FA3"/>
    <w:rsid w:val="00217084"/>
    <w:rsid w:val="002173B5"/>
    <w:rsid w:val="002174D5"/>
    <w:rsid w:val="00217786"/>
    <w:rsid w:val="00217814"/>
    <w:rsid w:val="002178C3"/>
    <w:rsid w:val="00217AED"/>
    <w:rsid w:val="00217D9F"/>
    <w:rsid w:val="0022013F"/>
    <w:rsid w:val="0022016A"/>
    <w:rsid w:val="00220193"/>
    <w:rsid w:val="0022079A"/>
    <w:rsid w:val="00220837"/>
    <w:rsid w:val="00220D14"/>
    <w:rsid w:val="00220EE2"/>
    <w:rsid w:val="002210A3"/>
    <w:rsid w:val="00221186"/>
    <w:rsid w:val="002218B0"/>
    <w:rsid w:val="002220AA"/>
    <w:rsid w:val="0022221E"/>
    <w:rsid w:val="00222903"/>
    <w:rsid w:val="00222E8B"/>
    <w:rsid w:val="00222E9A"/>
    <w:rsid w:val="0022306C"/>
    <w:rsid w:val="0022352E"/>
    <w:rsid w:val="0022354E"/>
    <w:rsid w:val="002236B3"/>
    <w:rsid w:val="002239E7"/>
    <w:rsid w:val="00223A11"/>
    <w:rsid w:val="00223D29"/>
    <w:rsid w:val="002253A5"/>
    <w:rsid w:val="002259BE"/>
    <w:rsid w:val="00225E46"/>
    <w:rsid w:val="00226B97"/>
    <w:rsid w:val="00226C3B"/>
    <w:rsid w:val="002271D1"/>
    <w:rsid w:val="00227624"/>
    <w:rsid w:val="002276D5"/>
    <w:rsid w:val="002278A7"/>
    <w:rsid w:val="00230442"/>
    <w:rsid w:val="0023069A"/>
    <w:rsid w:val="00230E57"/>
    <w:rsid w:val="0023142D"/>
    <w:rsid w:val="002314F8"/>
    <w:rsid w:val="002319B8"/>
    <w:rsid w:val="00231CD5"/>
    <w:rsid w:val="00231D5F"/>
    <w:rsid w:val="00231F5D"/>
    <w:rsid w:val="00232246"/>
    <w:rsid w:val="002322E0"/>
    <w:rsid w:val="0023244D"/>
    <w:rsid w:val="00232665"/>
    <w:rsid w:val="002327CA"/>
    <w:rsid w:val="00232998"/>
    <w:rsid w:val="00232A0D"/>
    <w:rsid w:val="00232CF3"/>
    <w:rsid w:val="00232DA2"/>
    <w:rsid w:val="002334DF"/>
    <w:rsid w:val="00233D5C"/>
    <w:rsid w:val="00234136"/>
    <w:rsid w:val="002348C1"/>
    <w:rsid w:val="002358E6"/>
    <w:rsid w:val="00236412"/>
    <w:rsid w:val="00236A04"/>
    <w:rsid w:val="00236F0B"/>
    <w:rsid w:val="002373C9"/>
    <w:rsid w:val="00237C7D"/>
    <w:rsid w:val="0024097D"/>
    <w:rsid w:val="00240C80"/>
    <w:rsid w:val="00241198"/>
    <w:rsid w:val="0024125E"/>
    <w:rsid w:val="00241930"/>
    <w:rsid w:val="00241ED5"/>
    <w:rsid w:val="002426C5"/>
    <w:rsid w:val="002426E2"/>
    <w:rsid w:val="00242855"/>
    <w:rsid w:val="00242A44"/>
    <w:rsid w:val="0024359D"/>
    <w:rsid w:val="002439B8"/>
    <w:rsid w:val="0024443C"/>
    <w:rsid w:val="00244462"/>
    <w:rsid w:val="0024456E"/>
    <w:rsid w:val="00244621"/>
    <w:rsid w:val="00244687"/>
    <w:rsid w:val="002446F5"/>
    <w:rsid w:val="002447D7"/>
    <w:rsid w:val="002447FB"/>
    <w:rsid w:val="00244B38"/>
    <w:rsid w:val="002450F2"/>
    <w:rsid w:val="002453E2"/>
    <w:rsid w:val="002459D0"/>
    <w:rsid w:val="00245D6D"/>
    <w:rsid w:val="00245EA5"/>
    <w:rsid w:val="00245ED6"/>
    <w:rsid w:val="00246184"/>
    <w:rsid w:val="00246481"/>
    <w:rsid w:val="00246495"/>
    <w:rsid w:val="002464CD"/>
    <w:rsid w:val="00246956"/>
    <w:rsid w:val="00246CCA"/>
    <w:rsid w:val="00246D3F"/>
    <w:rsid w:val="00246DDD"/>
    <w:rsid w:val="00246EA3"/>
    <w:rsid w:val="002472C0"/>
    <w:rsid w:val="0024745C"/>
    <w:rsid w:val="00247EB8"/>
    <w:rsid w:val="00250587"/>
    <w:rsid w:val="00250A9F"/>
    <w:rsid w:val="00250B6B"/>
    <w:rsid w:val="00250F20"/>
    <w:rsid w:val="0025108A"/>
    <w:rsid w:val="0025113C"/>
    <w:rsid w:val="0025125C"/>
    <w:rsid w:val="00252199"/>
    <w:rsid w:val="002522A6"/>
    <w:rsid w:val="00252365"/>
    <w:rsid w:val="00252390"/>
    <w:rsid w:val="002523EE"/>
    <w:rsid w:val="002524E5"/>
    <w:rsid w:val="00252AB9"/>
    <w:rsid w:val="00252D4D"/>
    <w:rsid w:val="00252F49"/>
    <w:rsid w:val="002530FF"/>
    <w:rsid w:val="0025395E"/>
    <w:rsid w:val="00253AC6"/>
    <w:rsid w:val="002540A1"/>
    <w:rsid w:val="002546F7"/>
    <w:rsid w:val="00254A2F"/>
    <w:rsid w:val="00254A96"/>
    <w:rsid w:val="00254D45"/>
    <w:rsid w:val="002551E0"/>
    <w:rsid w:val="0025566F"/>
    <w:rsid w:val="00255890"/>
    <w:rsid w:val="002558AB"/>
    <w:rsid w:val="00256991"/>
    <w:rsid w:val="00256BB1"/>
    <w:rsid w:val="00256EC4"/>
    <w:rsid w:val="00257642"/>
    <w:rsid w:val="00257967"/>
    <w:rsid w:val="00257C23"/>
    <w:rsid w:val="0026052C"/>
    <w:rsid w:val="00260AB4"/>
    <w:rsid w:val="00260D24"/>
    <w:rsid w:val="00260E95"/>
    <w:rsid w:val="002613A1"/>
    <w:rsid w:val="002616BF"/>
    <w:rsid w:val="0026199A"/>
    <w:rsid w:val="00261E4E"/>
    <w:rsid w:val="00262365"/>
    <w:rsid w:val="002624AF"/>
    <w:rsid w:val="0026273B"/>
    <w:rsid w:val="00262740"/>
    <w:rsid w:val="00263197"/>
    <w:rsid w:val="002631C0"/>
    <w:rsid w:val="002631E6"/>
    <w:rsid w:val="00263456"/>
    <w:rsid w:val="0026366B"/>
    <w:rsid w:val="0026378F"/>
    <w:rsid w:val="002638A3"/>
    <w:rsid w:val="00264535"/>
    <w:rsid w:val="00264887"/>
    <w:rsid w:val="002648E5"/>
    <w:rsid w:val="002649FD"/>
    <w:rsid w:val="00264A74"/>
    <w:rsid w:val="00264A76"/>
    <w:rsid w:val="00264BBB"/>
    <w:rsid w:val="00264D65"/>
    <w:rsid w:val="00264E7F"/>
    <w:rsid w:val="002653BB"/>
    <w:rsid w:val="002656EE"/>
    <w:rsid w:val="002658F7"/>
    <w:rsid w:val="00265AFF"/>
    <w:rsid w:val="0026611D"/>
    <w:rsid w:val="0026630F"/>
    <w:rsid w:val="002668CA"/>
    <w:rsid w:val="00267278"/>
    <w:rsid w:val="002672D1"/>
    <w:rsid w:val="002673DC"/>
    <w:rsid w:val="00267495"/>
    <w:rsid w:val="0026789B"/>
    <w:rsid w:val="00267EB3"/>
    <w:rsid w:val="00267FD7"/>
    <w:rsid w:val="002703BE"/>
    <w:rsid w:val="00270617"/>
    <w:rsid w:val="00270CBB"/>
    <w:rsid w:val="00270D0C"/>
    <w:rsid w:val="00270D6B"/>
    <w:rsid w:val="00270E19"/>
    <w:rsid w:val="0027139B"/>
    <w:rsid w:val="0027163B"/>
    <w:rsid w:val="00271808"/>
    <w:rsid w:val="00271C60"/>
    <w:rsid w:val="00271DF3"/>
    <w:rsid w:val="00271E2D"/>
    <w:rsid w:val="002723A7"/>
    <w:rsid w:val="00272519"/>
    <w:rsid w:val="002725C8"/>
    <w:rsid w:val="0027271A"/>
    <w:rsid w:val="00272F7A"/>
    <w:rsid w:val="00272FBC"/>
    <w:rsid w:val="0027316A"/>
    <w:rsid w:val="0027348A"/>
    <w:rsid w:val="0027393E"/>
    <w:rsid w:val="00273DAD"/>
    <w:rsid w:val="00273FC3"/>
    <w:rsid w:val="00273FF1"/>
    <w:rsid w:val="002741A8"/>
    <w:rsid w:val="002745EE"/>
    <w:rsid w:val="002746C7"/>
    <w:rsid w:val="002746D4"/>
    <w:rsid w:val="002747BE"/>
    <w:rsid w:val="00274828"/>
    <w:rsid w:val="002748A7"/>
    <w:rsid w:val="00274B63"/>
    <w:rsid w:val="00274EFB"/>
    <w:rsid w:val="0027577A"/>
    <w:rsid w:val="00275C67"/>
    <w:rsid w:val="00275D6A"/>
    <w:rsid w:val="00275F3C"/>
    <w:rsid w:val="00276684"/>
    <w:rsid w:val="00276EC4"/>
    <w:rsid w:val="00277006"/>
    <w:rsid w:val="002775B1"/>
    <w:rsid w:val="00277C06"/>
    <w:rsid w:val="00280249"/>
    <w:rsid w:val="002804B8"/>
    <w:rsid w:val="002806DE"/>
    <w:rsid w:val="00280FBB"/>
    <w:rsid w:val="00280FDC"/>
    <w:rsid w:val="002812BE"/>
    <w:rsid w:val="00281431"/>
    <w:rsid w:val="00281516"/>
    <w:rsid w:val="00281B2C"/>
    <w:rsid w:val="00281DA0"/>
    <w:rsid w:val="00282B3F"/>
    <w:rsid w:val="00282C33"/>
    <w:rsid w:val="00282CD2"/>
    <w:rsid w:val="00283023"/>
    <w:rsid w:val="002830DE"/>
    <w:rsid w:val="002830E5"/>
    <w:rsid w:val="002832A7"/>
    <w:rsid w:val="00283335"/>
    <w:rsid w:val="0028339D"/>
    <w:rsid w:val="0028380C"/>
    <w:rsid w:val="002842BB"/>
    <w:rsid w:val="00284B26"/>
    <w:rsid w:val="00284BDE"/>
    <w:rsid w:val="00284E1E"/>
    <w:rsid w:val="00285417"/>
    <w:rsid w:val="0028570F"/>
    <w:rsid w:val="002857AE"/>
    <w:rsid w:val="002859E4"/>
    <w:rsid w:val="00285CD2"/>
    <w:rsid w:val="00285D6A"/>
    <w:rsid w:val="00285FAC"/>
    <w:rsid w:val="00286639"/>
    <w:rsid w:val="002867AB"/>
    <w:rsid w:val="0028698D"/>
    <w:rsid w:val="002870F5"/>
    <w:rsid w:val="002876E6"/>
    <w:rsid w:val="0028772C"/>
    <w:rsid w:val="002879B5"/>
    <w:rsid w:val="00287F7F"/>
    <w:rsid w:val="002902CE"/>
    <w:rsid w:val="00290A8E"/>
    <w:rsid w:val="002919A8"/>
    <w:rsid w:val="00291C53"/>
    <w:rsid w:val="00291D06"/>
    <w:rsid w:val="002922C5"/>
    <w:rsid w:val="002924DD"/>
    <w:rsid w:val="00292E9C"/>
    <w:rsid w:val="002930AE"/>
    <w:rsid w:val="0029332F"/>
    <w:rsid w:val="00293346"/>
    <w:rsid w:val="00293398"/>
    <w:rsid w:val="002935A3"/>
    <w:rsid w:val="00293668"/>
    <w:rsid w:val="00293CEA"/>
    <w:rsid w:val="0029421C"/>
    <w:rsid w:val="00294580"/>
    <w:rsid w:val="0029485D"/>
    <w:rsid w:val="00295749"/>
    <w:rsid w:val="00295F64"/>
    <w:rsid w:val="002961B8"/>
    <w:rsid w:val="002964E5"/>
    <w:rsid w:val="00296B10"/>
    <w:rsid w:val="00296CF3"/>
    <w:rsid w:val="00297038"/>
    <w:rsid w:val="002970F0"/>
    <w:rsid w:val="00297DD7"/>
    <w:rsid w:val="002A00C0"/>
    <w:rsid w:val="002A0770"/>
    <w:rsid w:val="002A0773"/>
    <w:rsid w:val="002A0999"/>
    <w:rsid w:val="002A0B44"/>
    <w:rsid w:val="002A0B55"/>
    <w:rsid w:val="002A0D4A"/>
    <w:rsid w:val="002A0DE1"/>
    <w:rsid w:val="002A0DED"/>
    <w:rsid w:val="002A1454"/>
    <w:rsid w:val="002A145A"/>
    <w:rsid w:val="002A2CB4"/>
    <w:rsid w:val="002A3023"/>
    <w:rsid w:val="002A340B"/>
    <w:rsid w:val="002A381F"/>
    <w:rsid w:val="002A39C0"/>
    <w:rsid w:val="002A3CCE"/>
    <w:rsid w:val="002A3E3E"/>
    <w:rsid w:val="002A3FA7"/>
    <w:rsid w:val="002A41A1"/>
    <w:rsid w:val="002A42D4"/>
    <w:rsid w:val="002A447D"/>
    <w:rsid w:val="002A4683"/>
    <w:rsid w:val="002A4C77"/>
    <w:rsid w:val="002A4E6E"/>
    <w:rsid w:val="002A5040"/>
    <w:rsid w:val="002A56AF"/>
    <w:rsid w:val="002A5C92"/>
    <w:rsid w:val="002A6172"/>
    <w:rsid w:val="002A64B4"/>
    <w:rsid w:val="002A64DF"/>
    <w:rsid w:val="002A652B"/>
    <w:rsid w:val="002A6770"/>
    <w:rsid w:val="002A6C66"/>
    <w:rsid w:val="002A71BB"/>
    <w:rsid w:val="002A74D9"/>
    <w:rsid w:val="002A7584"/>
    <w:rsid w:val="002A7DF3"/>
    <w:rsid w:val="002B01D0"/>
    <w:rsid w:val="002B04CC"/>
    <w:rsid w:val="002B059A"/>
    <w:rsid w:val="002B0720"/>
    <w:rsid w:val="002B0FFF"/>
    <w:rsid w:val="002B1138"/>
    <w:rsid w:val="002B1171"/>
    <w:rsid w:val="002B14AE"/>
    <w:rsid w:val="002B1947"/>
    <w:rsid w:val="002B1B37"/>
    <w:rsid w:val="002B21AC"/>
    <w:rsid w:val="002B269B"/>
    <w:rsid w:val="002B2AF5"/>
    <w:rsid w:val="002B3357"/>
    <w:rsid w:val="002B339B"/>
    <w:rsid w:val="002B35C4"/>
    <w:rsid w:val="002B37E3"/>
    <w:rsid w:val="002B3BCA"/>
    <w:rsid w:val="002B4853"/>
    <w:rsid w:val="002B48B8"/>
    <w:rsid w:val="002B4D29"/>
    <w:rsid w:val="002B5044"/>
    <w:rsid w:val="002B5365"/>
    <w:rsid w:val="002B538D"/>
    <w:rsid w:val="002B5558"/>
    <w:rsid w:val="002B55EB"/>
    <w:rsid w:val="002B6226"/>
    <w:rsid w:val="002B656C"/>
    <w:rsid w:val="002B67DE"/>
    <w:rsid w:val="002B6B11"/>
    <w:rsid w:val="002B6D69"/>
    <w:rsid w:val="002B6DA2"/>
    <w:rsid w:val="002B6DDF"/>
    <w:rsid w:val="002B7143"/>
    <w:rsid w:val="002B71C1"/>
    <w:rsid w:val="002B729C"/>
    <w:rsid w:val="002B7CBB"/>
    <w:rsid w:val="002C04F9"/>
    <w:rsid w:val="002C0911"/>
    <w:rsid w:val="002C0A51"/>
    <w:rsid w:val="002C0DA8"/>
    <w:rsid w:val="002C1325"/>
    <w:rsid w:val="002C1446"/>
    <w:rsid w:val="002C15AA"/>
    <w:rsid w:val="002C1BE7"/>
    <w:rsid w:val="002C2870"/>
    <w:rsid w:val="002C2A89"/>
    <w:rsid w:val="002C2A9E"/>
    <w:rsid w:val="002C2FA9"/>
    <w:rsid w:val="002C3293"/>
    <w:rsid w:val="002C36B3"/>
    <w:rsid w:val="002C3B90"/>
    <w:rsid w:val="002C4C71"/>
    <w:rsid w:val="002C594D"/>
    <w:rsid w:val="002C5BE2"/>
    <w:rsid w:val="002C5CE8"/>
    <w:rsid w:val="002C5D4E"/>
    <w:rsid w:val="002C616F"/>
    <w:rsid w:val="002C6256"/>
    <w:rsid w:val="002C68A2"/>
    <w:rsid w:val="002C6964"/>
    <w:rsid w:val="002C7704"/>
    <w:rsid w:val="002C78FF"/>
    <w:rsid w:val="002C7FB1"/>
    <w:rsid w:val="002D05C1"/>
    <w:rsid w:val="002D05D2"/>
    <w:rsid w:val="002D086A"/>
    <w:rsid w:val="002D0E99"/>
    <w:rsid w:val="002D11D6"/>
    <w:rsid w:val="002D187E"/>
    <w:rsid w:val="002D18CB"/>
    <w:rsid w:val="002D1949"/>
    <w:rsid w:val="002D1EA1"/>
    <w:rsid w:val="002D20E7"/>
    <w:rsid w:val="002D2181"/>
    <w:rsid w:val="002D2C46"/>
    <w:rsid w:val="002D2CEA"/>
    <w:rsid w:val="002D315E"/>
    <w:rsid w:val="002D35A4"/>
    <w:rsid w:val="002D3806"/>
    <w:rsid w:val="002D3C60"/>
    <w:rsid w:val="002D3D0C"/>
    <w:rsid w:val="002D4476"/>
    <w:rsid w:val="002D4743"/>
    <w:rsid w:val="002D4B72"/>
    <w:rsid w:val="002D4E64"/>
    <w:rsid w:val="002D5813"/>
    <w:rsid w:val="002D5D98"/>
    <w:rsid w:val="002D61CE"/>
    <w:rsid w:val="002D63FB"/>
    <w:rsid w:val="002D6449"/>
    <w:rsid w:val="002D65B7"/>
    <w:rsid w:val="002D7240"/>
    <w:rsid w:val="002D7CF3"/>
    <w:rsid w:val="002D7F4A"/>
    <w:rsid w:val="002E0036"/>
    <w:rsid w:val="002E0245"/>
    <w:rsid w:val="002E09A6"/>
    <w:rsid w:val="002E1101"/>
    <w:rsid w:val="002E1A50"/>
    <w:rsid w:val="002E22D1"/>
    <w:rsid w:val="002E2690"/>
    <w:rsid w:val="002E29F9"/>
    <w:rsid w:val="002E2DB6"/>
    <w:rsid w:val="002E2DF6"/>
    <w:rsid w:val="002E37BD"/>
    <w:rsid w:val="002E38EF"/>
    <w:rsid w:val="002E3DA1"/>
    <w:rsid w:val="002E419C"/>
    <w:rsid w:val="002E4234"/>
    <w:rsid w:val="002E4241"/>
    <w:rsid w:val="002E433E"/>
    <w:rsid w:val="002E44CB"/>
    <w:rsid w:val="002E45A8"/>
    <w:rsid w:val="002E4DA0"/>
    <w:rsid w:val="002E50DB"/>
    <w:rsid w:val="002E59A9"/>
    <w:rsid w:val="002E743B"/>
    <w:rsid w:val="002E7F63"/>
    <w:rsid w:val="002F063B"/>
    <w:rsid w:val="002F0B3B"/>
    <w:rsid w:val="002F1042"/>
    <w:rsid w:val="002F1682"/>
    <w:rsid w:val="002F20C8"/>
    <w:rsid w:val="002F2323"/>
    <w:rsid w:val="002F235C"/>
    <w:rsid w:val="002F237D"/>
    <w:rsid w:val="002F23B3"/>
    <w:rsid w:val="002F25F9"/>
    <w:rsid w:val="002F28FF"/>
    <w:rsid w:val="002F31F9"/>
    <w:rsid w:val="002F3440"/>
    <w:rsid w:val="002F3715"/>
    <w:rsid w:val="002F37F0"/>
    <w:rsid w:val="002F3CB1"/>
    <w:rsid w:val="002F4078"/>
    <w:rsid w:val="002F49C0"/>
    <w:rsid w:val="002F4A3C"/>
    <w:rsid w:val="002F4BC1"/>
    <w:rsid w:val="002F557B"/>
    <w:rsid w:val="002F5849"/>
    <w:rsid w:val="002F5A69"/>
    <w:rsid w:val="002F5F5C"/>
    <w:rsid w:val="002F60DC"/>
    <w:rsid w:val="002F60F7"/>
    <w:rsid w:val="002F64CA"/>
    <w:rsid w:val="002F66FC"/>
    <w:rsid w:val="002F6873"/>
    <w:rsid w:val="002F6A62"/>
    <w:rsid w:val="002F6B9A"/>
    <w:rsid w:val="002F6C5A"/>
    <w:rsid w:val="002F6DEB"/>
    <w:rsid w:val="002F70CF"/>
    <w:rsid w:val="002F7588"/>
    <w:rsid w:val="002F7834"/>
    <w:rsid w:val="002F7AED"/>
    <w:rsid w:val="002F7E5A"/>
    <w:rsid w:val="003000B0"/>
    <w:rsid w:val="00300260"/>
    <w:rsid w:val="003007FC"/>
    <w:rsid w:val="00301797"/>
    <w:rsid w:val="003019AD"/>
    <w:rsid w:val="00301CB9"/>
    <w:rsid w:val="00301D81"/>
    <w:rsid w:val="00302678"/>
    <w:rsid w:val="00302ADD"/>
    <w:rsid w:val="00302AEF"/>
    <w:rsid w:val="00302E1F"/>
    <w:rsid w:val="00302F2E"/>
    <w:rsid w:val="003039ED"/>
    <w:rsid w:val="00303D4B"/>
    <w:rsid w:val="00303FCB"/>
    <w:rsid w:val="003041E0"/>
    <w:rsid w:val="003043EC"/>
    <w:rsid w:val="003046BB"/>
    <w:rsid w:val="003048C6"/>
    <w:rsid w:val="00304D9C"/>
    <w:rsid w:val="00305070"/>
    <w:rsid w:val="0030579B"/>
    <w:rsid w:val="00305A20"/>
    <w:rsid w:val="00305A68"/>
    <w:rsid w:val="00305AA6"/>
    <w:rsid w:val="00305D08"/>
    <w:rsid w:val="00305D95"/>
    <w:rsid w:val="00305E98"/>
    <w:rsid w:val="003061CA"/>
    <w:rsid w:val="00306522"/>
    <w:rsid w:val="00306572"/>
    <w:rsid w:val="00306913"/>
    <w:rsid w:val="00306A74"/>
    <w:rsid w:val="003075AE"/>
    <w:rsid w:val="003077D7"/>
    <w:rsid w:val="003078B4"/>
    <w:rsid w:val="00307A34"/>
    <w:rsid w:val="00307C6F"/>
    <w:rsid w:val="003103D0"/>
    <w:rsid w:val="00310561"/>
    <w:rsid w:val="00310614"/>
    <w:rsid w:val="00310A3D"/>
    <w:rsid w:val="00310C17"/>
    <w:rsid w:val="00310FBB"/>
    <w:rsid w:val="003110B8"/>
    <w:rsid w:val="003110D0"/>
    <w:rsid w:val="0031126E"/>
    <w:rsid w:val="003112C0"/>
    <w:rsid w:val="003112D6"/>
    <w:rsid w:val="003114E2"/>
    <w:rsid w:val="00311C21"/>
    <w:rsid w:val="00311E5F"/>
    <w:rsid w:val="00312008"/>
    <w:rsid w:val="00312046"/>
    <w:rsid w:val="00312BBC"/>
    <w:rsid w:val="00312D19"/>
    <w:rsid w:val="00312F15"/>
    <w:rsid w:val="00312F8D"/>
    <w:rsid w:val="00313228"/>
    <w:rsid w:val="003133A3"/>
    <w:rsid w:val="003133E9"/>
    <w:rsid w:val="003137F3"/>
    <w:rsid w:val="00313966"/>
    <w:rsid w:val="00313C2D"/>
    <w:rsid w:val="00313E4A"/>
    <w:rsid w:val="00313F12"/>
    <w:rsid w:val="00314423"/>
    <w:rsid w:val="0031463B"/>
    <w:rsid w:val="00314BF2"/>
    <w:rsid w:val="00314C24"/>
    <w:rsid w:val="00314D80"/>
    <w:rsid w:val="00315255"/>
    <w:rsid w:val="00315B7D"/>
    <w:rsid w:val="003160B7"/>
    <w:rsid w:val="00316183"/>
    <w:rsid w:val="00316FB2"/>
    <w:rsid w:val="0031716E"/>
    <w:rsid w:val="00317417"/>
    <w:rsid w:val="00317CC3"/>
    <w:rsid w:val="0032052D"/>
    <w:rsid w:val="00320A12"/>
    <w:rsid w:val="00321286"/>
    <w:rsid w:val="00321C54"/>
    <w:rsid w:val="00322445"/>
    <w:rsid w:val="00322639"/>
    <w:rsid w:val="00322AE5"/>
    <w:rsid w:val="00322B57"/>
    <w:rsid w:val="00322C7B"/>
    <w:rsid w:val="00322EBE"/>
    <w:rsid w:val="00322F6D"/>
    <w:rsid w:val="00323085"/>
    <w:rsid w:val="00323102"/>
    <w:rsid w:val="00323590"/>
    <w:rsid w:val="00323759"/>
    <w:rsid w:val="00323841"/>
    <w:rsid w:val="00323A72"/>
    <w:rsid w:val="00323C6A"/>
    <w:rsid w:val="00323CE4"/>
    <w:rsid w:val="00323CF2"/>
    <w:rsid w:val="00324023"/>
    <w:rsid w:val="003243A9"/>
    <w:rsid w:val="00324CFC"/>
    <w:rsid w:val="00325038"/>
    <w:rsid w:val="003250B6"/>
    <w:rsid w:val="003250C9"/>
    <w:rsid w:val="003254B2"/>
    <w:rsid w:val="003255F6"/>
    <w:rsid w:val="003263A7"/>
    <w:rsid w:val="0032665A"/>
    <w:rsid w:val="00326750"/>
    <w:rsid w:val="00326C1F"/>
    <w:rsid w:val="00326E68"/>
    <w:rsid w:val="003270C4"/>
    <w:rsid w:val="003273A8"/>
    <w:rsid w:val="00327751"/>
    <w:rsid w:val="00330247"/>
    <w:rsid w:val="00330896"/>
    <w:rsid w:val="00330D54"/>
    <w:rsid w:val="00330DF7"/>
    <w:rsid w:val="00331642"/>
    <w:rsid w:val="003318E3"/>
    <w:rsid w:val="003318EF"/>
    <w:rsid w:val="00331CD0"/>
    <w:rsid w:val="00331FFA"/>
    <w:rsid w:val="00332121"/>
    <w:rsid w:val="00332806"/>
    <w:rsid w:val="00332D74"/>
    <w:rsid w:val="003335FE"/>
    <w:rsid w:val="00334069"/>
    <w:rsid w:val="003349CF"/>
    <w:rsid w:val="00334DC4"/>
    <w:rsid w:val="0033532A"/>
    <w:rsid w:val="003356B2"/>
    <w:rsid w:val="003359A2"/>
    <w:rsid w:val="003359CB"/>
    <w:rsid w:val="00335C80"/>
    <w:rsid w:val="00335E3A"/>
    <w:rsid w:val="00335FCE"/>
    <w:rsid w:val="003362E7"/>
    <w:rsid w:val="00336A59"/>
    <w:rsid w:val="00336E88"/>
    <w:rsid w:val="0033768C"/>
    <w:rsid w:val="0033779F"/>
    <w:rsid w:val="00337A05"/>
    <w:rsid w:val="00337B4A"/>
    <w:rsid w:val="0034009C"/>
    <w:rsid w:val="0034027F"/>
    <w:rsid w:val="00340309"/>
    <w:rsid w:val="00340522"/>
    <w:rsid w:val="00340C65"/>
    <w:rsid w:val="00340E04"/>
    <w:rsid w:val="00340F28"/>
    <w:rsid w:val="003414F0"/>
    <w:rsid w:val="00341689"/>
    <w:rsid w:val="0034176A"/>
    <w:rsid w:val="00341809"/>
    <w:rsid w:val="0034198D"/>
    <w:rsid w:val="00341F52"/>
    <w:rsid w:val="0034248B"/>
    <w:rsid w:val="0034256B"/>
    <w:rsid w:val="0034287F"/>
    <w:rsid w:val="00342A00"/>
    <w:rsid w:val="00342A58"/>
    <w:rsid w:val="003432F2"/>
    <w:rsid w:val="0034398F"/>
    <w:rsid w:val="00343D90"/>
    <w:rsid w:val="00343E8D"/>
    <w:rsid w:val="00343FBC"/>
    <w:rsid w:val="003441CF"/>
    <w:rsid w:val="00344538"/>
    <w:rsid w:val="00344590"/>
    <w:rsid w:val="003446F7"/>
    <w:rsid w:val="00344BA6"/>
    <w:rsid w:val="0034559F"/>
    <w:rsid w:val="00345F93"/>
    <w:rsid w:val="00346194"/>
    <w:rsid w:val="00346406"/>
    <w:rsid w:val="0034672A"/>
    <w:rsid w:val="0034696A"/>
    <w:rsid w:val="003469BC"/>
    <w:rsid w:val="00346D0F"/>
    <w:rsid w:val="00346FDC"/>
    <w:rsid w:val="00347127"/>
    <w:rsid w:val="00347907"/>
    <w:rsid w:val="00350200"/>
    <w:rsid w:val="00350217"/>
    <w:rsid w:val="00350310"/>
    <w:rsid w:val="00350650"/>
    <w:rsid w:val="003507CC"/>
    <w:rsid w:val="003507EF"/>
    <w:rsid w:val="003507FB"/>
    <w:rsid w:val="003509F0"/>
    <w:rsid w:val="00350FBA"/>
    <w:rsid w:val="003513B6"/>
    <w:rsid w:val="003514A4"/>
    <w:rsid w:val="003515FE"/>
    <w:rsid w:val="0035178C"/>
    <w:rsid w:val="0035179D"/>
    <w:rsid w:val="00351920"/>
    <w:rsid w:val="00351BA7"/>
    <w:rsid w:val="0035206C"/>
    <w:rsid w:val="00352664"/>
    <w:rsid w:val="00352820"/>
    <w:rsid w:val="003529EF"/>
    <w:rsid w:val="00352D06"/>
    <w:rsid w:val="00352EC1"/>
    <w:rsid w:val="00353227"/>
    <w:rsid w:val="003533C2"/>
    <w:rsid w:val="0035342D"/>
    <w:rsid w:val="00353A72"/>
    <w:rsid w:val="00353B11"/>
    <w:rsid w:val="00353C05"/>
    <w:rsid w:val="003542EE"/>
    <w:rsid w:val="00354659"/>
    <w:rsid w:val="00354E40"/>
    <w:rsid w:val="00354E94"/>
    <w:rsid w:val="00354F45"/>
    <w:rsid w:val="0035544C"/>
    <w:rsid w:val="00355B01"/>
    <w:rsid w:val="003560A6"/>
    <w:rsid w:val="003562FD"/>
    <w:rsid w:val="0035630E"/>
    <w:rsid w:val="00356483"/>
    <w:rsid w:val="00356509"/>
    <w:rsid w:val="003565AC"/>
    <w:rsid w:val="00356D53"/>
    <w:rsid w:val="003570AF"/>
    <w:rsid w:val="00357C23"/>
    <w:rsid w:val="00360967"/>
    <w:rsid w:val="00361196"/>
    <w:rsid w:val="003612C6"/>
    <w:rsid w:val="0036148E"/>
    <w:rsid w:val="003618CD"/>
    <w:rsid w:val="00361A6F"/>
    <w:rsid w:val="00361AB5"/>
    <w:rsid w:val="00361D7F"/>
    <w:rsid w:val="003620D1"/>
    <w:rsid w:val="00362212"/>
    <w:rsid w:val="0036271A"/>
    <w:rsid w:val="003633D0"/>
    <w:rsid w:val="003638B8"/>
    <w:rsid w:val="00363EE3"/>
    <w:rsid w:val="00364148"/>
    <w:rsid w:val="0036473D"/>
    <w:rsid w:val="003648AE"/>
    <w:rsid w:val="00364C00"/>
    <w:rsid w:val="00364F89"/>
    <w:rsid w:val="003652D7"/>
    <w:rsid w:val="003654D5"/>
    <w:rsid w:val="00365832"/>
    <w:rsid w:val="003658D8"/>
    <w:rsid w:val="003658E0"/>
    <w:rsid w:val="00365B72"/>
    <w:rsid w:val="00365D8D"/>
    <w:rsid w:val="00366024"/>
    <w:rsid w:val="00366448"/>
    <w:rsid w:val="00366F4C"/>
    <w:rsid w:val="003671ED"/>
    <w:rsid w:val="0036731F"/>
    <w:rsid w:val="00367455"/>
    <w:rsid w:val="00367615"/>
    <w:rsid w:val="0036769E"/>
    <w:rsid w:val="003676DC"/>
    <w:rsid w:val="00367750"/>
    <w:rsid w:val="003677E1"/>
    <w:rsid w:val="0036797B"/>
    <w:rsid w:val="003679C3"/>
    <w:rsid w:val="00367B57"/>
    <w:rsid w:val="003700D9"/>
    <w:rsid w:val="00370111"/>
    <w:rsid w:val="003702DE"/>
    <w:rsid w:val="003704AE"/>
    <w:rsid w:val="0037081A"/>
    <w:rsid w:val="0037097B"/>
    <w:rsid w:val="003710C8"/>
    <w:rsid w:val="00371672"/>
    <w:rsid w:val="00371689"/>
    <w:rsid w:val="003717F0"/>
    <w:rsid w:val="00371803"/>
    <w:rsid w:val="00371A19"/>
    <w:rsid w:val="00371FFA"/>
    <w:rsid w:val="00372590"/>
    <w:rsid w:val="0037263F"/>
    <w:rsid w:val="00372D35"/>
    <w:rsid w:val="00373235"/>
    <w:rsid w:val="00373543"/>
    <w:rsid w:val="00373F21"/>
    <w:rsid w:val="003741AE"/>
    <w:rsid w:val="003741B9"/>
    <w:rsid w:val="003743B9"/>
    <w:rsid w:val="00374415"/>
    <w:rsid w:val="003744F9"/>
    <w:rsid w:val="00374844"/>
    <w:rsid w:val="00374E28"/>
    <w:rsid w:val="00375337"/>
    <w:rsid w:val="00375B64"/>
    <w:rsid w:val="00375EDA"/>
    <w:rsid w:val="00376135"/>
    <w:rsid w:val="003761BA"/>
    <w:rsid w:val="0037641D"/>
    <w:rsid w:val="00376449"/>
    <w:rsid w:val="00376789"/>
    <w:rsid w:val="00376D0D"/>
    <w:rsid w:val="003770FB"/>
    <w:rsid w:val="0037712A"/>
    <w:rsid w:val="003771E9"/>
    <w:rsid w:val="0037720F"/>
    <w:rsid w:val="003776C9"/>
    <w:rsid w:val="00377774"/>
    <w:rsid w:val="00377CCB"/>
    <w:rsid w:val="00380264"/>
    <w:rsid w:val="003804E6"/>
    <w:rsid w:val="00380833"/>
    <w:rsid w:val="00380949"/>
    <w:rsid w:val="00380AB8"/>
    <w:rsid w:val="00380ABD"/>
    <w:rsid w:val="00380AF7"/>
    <w:rsid w:val="00380C8D"/>
    <w:rsid w:val="00380D86"/>
    <w:rsid w:val="00380D8B"/>
    <w:rsid w:val="00380ED5"/>
    <w:rsid w:val="003819BD"/>
    <w:rsid w:val="00381EE1"/>
    <w:rsid w:val="00382819"/>
    <w:rsid w:val="00382B26"/>
    <w:rsid w:val="00382B37"/>
    <w:rsid w:val="00382C95"/>
    <w:rsid w:val="00383192"/>
    <w:rsid w:val="0038322E"/>
    <w:rsid w:val="003832E1"/>
    <w:rsid w:val="0038330B"/>
    <w:rsid w:val="00383324"/>
    <w:rsid w:val="00383329"/>
    <w:rsid w:val="003833F9"/>
    <w:rsid w:val="00383881"/>
    <w:rsid w:val="003838C7"/>
    <w:rsid w:val="00383922"/>
    <w:rsid w:val="003842AF"/>
    <w:rsid w:val="003842FF"/>
    <w:rsid w:val="003848F2"/>
    <w:rsid w:val="00384AA2"/>
    <w:rsid w:val="00384B0E"/>
    <w:rsid w:val="00384B3F"/>
    <w:rsid w:val="00384FE8"/>
    <w:rsid w:val="0038552A"/>
    <w:rsid w:val="0038558D"/>
    <w:rsid w:val="0038570A"/>
    <w:rsid w:val="00385BF0"/>
    <w:rsid w:val="0038646A"/>
    <w:rsid w:val="003867DB"/>
    <w:rsid w:val="00386CC0"/>
    <w:rsid w:val="003878EF"/>
    <w:rsid w:val="003878F7"/>
    <w:rsid w:val="00387E1D"/>
    <w:rsid w:val="00387F37"/>
    <w:rsid w:val="003901FD"/>
    <w:rsid w:val="00390223"/>
    <w:rsid w:val="00390523"/>
    <w:rsid w:val="003909DD"/>
    <w:rsid w:val="00390BBB"/>
    <w:rsid w:val="0039104C"/>
    <w:rsid w:val="003917A1"/>
    <w:rsid w:val="00391C80"/>
    <w:rsid w:val="00391CDA"/>
    <w:rsid w:val="00391DCD"/>
    <w:rsid w:val="00392048"/>
    <w:rsid w:val="0039211E"/>
    <w:rsid w:val="00392343"/>
    <w:rsid w:val="003923EB"/>
    <w:rsid w:val="00392416"/>
    <w:rsid w:val="0039259D"/>
    <w:rsid w:val="00392671"/>
    <w:rsid w:val="00392DA8"/>
    <w:rsid w:val="00392DB6"/>
    <w:rsid w:val="0039368D"/>
    <w:rsid w:val="00393E67"/>
    <w:rsid w:val="00394102"/>
    <w:rsid w:val="0039413F"/>
    <w:rsid w:val="003941C2"/>
    <w:rsid w:val="003947B4"/>
    <w:rsid w:val="00394BAB"/>
    <w:rsid w:val="003951FB"/>
    <w:rsid w:val="0039541B"/>
    <w:rsid w:val="0039544B"/>
    <w:rsid w:val="0039553D"/>
    <w:rsid w:val="0039571D"/>
    <w:rsid w:val="003959E1"/>
    <w:rsid w:val="00395BA7"/>
    <w:rsid w:val="0039604B"/>
    <w:rsid w:val="00396057"/>
    <w:rsid w:val="003968B3"/>
    <w:rsid w:val="00396A02"/>
    <w:rsid w:val="00396BA6"/>
    <w:rsid w:val="00396C93"/>
    <w:rsid w:val="00396D9A"/>
    <w:rsid w:val="003971BD"/>
    <w:rsid w:val="0039732A"/>
    <w:rsid w:val="003978E1"/>
    <w:rsid w:val="00397AAE"/>
    <w:rsid w:val="00397F7A"/>
    <w:rsid w:val="003A00F3"/>
    <w:rsid w:val="003A015E"/>
    <w:rsid w:val="003A0471"/>
    <w:rsid w:val="003A0484"/>
    <w:rsid w:val="003A09D3"/>
    <w:rsid w:val="003A12BE"/>
    <w:rsid w:val="003A1458"/>
    <w:rsid w:val="003A1774"/>
    <w:rsid w:val="003A17A7"/>
    <w:rsid w:val="003A181F"/>
    <w:rsid w:val="003A2083"/>
    <w:rsid w:val="003A2423"/>
    <w:rsid w:val="003A248C"/>
    <w:rsid w:val="003A28C1"/>
    <w:rsid w:val="003A2C3C"/>
    <w:rsid w:val="003A37B7"/>
    <w:rsid w:val="003A3D09"/>
    <w:rsid w:val="003A3E77"/>
    <w:rsid w:val="003A40DA"/>
    <w:rsid w:val="003A4148"/>
    <w:rsid w:val="003A4257"/>
    <w:rsid w:val="003A4492"/>
    <w:rsid w:val="003A4B0D"/>
    <w:rsid w:val="003A5231"/>
    <w:rsid w:val="003A532D"/>
    <w:rsid w:val="003A58FC"/>
    <w:rsid w:val="003A59DA"/>
    <w:rsid w:val="003A5A64"/>
    <w:rsid w:val="003A5A89"/>
    <w:rsid w:val="003A61AD"/>
    <w:rsid w:val="003A630F"/>
    <w:rsid w:val="003A643F"/>
    <w:rsid w:val="003A6D24"/>
    <w:rsid w:val="003A6F5D"/>
    <w:rsid w:val="003A7021"/>
    <w:rsid w:val="003A7216"/>
    <w:rsid w:val="003A75F1"/>
    <w:rsid w:val="003A7B5C"/>
    <w:rsid w:val="003A7D34"/>
    <w:rsid w:val="003B03FA"/>
    <w:rsid w:val="003B066D"/>
    <w:rsid w:val="003B06EB"/>
    <w:rsid w:val="003B0783"/>
    <w:rsid w:val="003B0960"/>
    <w:rsid w:val="003B0C5E"/>
    <w:rsid w:val="003B0F52"/>
    <w:rsid w:val="003B0F8E"/>
    <w:rsid w:val="003B1019"/>
    <w:rsid w:val="003B1133"/>
    <w:rsid w:val="003B1149"/>
    <w:rsid w:val="003B1D06"/>
    <w:rsid w:val="003B1D60"/>
    <w:rsid w:val="003B22C1"/>
    <w:rsid w:val="003B233E"/>
    <w:rsid w:val="003B26C0"/>
    <w:rsid w:val="003B2B40"/>
    <w:rsid w:val="003B2F42"/>
    <w:rsid w:val="003B32E0"/>
    <w:rsid w:val="003B374D"/>
    <w:rsid w:val="003B38E5"/>
    <w:rsid w:val="003B3961"/>
    <w:rsid w:val="003B3CDE"/>
    <w:rsid w:val="003B53D0"/>
    <w:rsid w:val="003B594A"/>
    <w:rsid w:val="003B59B5"/>
    <w:rsid w:val="003B59D9"/>
    <w:rsid w:val="003B5E91"/>
    <w:rsid w:val="003B6277"/>
    <w:rsid w:val="003B63E0"/>
    <w:rsid w:val="003B6412"/>
    <w:rsid w:val="003B670D"/>
    <w:rsid w:val="003B6992"/>
    <w:rsid w:val="003B7803"/>
    <w:rsid w:val="003B783A"/>
    <w:rsid w:val="003B7D20"/>
    <w:rsid w:val="003B7E02"/>
    <w:rsid w:val="003C000E"/>
    <w:rsid w:val="003C03E8"/>
    <w:rsid w:val="003C07AF"/>
    <w:rsid w:val="003C09E6"/>
    <w:rsid w:val="003C0D9A"/>
    <w:rsid w:val="003C0E24"/>
    <w:rsid w:val="003C12B4"/>
    <w:rsid w:val="003C1446"/>
    <w:rsid w:val="003C1595"/>
    <w:rsid w:val="003C16F1"/>
    <w:rsid w:val="003C212C"/>
    <w:rsid w:val="003C23BB"/>
    <w:rsid w:val="003C23FA"/>
    <w:rsid w:val="003C2933"/>
    <w:rsid w:val="003C2CA8"/>
    <w:rsid w:val="003C2CDC"/>
    <w:rsid w:val="003C32AD"/>
    <w:rsid w:val="003C358E"/>
    <w:rsid w:val="003C39D5"/>
    <w:rsid w:val="003C3D11"/>
    <w:rsid w:val="003C3DE6"/>
    <w:rsid w:val="003C4838"/>
    <w:rsid w:val="003C4A02"/>
    <w:rsid w:val="003C4D8B"/>
    <w:rsid w:val="003C593D"/>
    <w:rsid w:val="003C5A16"/>
    <w:rsid w:val="003C6237"/>
    <w:rsid w:val="003C6E77"/>
    <w:rsid w:val="003C6F59"/>
    <w:rsid w:val="003C7388"/>
    <w:rsid w:val="003C73AB"/>
    <w:rsid w:val="003D0163"/>
    <w:rsid w:val="003D031A"/>
    <w:rsid w:val="003D032A"/>
    <w:rsid w:val="003D0B5A"/>
    <w:rsid w:val="003D0BC6"/>
    <w:rsid w:val="003D1030"/>
    <w:rsid w:val="003D155B"/>
    <w:rsid w:val="003D185E"/>
    <w:rsid w:val="003D1D2B"/>
    <w:rsid w:val="003D1E71"/>
    <w:rsid w:val="003D25A0"/>
    <w:rsid w:val="003D3855"/>
    <w:rsid w:val="003D3B0E"/>
    <w:rsid w:val="003D473D"/>
    <w:rsid w:val="003D485F"/>
    <w:rsid w:val="003D5107"/>
    <w:rsid w:val="003D5613"/>
    <w:rsid w:val="003D5947"/>
    <w:rsid w:val="003D5BB9"/>
    <w:rsid w:val="003D7188"/>
    <w:rsid w:val="003D736E"/>
    <w:rsid w:val="003D7540"/>
    <w:rsid w:val="003D78D8"/>
    <w:rsid w:val="003D78E3"/>
    <w:rsid w:val="003D7F01"/>
    <w:rsid w:val="003E00D1"/>
    <w:rsid w:val="003E0B50"/>
    <w:rsid w:val="003E115F"/>
    <w:rsid w:val="003E11A9"/>
    <w:rsid w:val="003E1498"/>
    <w:rsid w:val="003E1DF5"/>
    <w:rsid w:val="003E1E93"/>
    <w:rsid w:val="003E1FA9"/>
    <w:rsid w:val="003E213C"/>
    <w:rsid w:val="003E263A"/>
    <w:rsid w:val="003E277A"/>
    <w:rsid w:val="003E2780"/>
    <w:rsid w:val="003E29DC"/>
    <w:rsid w:val="003E29FC"/>
    <w:rsid w:val="003E2A39"/>
    <w:rsid w:val="003E31EB"/>
    <w:rsid w:val="003E321B"/>
    <w:rsid w:val="003E3A46"/>
    <w:rsid w:val="003E3B93"/>
    <w:rsid w:val="003E3C29"/>
    <w:rsid w:val="003E3E28"/>
    <w:rsid w:val="003E3FA3"/>
    <w:rsid w:val="003E4499"/>
    <w:rsid w:val="003E45F4"/>
    <w:rsid w:val="003E4FD1"/>
    <w:rsid w:val="003E52DD"/>
    <w:rsid w:val="003E54C7"/>
    <w:rsid w:val="003E54D9"/>
    <w:rsid w:val="003E5FCF"/>
    <w:rsid w:val="003E6305"/>
    <w:rsid w:val="003E64D1"/>
    <w:rsid w:val="003E6CBC"/>
    <w:rsid w:val="003E6E4E"/>
    <w:rsid w:val="003E725D"/>
    <w:rsid w:val="003E760D"/>
    <w:rsid w:val="003E772B"/>
    <w:rsid w:val="003F034E"/>
    <w:rsid w:val="003F0636"/>
    <w:rsid w:val="003F073F"/>
    <w:rsid w:val="003F0AC6"/>
    <w:rsid w:val="003F0F50"/>
    <w:rsid w:val="003F1296"/>
    <w:rsid w:val="003F1D20"/>
    <w:rsid w:val="003F1E22"/>
    <w:rsid w:val="003F21BD"/>
    <w:rsid w:val="003F220A"/>
    <w:rsid w:val="003F27F1"/>
    <w:rsid w:val="003F3288"/>
    <w:rsid w:val="003F32B9"/>
    <w:rsid w:val="003F3311"/>
    <w:rsid w:val="003F382D"/>
    <w:rsid w:val="003F41B2"/>
    <w:rsid w:val="003F4204"/>
    <w:rsid w:val="003F445B"/>
    <w:rsid w:val="003F4586"/>
    <w:rsid w:val="003F462A"/>
    <w:rsid w:val="003F46A5"/>
    <w:rsid w:val="003F4706"/>
    <w:rsid w:val="003F4914"/>
    <w:rsid w:val="003F4938"/>
    <w:rsid w:val="003F4CC9"/>
    <w:rsid w:val="003F5402"/>
    <w:rsid w:val="003F572E"/>
    <w:rsid w:val="003F59E6"/>
    <w:rsid w:val="003F5D0E"/>
    <w:rsid w:val="003F5DA4"/>
    <w:rsid w:val="003F5DD2"/>
    <w:rsid w:val="003F679B"/>
    <w:rsid w:val="003F6E1C"/>
    <w:rsid w:val="003F6E36"/>
    <w:rsid w:val="003F6F8F"/>
    <w:rsid w:val="003F7723"/>
    <w:rsid w:val="003F7ACC"/>
    <w:rsid w:val="00400145"/>
    <w:rsid w:val="00400608"/>
    <w:rsid w:val="00400982"/>
    <w:rsid w:val="00400D92"/>
    <w:rsid w:val="00400E73"/>
    <w:rsid w:val="00401157"/>
    <w:rsid w:val="00401491"/>
    <w:rsid w:val="00401EDD"/>
    <w:rsid w:val="004022EB"/>
    <w:rsid w:val="0040241C"/>
    <w:rsid w:val="00402628"/>
    <w:rsid w:val="00402E75"/>
    <w:rsid w:val="00402F64"/>
    <w:rsid w:val="00403098"/>
    <w:rsid w:val="00403716"/>
    <w:rsid w:val="00403B28"/>
    <w:rsid w:val="004042FC"/>
    <w:rsid w:val="004045C1"/>
    <w:rsid w:val="0040462F"/>
    <w:rsid w:val="00404780"/>
    <w:rsid w:val="00404D7B"/>
    <w:rsid w:val="00405047"/>
    <w:rsid w:val="004056BC"/>
    <w:rsid w:val="00405AEB"/>
    <w:rsid w:val="00405DD8"/>
    <w:rsid w:val="0040638F"/>
    <w:rsid w:val="00406A38"/>
    <w:rsid w:val="00406A3F"/>
    <w:rsid w:val="00406AA7"/>
    <w:rsid w:val="00406F6D"/>
    <w:rsid w:val="00407061"/>
    <w:rsid w:val="004070FD"/>
    <w:rsid w:val="00407748"/>
    <w:rsid w:val="0040778E"/>
    <w:rsid w:val="004077F5"/>
    <w:rsid w:val="004078FA"/>
    <w:rsid w:val="00407C97"/>
    <w:rsid w:val="00407D3C"/>
    <w:rsid w:val="00407E36"/>
    <w:rsid w:val="004105A3"/>
    <w:rsid w:val="004105C0"/>
    <w:rsid w:val="0041093B"/>
    <w:rsid w:val="00410AA2"/>
    <w:rsid w:val="00410B9C"/>
    <w:rsid w:val="00410C9F"/>
    <w:rsid w:val="00410CB2"/>
    <w:rsid w:val="00410E49"/>
    <w:rsid w:val="0041113C"/>
    <w:rsid w:val="00411175"/>
    <w:rsid w:val="00411957"/>
    <w:rsid w:val="00411EB9"/>
    <w:rsid w:val="00411F90"/>
    <w:rsid w:val="004120D8"/>
    <w:rsid w:val="004120E0"/>
    <w:rsid w:val="0041229B"/>
    <w:rsid w:val="00412461"/>
    <w:rsid w:val="00412C90"/>
    <w:rsid w:val="00412E73"/>
    <w:rsid w:val="004130F6"/>
    <w:rsid w:val="00413201"/>
    <w:rsid w:val="00413824"/>
    <w:rsid w:val="004139B2"/>
    <w:rsid w:val="00413D0D"/>
    <w:rsid w:val="00414442"/>
    <w:rsid w:val="00414684"/>
    <w:rsid w:val="004149CC"/>
    <w:rsid w:val="00414A68"/>
    <w:rsid w:val="00415175"/>
    <w:rsid w:val="0041518F"/>
    <w:rsid w:val="00415993"/>
    <w:rsid w:val="00415E29"/>
    <w:rsid w:val="00415F16"/>
    <w:rsid w:val="00415F90"/>
    <w:rsid w:val="004162D9"/>
    <w:rsid w:val="0041667B"/>
    <w:rsid w:val="00416984"/>
    <w:rsid w:val="00416A39"/>
    <w:rsid w:val="00416BCF"/>
    <w:rsid w:val="00416C1D"/>
    <w:rsid w:val="00417562"/>
    <w:rsid w:val="004176D0"/>
    <w:rsid w:val="00417860"/>
    <w:rsid w:val="00420416"/>
    <w:rsid w:val="00420578"/>
    <w:rsid w:val="00420587"/>
    <w:rsid w:val="004205BF"/>
    <w:rsid w:val="00420A7F"/>
    <w:rsid w:val="0042110B"/>
    <w:rsid w:val="00421264"/>
    <w:rsid w:val="0042141E"/>
    <w:rsid w:val="004216B2"/>
    <w:rsid w:val="004217E8"/>
    <w:rsid w:val="0042184F"/>
    <w:rsid w:val="00421A62"/>
    <w:rsid w:val="00421BB3"/>
    <w:rsid w:val="00421C79"/>
    <w:rsid w:val="00421F78"/>
    <w:rsid w:val="004220DF"/>
    <w:rsid w:val="00422157"/>
    <w:rsid w:val="0042231D"/>
    <w:rsid w:val="0042246B"/>
    <w:rsid w:val="004230B8"/>
    <w:rsid w:val="0042357E"/>
    <w:rsid w:val="00423E85"/>
    <w:rsid w:val="004243AB"/>
    <w:rsid w:val="00424B9A"/>
    <w:rsid w:val="00425095"/>
    <w:rsid w:val="00425C23"/>
    <w:rsid w:val="004262B2"/>
    <w:rsid w:val="00426390"/>
    <w:rsid w:val="004263AB"/>
    <w:rsid w:val="00426661"/>
    <w:rsid w:val="00426E12"/>
    <w:rsid w:val="00426E6B"/>
    <w:rsid w:val="00426F90"/>
    <w:rsid w:val="00427132"/>
    <w:rsid w:val="0042733C"/>
    <w:rsid w:val="0042735B"/>
    <w:rsid w:val="004274A3"/>
    <w:rsid w:val="004274EF"/>
    <w:rsid w:val="00427720"/>
    <w:rsid w:val="00427829"/>
    <w:rsid w:val="00427934"/>
    <w:rsid w:val="0042793C"/>
    <w:rsid w:val="0042796D"/>
    <w:rsid w:val="00427F53"/>
    <w:rsid w:val="00430536"/>
    <w:rsid w:val="00430908"/>
    <w:rsid w:val="00430A8A"/>
    <w:rsid w:val="00430B92"/>
    <w:rsid w:val="00430C17"/>
    <w:rsid w:val="00430E03"/>
    <w:rsid w:val="00431671"/>
    <w:rsid w:val="00431AC1"/>
    <w:rsid w:val="00431D0E"/>
    <w:rsid w:val="00431DB6"/>
    <w:rsid w:val="0043200A"/>
    <w:rsid w:val="004323E4"/>
    <w:rsid w:val="00432401"/>
    <w:rsid w:val="004326C6"/>
    <w:rsid w:val="0043284B"/>
    <w:rsid w:val="00432B45"/>
    <w:rsid w:val="00432B9F"/>
    <w:rsid w:val="00432E3F"/>
    <w:rsid w:val="00432FE5"/>
    <w:rsid w:val="004330AE"/>
    <w:rsid w:val="00433BFE"/>
    <w:rsid w:val="00433C48"/>
    <w:rsid w:val="00433C6B"/>
    <w:rsid w:val="00433D84"/>
    <w:rsid w:val="00433EAA"/>
    <w:rsid w:val="0043470B"/>
    <w:rsid w:val="00434CDB"/>
    <w:rsid w:val="004350EF"/>
    <w:rsid w:val="0043590E"/>
    <w:rsid w:val="004361D1"/>
    <w:rsid w:val="00436869"/>
    <w:rsid w:val="004368ED"/>
    <w:rsid w:val="00436BCD"/>
    <w:rsid w:val="00437072"/>
    <w:rsid w:val="004400D4"/>
    <w:rsid w:val="004408D8"/>
    <w:rsid w:val="00440BD9"/>
    <w:rsid w:val="004412D7"/>
    <w:rsid w:val="00441379"/>
    <w:rsid w:val="00441423"/>
    <w:rsid w:val="00441C91"/>
    <w:rsid w:val="00441F93"/>
    <w:rsid w:val="004421B1"/>
    <w:rsid w:val="0044229A"/>
    <w:rsid w:val="0044232B"/>
    <w:rsid w:val="0044263D"/>
    <w:rsid w:val="00442F24"/>
    <w:rsid w:val="004431C7"/>
    <w:rsid w:val="0044341F"/>
    <w:rsid w:val="0044342E"/>
    <w:rsid w:val="00443545"/>
    <w:rsid w:val="004439DB"/>
    <w:rsid w:val="00443E0E"/>
    <w:rsid w:val="004440CB"/>
    <w:rsid w:val="00444448"/>
    <w:rsid w:val="004446B5"/>
    <w:rsid w:val="00444896"/>
    <w:rsid w:val="0044507E"/>
    <w:rsid w:val="0044510D"/>
    <w:rsid w:val="0044548D"/>
    <w:rsid w:val="00445B5B"/>
    <w:rsid w:val="00445F50"/>
    <w:rsid w:val="00446CBD"/>
    <w:rsid w:val="00446EB1"/>
    <w:rsid w:val="00446F97"/>
    <w:rsid w:val="00446FB8"/>
    <w:rsid w:val="00447072"/>
    <w:rsid w:val="00447E20"/>
    <w:rsid w:val="004500B6"/>
    <w:rsid w:val="00450156"/>
    <w:rsid w:val="00450335"/>
    <w:rsid w:val="0045037E"/>
    <w:rsid w:val="004505D7"/>
    <w:rsid w:val="004505EE"/>
    <w:rsid w:val="00450602"/>
    <w:rsid w:val="00450617"/>
    <w:rsid w:val="004512F1"/>
    <w:rsid w:val="004515AC"/>
    <w:rsid w:val="004516F0"/>
    <w:rsid w:val="004518FA"/>
    <w:rsid w:val="004519AF"/>
    <w:rsid w:val="00451B65"/>
    <w:rsid w:val="00451DAF"/>
    <w:rsid w:val="00451E83"/>
    <w:rsid w:val="004523C0"/>
    <w:rsid w:val="0045245B"/>
    <w:rsid w:val="0045269B"/>
    <w:rsid w:val="00452941"/>
    <w:rsid w:val="004536BA"/>
    <w:rsid w:val="0045374A"/>
    <w:rsid w:val="00453DA0"/>
    <w:rsid w:val="00454122"/>
    <w:rsid w:val="0045452E"/>
    <w:rsid w:val="00454CEF"/>
    <w:rsid w:val="00454D2A"/>
    <w:rsid w:val="00454D62"/>
    <w:rsid w:val="0045574C"/>
    <w:rsid w:val="004557AA"/>
    <w:rsid w:val="004559DB"/>
    <w:rsid w:val="00455AF3"/>
    <w:rsid w:val="00456301"/>
    <w:rsid w:val="0045665A"/>
    <w:rsid w:val="00456F53"/>
    <w:rsid w:val="00457055"/>
    <w:rsid w:val="004573B2"/>
    <w:rsid w:val="00457516"/>
    <w:rsid w:val="00457896"/>
    <w:rsid w:val="004578DC"/>
    <w:rsid w:val="00457B6D"/>
    <w:rsid w:val="00457C7C"/>
    <w:rsid w:val="0046091A"/>
    <w:rsid w:val="00460BC4"/>
    <w:rsid w:val="00460DB7"/>
    <w:rsid w:val="00460F9F"/>
    <w:rsid w:val="004610F7"/>
    <w:rsid w:val="00461285"/>
    <w:rsid w:val="004615F3"/>
    <w:rsid w:val="0046189A"/>
    <w:rsid w:val="00461BB2"/>
    <w:rsid w:val="00461DF5"/>
    <w:rsid w:val="00461E28"/>
    <w:rsid w:val="004620BE"/>
    <w:rsid w:val="0046277B"/>
    <w:rsid w:val="00462A03"/>
    <w:rsid w:val="00462B9B"/>
    <w:rsid w:val="00463602"/>
    <w:rsid w:val="00463DEB"/>
    <w:rsid w:val="00464242"/>
    <w:rsid w:val="00464818"/>
    <w:rsid w:val="004648BD"/>
    <w:rsid w:val="00464A8A"/>
    <w:rsid w:val="00464C06"/>
    <w:rsid w:val="00464D53"/>
    <w:rsid w:val="004651F4"/>
    <w:rsid w:val="0046552B"/>
    <w:rsid w:val="00465F93"/>
    <w:rsid w:val="00466133"/>
    <w:rsid w:val="00466653"/>
    <w:rsid w:val="00466AC2"/>
    <w:rsid w:val="00466D32"/>
    <w:rsid w:val="00467289"/>
    <w:rsid w:val="004672B0"/>
    <w:rsid w:val="00467362"/>
    <w:rsid w:val="0046781C"/>
    <w:rsid w:val="00467888"/>
    <w:rsid w:val="00467898"/>
    <w:rsid w:val="00467B23"/>
    <w:rsid w:val="004701FE"/>
    <w:rsid w:val="004708F1"/>
    <w:rsid w:val="00470A6D"/>
    <w:rsid w:val="00470B0D"/>
    <w:rsid w:val="00470EE5"/>
    <w:rsid w:val="00470EE8"/>
    <w:rsid w:val="00470F12"/>
    <w:rsid w:val="00471056"/>
    <w:rsid w:val="004712A6"/>
    <w:rsid w:val="004717F0"/>
    <w:rsid w:val="00471898"/>
    <w:rsid w:val="0047224E"/>
    <w:rsid w:val="00472944"/>
    <w:rsid w:val="00472C26"/>
    <w:rsid w:val="00472E8B"/>
    <w:rsid w:val="0047319A"/>
    <w:rsid w:val="00473486"/>
    <w:rsid w:val="00473511"/>
    <w:rsid w:val="004737FC"/>
    <w:rsid w:val="0047419B"/>
    <w:rsid w:val="004747E6"/>
    <w:rsid w:val="00474E75"/>
    <w:rsid w:val="00475B28"/>
    <w:rsid w:val="00475BAA"/>
    <w:rsid w:val="00475CF2"/>
    <w:rsid w:val="00475E19"/>
    <w:rsid w:val="00476015"/>
    <w:rsid w:val="0047613E"/>
    <w:rsid w:val="00476355"/>
    <w:rsid w:val="00476456"/>
    <w:rsid w:val="0047672F"/>
    <w:rsid w:val="004768FE"/>
    <w:rsid w:val="00476D5C"/>
    <w:rsid w:val="00476EE7"/>
    <w:rsid w:val="00476F12"/>
    <w:rsid w:val="00477174"/>
    <w:rsid w:val="004771FF"/>
    <w:rsid w:val="00477EE4"/>
    <w:rsid w:val="004801C2"/>
    <w:rsid w:val="004801E1"/>
    <w:rsid w:val="00480F0D"/>
    <w:rsid w:val="004814BC"/>
    <w:rsid w:val="00481733"/>
    <w:rsid w:val="0048183B"/>
    <w:rsid w:val="00481F85"/>
    <w:rsid w:val="0048232E"/>
    <w:rsid w:val="00482F49"/>
    <w:rsid w:val="00482F4A"/>
    <w:rsid w:val="00483055"/>
    <w:rsid w:val="004831B4"/>
    <w:rsid w:val="00483EB0"/>
    <w:rsid w:val="00484925"/>
    <w:rsid w:val="00484A49"/>
    <w:rsid w:val="00485033"/>
    <w:rsid w:val="004854EE"/>
    <w:rsid w:val="00485717"/>
    <w:rsid w:val="00485755"/>
    <w:rsid w:val="004859D5"/>
    <w:rsid w:val="00485D92"/>
    <w:rsid w:val="00485E22"/>
    <w:rsid w:val="004860CA"/>
    <w:rsid w:val="0048611C"/>
    <w:rsid w:val="00486640"/>
    <w:rsid w:val="004869B7"/>
    <w:rsid w:val="00486B8C"/>
    <w:rsid w:val="00486C0B"/>
    <w:rsid w:val="00486D56"/>
    <w:rsid w:val="0048795B"/>
    <w:rsid w:val="00487AE0"/>
    <w:rsid w:val="00490C14"/>
    <w:rsid w:val="00490EA6"/>
    <w:rsid w:val="00490F5F"/>
    <w:rsid w:val="004910AB"/>
    <w:rsid w:val="004910E8"/>
    <w:rsid w:val="00491357"/>
    <w:rsid w:val="00491B79"/>
    <w:rsid w:val="00491BD3"/>
    <w:rsid w:val="00491C9E"/>
    <w:rsid w:val="0049204B"/>
    <w:rsid w:val="004920F4"/>
    <w:rsid w:val="00492181"/>
    <w:rsid w:val="00492ACD"/>
    <w:rsid w:val="00492CC6"/>
    <w:rsid w:val="00493034"/>
    <w:rsid w:val="004930A4"/>
    <w:rsid w:val="00493604"/>
    <w:rsid w:val="004936AB"/>
    <w:rsid w:val="00493765"/>
    <w:rsid w:val="004937B6"/>
    <w:rsid w:val="004937FA"/>
    <w:rsid w:val="00493F04"/>
    <w:rsid w:val="00494006"/>
    <w:rsid w:val="004940C8"/>
    <w:rsid w:val="0049444A"/>
    <w:rsid w:val="004948CC"/>
    <w:rsid w:val="004953A3"/>
    <w:rsid w:val="004953D4"/>
    <w:rsid w:val="00495520"/>
    <w:rsid w:val="004955D6"/>
    <w:rsid w:val="004957A7"/>
    <w:rsid w:val="00495C22"/>
    <w:rsid w:val="00495CE3"/>
    <w:rsid w:val="00495E2B"/>
    <w:rsid w:val="0049611A"/>
    <w:rsid w:val="0049623B"/>
    <w:rsid w:val="00496273"/>
    <w:rsid w:val="00496B21"/>
    <w:rsid w:val="00496BB8"/>
    <w:rsid w:val="00496F9D"/>
    <w:rsid w:val="0049731F"/>
    <w:rsid w:val="00497612"/>
    <w:rsid w:val="00497C6F"/>
    <w:rsid w:val="00497F0F"/>
    <w:rsid w:val="004A0665"/>
    <w:rsid w:val="004A07F6"/>
    <w:rsid w:val="004A0F65"/>
    <w:rsid w:val="004A1104"/>
    <w:rsid w:val="004A125B"/>
    <w:rsid w:val="004A13AE"/>
    <w:rsid w:val="004A17C1"/>
    <w:rsid w:val="004A28A8"/>
    <w:rsid w:val="004A2F44"/>
    <w:rsid w:val="004A2FB5"/>
    <w:rsid w:val="004A380B"/>
    <w:rsid w:val="004A3A01"/>
    <w:rsid w:val="004A3A78"/>
    <w:rsid w:val="004A3CF8"/>
    <w:rsid w:val="004A3F41"/>
    <w:rsid w:val="004A3FD9"/>
    <w:rsid w:val="004A447E"/>
    <w:rsid w:val="004A499B"/>
    <w:rsid w:val="004A4C5F"/>
    <w:rsid w:val="004A4DA9"/>
    <w:rsid w:val="004A52E9"/>
    <w:rsid w:val="004A5535"/>
    <w:rsid w:val="004A55CF"/>
    <w:rsid w:val="004A58F9"/>
    <w:rsid w:val="004A5D08"/>
    <w:rsid w:val="004A5E9F"/>
    <w:rsid w:val="004A5F79"/>
    <w:rsid w:val="004A6533"/>
    <w:rsid w:val="004A6A74"/>
    <w:rsid w:val="004A6F29"/>
    <w:rsid w:val="004A73F0"/>
    <w:rsid w:val="004A78D3"/>
    <w:rsid w:val="004A799F"/>
    <w:rsid w:val="004A7B3F"/>
    <w:rsid w:val="004A7C2C"/>
    <w:rsid w:val="004A7C3E"/>
    <w:rsid w:val="004A7D18"/>
    <w:rsid w:val="004A7E0B"/>
    <w:rsid w:val="004A7EEA"/>
    <w:rsid w:val="004B060A"/>
    <w:rsid w:val="004B0C16"/>
    <w:rsid w:val="004B0C19"/>
    <w:rsid w:val="004B1039"/>
    <w:rsid w:val="004B1186"/>
    <w:rsid w:val="004B161C"/>
    <w:rsid w:val="004B18EE"/>
    <w:rsid w:val="004B1C3E"/>
    <w:rsid w:val="004B1F65"/>
    <w:rsid w:val="004B1F75"/>
    <w:rsid w:val="004B21FD"/>
    <w:rsid w:val="004B232A"/>
    <w:rsid w:val="004B24E0"/>
    <w:rsid w:val="004B372A"/>
    <w:rsid w:val="004B40E9"/>
    <w:rsid w:val="004B42A2"/>
    <w:rsid w:val="004B43E5"/>
    <w:rsid w:val="004B488F"/>
    <w:rsid w:val="004B4B4F"/>
    <w:rsid w:val="004B4F1B"/>
    <w:rsid w:val="004B5012"/>
    <w:rsid w:val="004B51E9"/>
    <w:rsid w:val="004B587B"/>
    <w:rsid w:val="004B637F"/>
    <w:rsid w:val="004B6E61"/>
    <w:rsid w:val="004B730B"/>
    <w:rsid w:val="004B7CA1"/>
    <w:rsid w:val="004B7F9A"/>
    <w:rsid w:val="004C019F"/>
    <w:rsid w:val="004C0255"/>
    <w:rsid w:val="004C0322"/>
    <w:rsid w:val="004C0684"/>
    <w:rsid w:val="004C0726"/>
    <w:rsid w:val="004C0CB8"/>
    <w:rsid w:val="004C0D49"/>
    <w:rsid w:val="004C0E0F"/>
    <w:rsid w:val="004C1330"/>
    <w:rsid w:val="004C1856"/>
    <w:rsid w:val="004C18E9"/>
    <w:rsid w:val="004C1934"/>
    <w:rsid w:val="004C1CCE"/>
    <w:rsid w:val="004C1FE5"/>
    <w:rsid w:val="004C25C0"/>
    <w:rsid w:val="004C27F1"/>
    <w:rsid w:val="004C2A9F"/>
    <w:rsid w:val="004C2AFB"/>
    <w:rsid w:val="004C2C05"/>
    <w:rsid w:val="004C2CA1"/>
    <w:rsid w:val="004C3260"/>
    <w:rsid w:val="004C36CC"/>
    <w:rsid w:val="004C37AA"/>
    <w:rsid w:val="004C38BB"/>
    <w:rsid w:val="004C3DFF"/>
    <w:rsid w:val="004C3E11"/>
    <w:rsid w:val="004C46D4"/>
    <w:rsid w:val="004C491F"/>
    <w:rsid w:val="004C4E47"/>
    <w:rsid w:val="004C4FBA"/>
    <w:rsid w:val="004C501C"/>
    <w:rsid w:val="004C505A"/>
    <w:rsid w:val="004C5104"/>
    <w:rsid w:val="004C520D"/>
    <w:rsid w:val="004C5549"/>
    <w:rsid w:val="004C5822"/>
    <w:rsid w:val="004C5DCD"/>
    <w:rsid w:val="004C5FD9"/>
    <w:rsid w:val="004C60FE"/>
    <w:rsid w:val="004C6898"/>
    <w:rsid w:val="004C6962"/>
    <w:rsid w:val="004C699D"/>
    <w:rsid w:val="004C6D63"/>
    <w:rsid w:val="004C7EDE"/>
    <w:rsid w:val="004D00B8"/>
    <w:rsid w:val="004D0571"/>
    <w:rsid w:val="004D08EF"/>
    <w:rsid w:val="004D0A3E"/>
    <w:rsid w:val="004D0DDD"/>
    <w:rsid w:val="004D177D"/>
    <w:rsid w:val="004D1809"/>
    <w:rsid w:val="004D18D4"/>
    <w:rsid w:val="004D1BCB"/>
    <w:rsid w:val="004D2341"/>
    <w:rsid w:val="004D2597"/>
    <w:rsid w:val="004D2811"/>
    <w:rsid w:val="004D2965"/>
    <w:rsid w:val="004D2C5D"/>
    <w:rsid w:val="004D3120"/>
    <w:rsid w:val="004D3615"/>
    <w:rsid w:val="004D3A67"/>
    <w:rsid w:val="004D47A8"/>
    <w:rsid w:val="004D48A1"/>
    <w:rsid w:val="004D534F"/>
    <w:rsid w:val="004D53CC"/>
    <w:rsid w:val="004D59D5"/>
    <w:rsid w:val="004D5D5C"/>
    <w:rsid w:val="004D5D99"/>
    <w:rsid w:val="004D5ED7"/>
    <w:rsid w:val="004D5EDF"/>
    <w:rsid w:val="004D60DC"/>
    <w:rsid w:val="004D61CE"/>
    <w:rsid w:val="004D64A6"/>
    <w:rsid w:val="004D6802"/>
    <w:rsid w:val="004D68AB"/>
    <w:rsid w:val="004D6A54"/>
    <w:rsid w:val="004D6A8E"/>
    <w:rsid w:val="004D6AC6"/>
    <w:rsid w:val="004D71F2"/>
    <w:rsid w:val="004D72C9"/>
    <w:rsid w:val="004D78A2"/>
    <w:rsid w:val="004D79BA"/>
    <w:rsid w:val="004D7C6C"/>
    <w:rsid w:val="004D7CE3"/>
    <w:rsid w:val="004D7E9E"/>
    <w:rsid w:val="004E0141"/>
    <w:rsid w:val="004E0359"/>
    <w:rsid w:val="004E05E0"/>
    <w:rsid w:val="004E0882"/>
    <w:rsid w:val="004E0B19"/>
    <w:rsid w:val="004E19BF"/>
    <w:rsid w:val="004E1F90"/>
    <w:rsid w:val="004E2372"/>
    <w:rsid w:val="004E2393"/>
    <w:rsid w:val="004E2AA5"/>
    <w:rsid w:val="004E2C82"/>
    <w:rsid w:val="004E3135"/>
    <w:rsid w:val="004E334E"/>
    <w:rsid w:val="004E347A"/>
    <w:rsid w:val="004E3817"/>
    <w:rsid w:val="004E3A7D"/>
    <w:rsid w:val="004E3B50"/>
    <w:rsid w:val="004E3DBD"/>
    <w:rsid w:val="004E3F2E"/>
    <w:rsid w:val="004E3F81"/>
    <w:rsid w:val="004E4137"/>
    <w:rsid w:val="004E4B43"/>
    <w:rsid w:val="004E4FFF"/>
    <w:rsid w:val="004E55D2"/>
    <w:rsid w:val="004E58F4"/>
    <w:rsid w:val="004E5AD2"/>
    <w:rsid w:val="004E5B9A"/>
    <w:rsid w:val="004E5BBB"/>
    <w:rsid w:val="004E5DBA"/>
    <w:rsid w:val="004E5F46"/>
    <w:rsid w:val="004E5FFE"/>
    <w:rsid w:val="004E600F"/>
    <w:rsid w:val="004E6051"/>
    <w:rsid w:val="004E60AB"/>
    <w:rsid w:val="004E61F4"/>
    <w:rsid w:val="004E6201"/>
    <w:rsid w:val="004E6341"/>
    <w:rsid w:val="004E648C"/>
    <w:rsid w:val="004E64A5"/>
    <w:rsid w:val="004E6EE3"/>
    <w:rsid w:val="004E6FA2"/>
    <w:rsid w:val="004E6FD5"/>
    <w:rsid w:val="004E70C0"/>
    <w:rsid w:val="004E70C8"/>
    <w:rsid w:val="004E746E"/>
    <w:rsid w:val="004E7615"/>
    <w:rsid w:val="004E77BF"/>
    <w:rsid w:val="004E796E"/>
    <w:rsid w:val="004E79CB"/>
    <w:rsid w:val="004E7B19"/>
    <w:rsid w:val="004E7B7A"/>
    <w:rsid w:val="004E7C07"/>
    <w:rsid w:val="004E7E01"/>
    <w:rsid w:val="004F0112"/>
    <w:rsid w:val="004F075A"/>
    <w:rsid w:val="004F0990"/>
    <w:rsid w:val="004F0A82"/>
    <w:rsid w:val="004F1216"/>
    <w:rsid w:val="004F172F"/>
    <w:rsid w:val="004F178D"/>
    <w:rsid w:val="004F1BA9"/>
    <w:rsid w:val="004F20F3"/>
    <w:rsid w:val="004F2C99"/>
    <w:rsid w:val="004F30C5"/>
    <w:rsid w:val="004F313F"/>
    <w:rsid w:val="004F3162"/>
    <w:rsid w:val="004F3DAF"/>
    <w:rsid w:val="004F3E3F"/>
    <w:rsid w:val="004F4446"/>
    <w:rsid w:val="004F4776"/>
    <w:rsid w:val="004F4943"/>
    <w:rsid w:val="004F4961"/>
    <w:rsid w:val="004F4D24"/>
    <w:rsid w:val="004F521D"/>
    <w:rsid w:val="004F542B"/>
    <w:rsid w:val="004F57EF"/>
    <w:rsid w:val="004F5BC3"/>
    <w:rsid w:val="004F6192"/>
    <w:rsid w:val="004F6340"/>
    <w:rsid w:val="004F63C1"/>
    <w:rsid w:val="004F6963"/>
    <w:rsid w:val="004F69D0"/>
    <w:rsid w:val="004F6BC3"/>
    <w:rsid w:val="004F7362"/>
    <w:rsid w:val="004F750E"/>
    <w:rsid w:val="004F752B"/>
    <w:rsid w:val="004F7AAD"/>
    <w:rsid w:val="005000E5"/>
    <w:rsid w:val="005007DB"/>
    <w:rsid w:val="0050098B"/>
    <w:rsid w:val="00500CA9"/>
    <w:rsid w:val="00500D50"/>
    <w:rsid w:val="00500EF3"/>
    <w:rsid w:val="00500F5A"/>
    <w:rsid w:val="00500F61"/>
    <w:rsid w:val="005012A5"/>
    <w:rsid w:val="00501427"/>
    <w:rsid w:val="0050174F"/>
    <w:rsid w:val="00501E85"/>
    <w:rsid w:val="00502514"/>
    <w:rsid w:val="005026A4"/>
    <w:rsid w:val="00502B9A"/>
    <w:rsid w:val="00502C9D"/>
    <w:rsid w:val="0050304C"/>
    <w:rsid w:val="00503486"/>
    <w:rsid w:val="00503898"/>
    <w:rsid w:val="00503BE6"/>
    <w:rsid w:val="00503D17"/>
    <w:rsid w:val="00503EAC"/>
    <w:rsid w:val="005040DE"/>
    <w:rsid w:val="00504AD8"/>
    <w:rsid w:val="00504DF4"/>
    <w:rsid w:val="00505584"/>
    <w:rsid w:val="00505CEE"/>
    <w:rsid w:val="005062D4"/>
    <w:rsid w:val="005062F0"/>
    <w:rsid w:val="00506333"/>
    <w:rsid w:val="005064EB"/>
    <w:rsid w:val="00506557"/>
    <w:rsid w:val="00506673"/>
    <w:rsid w:val="00506794"/>
    <w:rsid w:val="00506908"/>
    <w:rsid w:val="00506D20"/>
    <w:rsid w:val="00506D6F"/>
    <w:rsid w:val="00506D94"/>
    <w:rsid w:val="005073A2"/>
    <w:rsid w:val="00507790"/>
    <w:rsid w:val="0051008B"/>
    <w:rsid w:val="0051072B"/>
    <w:rsid w:val="0051097C"/>
    <w:rsid w:val="00510F69"/>
    <w:rsid w:val="00511181"/>
    <w:rsid w:val="0051138B"/>
    <w:rsid w:val="005117B9"/>
    <w:rsid w:val="00511C16"/>
    <w:rsid w:val="0051209F"/>
    <w:rsid w:val="00512887"/>
    <w:rsid w:val="00512A62"/>
    <w:rsid w:val="005132C3"/>
    <w:rsid w:val="00513310"/>
    <w:rsid w:val="00513671"/>
    <w:rsid w:val="005137C6"/>
    <w:rsid w:val="00513DA2"/>
    <w:rsid w:val="00513FB7"/>
    <w:rsid w:val="005143C8"/>
    <w:rsid w:val="00514721"/>
    <w:rsid w:val="00514BD1"/>
    <w:rsid w:val="00514D72"/>
    <w:rsid w:val="00515402"/>
    <w:rsid w:val="005155E6"/>
    <w:rsid w:val="005156EF"/>
    <w:rsid w:val="005164A9"/>
    <w:rsid w:val="005168EB"/>
    <w:rsid w:val="00516ABD"/>
    <w:rsid w:val="00516B5E"/>
    <w:rsid w:val="00516B8A"/>
    <w:rsid w:val="005172AA"/>
    <w:rsid w:val="00517358"/>
    <w:rsid w:val="00517488"/>
    <w:rsid w:val="0051763B"/>
    <w:rsid w:val="00517CF5"/>
    <w:rsid w:val="00517FA2"/>
    <w:rsid w:val="0052017C"/>
    <w:rsid w:val="0052020F"/>
    <w:rsid w:val="0052029E"/>
    <w:rsid w:val="0052060E"/>
    <w:rsid w:val="005206D1"/>
    <w:rsid w:val="005208F7"/>
    <w:rsid w:val="00520C59"/>
    <w:rsid w:val="0052107A"/>
    <w:rsid w:val="0052117F"/>
    <w:rsid w:val="005214F6"/>
    <w:rsid w:val="00521560"/>
    <w:rsid w:val="00521C08"/>
    <w:rsid w:val="00521DCC"/>
    <w:rsid w:val="00521E88"/>
    <w:rsid w:val="00522188"/>
    <w:rsid w:val="0052245D"/>
    <w:rsid w:val="005225F3"/>
    <w:rsid w:val="0052329B"/>
    <w:rsid w:val="005234A4"/>
    <w:rsid w:val="00523952"/>
    <w:rsid w:val="00523E0B"/>
    <w:rsid w:val="00523EC9"/>
    <w:rsid w:val="00524307"/>
    <w:rsid w:val="00524499"/>
    <w:rsid w:val="0052525F"/>
    <w:rsid w:val="0052533B"/>
    <w:rsid w:val="00525345"/>
    <w:rsid w:val="00525391"/>
    <w:rsid w:val="00525894"/>
    <w:rsid w:val="0052595E"/>
    <w:rsid w:val="00525FBB"/>
    <w:rsid w:val="005267AC"/>
    <w:rsid w:val="005269C3"/>
    <w:rsid w:val="00526A69"/>
    <w:rsid w:val="00526F19"/>
    <w:rsid w:val="00527215"/>
    <w:rsid w:val="005273BE"/>
    <w:rsid w:val="00527949"/>
    <w:rsid w:val="005279CB"/>
    <w:rsid w:val="00527C8C"/>
    <w:rsid w:val="00527E64"/>
    <w:rsid w:val="00527E99"/>
    <w:rsid w:val="00530294"/>
    <w:rsid w:val="005305B4"/>
    <w:rsid w:val="00530895"/>
    <w:rsid w:val="00531036"/>
    <w:rsid w:val="00531122"/>
    <w:rsid w:val="00531123"/>
    <w:rsid w:val="005314E4"/>
    <w:rsid w:val="005314EC"/>
    <w:rsid w:val="005315F6"/>
    <w:rsid w:val="00531759"/>
    <w:rsid w:val="0053182B"/>
    <w:rsid w:val="00531E9A"/>
    <w:rsid w:val="00531F60"/>
    <w:rsid w:val="00532197"/>
    <w:rsid w:val="0053224A"/>
    <w:rsid w:val="00532412"/>
    <w:rsid w:val="00532AFA"/>
    <w:rsid w:val="00532EAD"/>
    <w:rsid w:val="00532F1A"/>
    <w:rsid w:val="00533199"/>
    <w:rsid w:val="005331C0"/>
    <w:rsid w:val="00533B0C"/>
    <w:rsid w:val="00533B24"/>
    <w:rsid w:val="005343EF"/>
    <w:rsid w:val="005345DF"/>
    <w:rsid w:val="00534A12"/>
    <w:rsid w:val="00534DC8"/>
    <w:rsid w:val="00534FC8"/>
    <w:rsid w:val="00535197"/>
    <w:rsid w:val="005352C8"/>
    <w:rsid w:val="005354B3"/>
    <w:rsid w:val="00535770"/>
    <w:rsid w:val="005358E6"/>
    <w:rsid w:val="0053598C"/>
    <w:rsid w:val="00535A5D"/>
    <w:rsid w:val="00535E8E"/>
    <w:rsid w:val="00535E9B"/>
    <w:rsid w:val="00535F58"/>
    <w:rsid w:val="005361A6"/>
    <w:rsid w:val="0053662F"/>
    <w:rsid w:val="0053675C"/>
    <w:rsid w:val="00536849"/>
    <w:rsid w:val="005372B2"/>
    <w:rsid w:val="005372C3"/>
    <w:rsid w:val="0053738E"/>
    <w:rsid w:val="00537477"/>
    <w:rsid w:val="005376ED"/>
    <w:rsid w:val="00537921"/>
    <w:rsid w:val="00537F7D"/>
    <w:rsid w:val="00540174"/>
    <w:rsid w:val="00540440"/>
    <w:rsid w:val="005404A1"/>
    <w:rsid w:val="00540BD4"/>
    <w:rsid w:val="005414ED"/>
    <w:rsid w:val="005414F9"/>
    <w:rsid w:val="005416F9"/>
    <w:rsid w:val="00541A1E"/>
    <w:rsid w:val="00541CB1"/>
    <w:rsid w:val="005420BF"/>
    <w:rsid w:val="0054236B"/>
    <w:rsid w:val="00542C2F"/>
    <w:rsid w:val="00542D9E"/>
    <w:rsid w:val="00542EF3"/>
    <w:rsid w:val="00542FA7"/>
    <w:rsid w:val="00542FF1"/>
    <w:rsid w:val="00543578"/>
    <w:rsid w:val="00543AA6"/>
    <w:rsid w:val="00543B83"/>
    <w:rsid w:val="00543CB3"/>
    <w:rsid w:val="0054473E"/>
    <w:rsid w:val="00544792"/>
    <w:rsid w:val="005447F7"/>
    <w:rsid w:val="0054490B"/>
    <w:rsid w:val="00544C54"/>
    <w:rsid w:val="00545120"/>
    <w:rsid w:val="005456E8"/>
    <w:rsid w:val="00545861"/>
    <w:rsid w:val="00545B9C"/>
    <w:rsid w:val="00545C03"/>
    <w:rsid w:val="0054636A"/>
    <w:rsid w:val="005465D1"/>
    <w:rsid w:val="005467A5"/>
    <w:rsid w:val="005471C4"/>
    <w:rsid w:val="005478A9"/>
    <w:rsid w:val="00547AA6"/>
    <w:rsid w:val="00547AC5"/>
    <w:rsid w:val="00547BCD"/>
    <w:rsid w:val="005508E6"/>
    <w:rsid w:val="00550C0A"/>
    <w:rsid w:val="00550D5C"/>
    <w:rsid w:val="00550E90"/>
    <w:rsid w:val="005511D0"/>
    <w:rsid w:val="00551284"/>
    <w:rsid w:val="0055139F"/>
    <w:rsid w:val="00551773"/>
    <w:rsid w:val="005519D4"/>
    <w:rsid w:val="00551B1C"/>
    <w:rsid w:val="00551BAF"/>
    <w:rsid w:val="00551CF7"/>
    <w:rsid w:val="00551D5D"/>
    <w:rsid w:val="00551DCA"/>
    <w:rsid w:val="00552C3B"/>
    <w:rsid w:val="00552D64"/>
    <w:rsid w:val="0055304E"/>
    <w:rsid w:val="00553412"/>
    <w:rsid w:val="00553C9E"/>
    <w:rsid w:val="00553DF4"/>
    <w:rsid w:val="00553FE3"/>
    <w:rsid w:val="00554AEE"/>
    <w:rsid w:val="00554B2D"/>
    <w:rsid w:val="00555162"/>
    <w:rsid w:val="005554AF"/>
    <w:rsid w:val="00555756"/>
    <w:rsid w:val="00555826"/>
    <w:rsid w:val="00555C0C"/>
    <w:rsid w:val="00556DB0"/>
    <w:rsid w:val="00556EF5"/>
    <w:rsid w:val="0055706B"/>
    <w:rsid w:val="00557E14"/>
    <w:rsid w:val="00557EFF"/>
    <w:rsid w:val="0056035F"/>
    <w:rsid w:val="005603FD"/>
    <w:rsid w:val="0056057D"/>
    <w:rsid w:val="0056065A"/>
    <w:rsid w:val="005609D3"/>
    <w:rsid w:val="00560A0A"/>
    <w:rsid w:val="00560A93"/>
    <w:rsid w:val="00561196"/>
    <w:rsid w:val="00561348"/>
    <w:rsid w:val="0056134C"/>
    <w:rsid w:val="005613A8"/>
    <w:rsid w:val="00561837"/>
    <w:rsid w:val="00561D05"/>
    <w:rsid w:val="00561D10"/>
    <w:rsid w:val="00562478"/>
    <w:rsid w:val="005628AB"/>
    <w:rsid w:val="0056334C"/>
    <w:rsid w:val="00563F6C"/>
    <w:rsid w:val="00563FA9"/>
    <w:rsid w:val="005642EE"/>
    <w:rsid w:val="005642FF"/>
    <w:rsid w:val="005644E5"/>
    <w:rsid w:val="005645BB"/>
    <w:rsid w:val="00564B1C"/>
    <w:rsid w:val="00565BE4"/>
    <w:rsid w:val="00566188"/>
    <w:rsid w:val="00566D24"/>
    <w:rsid w:val="005670BC"/>
    <w:rsid w:val="005678C4"/>
    <w:rsid w:val="00570088"/>
    <w:rsid w:val="005703EE"/>
    <w:rsid w:val="00570465"/>
    <w:rsid w:val="005707C5"/>
    <w:rsid w:val="00570B67"/>
    <w:rsid w:val="00570DF0"/>
    <w:rsid w:val="005715EB"/>
    <w:rsid w:val="00571C6C"/>
    <w:rsid w:val="00571F0A"/>
    <w:rsid w:val="005724D4"/>
    <w:rsid w:val="005724F9"/>
    <w:rsid w:val="00572804"/>
    <w:rsid w:val="00572A22"/>
    <w:rsid w:val="00572AE0"/>
    <w:rsid w:val="00572D93"/>
    <w:rsid w:val="0057344E"/>
    <w:rsid w:val="005734F4"/>
    <w:rsid w:val="00573581"/>
    <w:rsid w:val="005736C0"/>
    <w:rsid w:val="00573C14"/>
    <w:rsid w:val="00573C83"/>
    <w:rsid w:val="0057432E"/>
    <w:rsid w:val="005746C6"/>
    <w:rsid w:val="005747B6"/>
    <w:rsid w:val="00574C44"/>
    <w:rsid w:val="00575232"/>
    <w:rsid w:val="00575623"/>
    <w:rsid w:val="005757AC"/>
    <w:rsid w:val="00575818"/>
    <w:rsid w:val="005758D5"/>
    <w:rsid w:val="0057590C"/>
    <w:rsid w:val="00575B30"/>
    <w:rsid w:val="00575DBC"/>
    <w:rsid w:val="00576414"/>
    <w:rsid w:val="00576C8D"/>
    <w:rsid w:val="00576DB8"/>
    <w:rsid w:val="00577693"/>
    <w:rsid w:val="005803C5"/>
    <w:rsid w:val="00580512"/>
    <w:rsid w:val="00580655"/>
    <w:rsid w:val="005808C8"/>
    <w:rsid w:val="00580914"/>
    <w:rsid w:val="0058096E"/>
    <w:rsid w:val="005809DB"/>
    <w:rsid w:val="00580A27"/>
    <w:rsid w:val="00580D55"/>
    <w:rsid w:val="00580DCA"/>
    <w:rsid w:val="0058185F"/>
    <w:rsid w:val="00581860"/>
    <w:rsid w:val="00582416"/>
    <w:rsid w:val="005824CE"/>
    <w:rsid w:val="00582533"/>
    <w:rsid w:val="0058280E"/>
    <w:rsid w:val="00582B71"/>
    <w:rsid w:val="00582E73"/>
    <w:rsid w:val="00582EFF"/>
    <w:rsid w:val="005831AC"/>
    <w:rsid w:val="00583450"/>
    <w:rsid w:val="00583FFA"/>
    <w:rsid w:val="005847E0"/>
    <w:rsid w:val="00584843"/>
    <w:rsid w:val="00584976"/>
    <w:rsid w:val="00584A14"/>
    <w:rsid w:val="00584F79"/>
    <w:rsid w:val="00584F7A"/>
    <w:rsid w:val="005858D8"/>
    <w:rsid w:val="0058643D"/>
    <w:rsid w:val="005870FB"/>
    <w:rsid w:val="00587364"/>
    <w:rsid w:val="00587411"/>
    <w:rsid w:val="00587B12"/>
    <w:rsid w:val="0059014F"/>
    <w:rsid w:val="00590295"/>
    <w:rsid w:val="0059074F"/>
    <w:rsid w:val="00590BAF"/>
    <w:rsid w:val="00590C33"/>
    <w:rsid w:val="00590D78"/>
    <w:rsid w:val="00590F70"/>
    <w:rsid w:val="0059108B"/>
    <w:rsid w:val="005913BD"/>
    <w:rsid w:val="005913D6"/>
    <w:rsid w:val="005914C4"/>
    <w:rsid w:val="005915CB"/>
    <w:rsid w:val="00591852"/>
    <w:rsid w:val="00591A6C"/>
    <w:rsid w:val="00591B63"/>
    <w:rsid w:val="005922C1"/>
    <w:rsid w:val="00592860"/>
    <w:rsid w:val="00592A24"/>
    <w:rsid w:val="00593147"/>
    <w:rsid w:val="00593175"/>
    <w:rsid w:val="0059328B"/>
    <w:rsid w:val="00593410"/>
    <w:rsid w:val="00593B34"/>
    <w:rsid w:val="005944E6"/>
    <w:rsid w:val="005945B3"/>
    <w:rsid w:val="005948DA"/>
    <w:rsid w:val="005948F6"/>
    <w:rsid w:val="00594943"/>
    <w:rsid w:val="00594966"/>
    <w:rsid w:val="005949DA"/>
    <w:rsid w:val="00594AF9"/>
    <w:rsid w:val="005951DF"/>
    <w:rsid w:val="005952DF"/>
    <w:rsid w:val="005955A4"/>
    <w:rsid w:val="00595699"/>
    <w:rsid w:val="00595FAE"/>
    <w:rsid w:val="005965E8"/>
    <w:rsid w:val="005968B8"/>
    <w:rsid w:val="0059698F"/>
    <w:rsid w:val="00596CF8"/>
    <w:rsid w:val="0059700A"/>
    <w:rsid w:val="005974B6"/>
    <w:rsid w:val="005977C2"/>
    <w:rsid w:val="00597A88"/>
    <w:rsid w:val="00597E1F"/>
    <w:rsid w:val="005A03F4"/>
    <w:rsid w:val="005A0728"/>
    <w:rsid w:val="005A0AF3"/>
    <w:rsid w:val="005A0C2E"/>
    <w:rsid w:val="005A0FD8"/>
    <w:rsid w:val="005A0FEF"/>
    <w:rsid w:val="005A1196"/>
    <w:rsid w:val="005A1291"/>
    <w:rsid w:val="005A17B5"/>
    <w:rsid w:val="005A1835"/>
    <w:rsid w:val="005A18C8"/>
    <w:rsid w:val="005A1E46"/>
    <w:rsid w:val="005A20E5"/>
    <w:rsid w:val="005A25E9"/>
    <w:rsid w:val="005A31CC"/>
    <w:rsid w:val="005A33F6"/>
    <w:rsid w:val="005A3AD1"/>
    <w:rsid w:val="005A4080"/>
    <w:rsid w:val="005A4A5E"/>
    <w:rsid w:val="005A4B05"/>
    <w:rsid w:val="005A4DDF"/>
    <w:rsid w:val="005A4F5D"/>
    <w:rsid w:val="005A57F8"/>
    <w:rsid w:val="005A5BA6"/>
    <w:rsid w:val="005A5BA7"/>
    <w:rsid w:val="005A5EA3"/>
    <w:rsid w:val="005A5FC9"/>
    <w:rsid w:val="005A610C"/>
    <w:rsid w:val="005A6633"/>
    <w:rsid w:val="005A7243"/>
    <w:rsid w:val="005A73B4"/>
    <w:rsid w:val="005A75C2"/>
    <w:rsid w:val="005A76C6"/>
    <w:rsid w:val="005A77C3"/>
    <w:rsid w:val="005A791C"/>
    <w:rsid w:val="005A7A67"/>
    <w:rsid w:val="005A7DA2"/>
    <w:rsid w:val="005B000F"/>
    <w:rsid w:val="005B023D"/>
    <w:rsid w:val="005B05C0"/>
    <w:rsid w:val="005B0D9E"/>
    <w:rsid w:val="005B0F0A"/>
    <w:rsid w:val="005B125F"/>
    <w:rsid w:val="005B1427"/>
    <w:rsid w:val="005B15A4"/>
    <w:rsid w:val="005B1BC7"/>
    <w:rsid w:val="005B1DB8"/>
    <w:rsid w:val="005B1EA4"/>
    <w:rsid w:val="005B1F98"/>
    <w:rsid w:val="005B20B4"/>
    <w:rsid w:val="005B2258"/>
    <w:rsid w:val="005B23EF"/>
    <w:rsid w:val="005B2512"/>
    <w:rsid w:val="005B293F"/>
    <w:rsid w:val="005B2C31"/>
    <w:rsid w:val="005B2DB4"/>
    <w:rsid w:val="005B43B9"/>
    <w:rsid w:val="005B5292"/>
    <w:rsid w:val="005B566E"/>
    <w:rsid w:val="005B5839"/>
    <w:rsid w:val="005B5AB3"/>
    <w:rsid w:val="005B5B80"/>
    <w:rsid w:val="005B5FC1"/>
    <w:rsid w:val="005B6170"/>
    <w:rsid w:val="005B6270"/>
    <w:rsid w:val="005B6312"/>
    <w:rsid w:val="005B6515"/>
    <w:rsid w:val="005B658A"/>
    <w:rsid w:val="005B65B7"/>
    <w:rsid w:val="005B6AE7"/>
    <w:rsid w:val="005B6C92"/>
    <w:rsid w:val="005B6FCE"/>
    <w:rsid w:val="005B70C9"/>
    <w:rsid w:val="005B7987"/>
    <w:rsid w:val="005C03F9"/>
    <w:rsid w:val="005C0D1B"/>
    <w:rsid w:val="005C0EAC"/>
    <w:rsid w:val="005C10B9"/>
    <w:rsid w:val="005C16C5"/>
    <w:rsid w:val="005C1713"/>
    <w:rsid w:val="005C176F"/>
    <w:rsid w:val="005C1D6D"/>
    <w:rsid w:val="005C1F7B"/>
    <w:rsid w:val="005C1FE0"/>
    <w:rsid w:val="005C2062"/>
    <w:rsid w:val="005C209D"/>
    <w:rsid w:val="005C2354"/>
    <w:rsid w:val="005C2861"/>
    <w:rsid w:val="005C294D"/>
    <w:rsid w:val="005C2BEA"/>
    <w:rsid w:val="005C2C91"/>
    <w:rsid w:val="005C304A"/>
    <w:rsid w:val="005C3066"/>
    <w:rsid w:val="005C32F3"/>
    <w:rsid w:val="005C374B"/>
    <w:rsid w:val="005C3835"/>
    <w:rsid w:val="005C3ADB"/>
    <w:rsid w:val="005C3B52"/>
    <w:rsid w:val="005C4271"/>
    <w:rsid w:val="005C50C3"/>
    <w:rsid w:val="005C536F"/>
    <w:rsid w:val="005C6336"/>
    <w:rsid w:val="005C6348"/>
    <w:rsid w:val="005C66ED"/>
    <w:rsid w:val="005C67A5"/>
    <w:rsid w:val="005C6F33"/>
    <w:rsid w:val="005C7313"/>
    <w:rsid w:val="005C761E"/>
    <w:rsid w:val="005C7731"/>
    <w:rsid w:val="005C7A95"/>
    <w:rsid w:val="005D0019"/>
    <w:rsid w:val="005D0391"/>
    <w:rsid w:val="005D06F4"/>
    <w:rsid w:val="005D0A8C"/>
    <w:rsid w:val="005D0F39"/>
    <w:rsid w:val="005D121E"/>
    <w:rsid w:val="005D1CED"/>
    <w:rsid w:val="005D1D76"/>
    <w:rsid w:val="005D1ED5"/>
    <w:rsid w:val="005D2130"/>
    <w:rsid w:val="005D26A2"/>
    <w:rsid w:val="005D2AD4"/>
    <w:rsid w:val="005D2E37"/>
    <w:rsid w:val="005D3794"/>
    <w:rsid w:val="005D3A47"/>
    <w:rsid w:val="005D3B40"/>
    <w:rsid w:val="005D3D23"/>
    <w:rsid w:val="005D3E97"/>
    <w:rsid w:val="005D3F37"/>
    <w:rsid w:val="005D457F"/>
    <w:rsid w:val="005D4ABF"/>
    <w:rsid w:val="005D4B47"/>
    <w:rsid w:val="005D61CE"/>
    <w:rsid w:val="005D65E6"/>
    <w:rsid w:val="005D6B58"/>
    <w:rsid w:val="005D7138"/>
    <w:rsid w:val="005D74AF"/>
    <w:rsid w:val="005D7802"/>
    <w:rsid w:val="005D7883"/>
    <w:rsid w:val="005D798C"/>
    <w:rsid w:val="005D7AC4"/>
    <w:rsid w:val="005D7AF6"/>
    <w:rsid w:val="005E05B7"/>
    <w:rsid w:val="005E0CF5"/>
    <w:rsid w:val="005E0FDE"/>
    <w:rsid w:val="005E13EC"/>
    <w:rsid w:val="005E1897"/>
    <w:rsid w:val="005E1ADB"/>
    <w:rsid w:val="005E1C2E"/>
    <w:rsid w:val="005E25C6"/>
    <w:rsid w:val="005E2AA1"/>
    <w:rsid w:val="005E310A"/>
    <w:rsid w:val="005E3427"/>
    <w:rsid w:val="005E356C"/>
    <w:rsid w:val="005E3B89"/>
    <w:rsid w:val="005E3F04"/>
    <w:rsid w:val="005E420C"/>
    <w:rsid w:val="005E443A"/>
    <w:rsid w:val="005E4E02"/>
    <w:rsid w:val="005E5654"/>
    <w:rsid w:val="005E56E9"/>
    <w:rsid w:val="005E58C0"/>
    <w:rsid w:val="005E5D46"/>
    <w:rsid w:val="005E62A8"/>
    <w:rsid w:val="005E663C"/>
    <w:rsid w:val="005E6826"/>
    <w:rsid w:val="005E6B82"/>
    <w:rsid w:val="005E6DBC"/>
    <w:rsid w:val="005E7088"/>
    <w:rsid w:val="005E7158"/>
    <w:rsid w:val="005E72A4"/>
    <w:rsid w:val="005E7F68"/>
    <w:rsid w:val="005F0506"/>
    <w:rsid w:val="005F05D7"/>
    <w:rsid w:val="005F0C98"/>
    <w:rsid w:val="005F0D54"/>
    <w:rsid w:val="005F1428"/>
    <w:rsid w:val="005F155A"/>
    <w:rsid w:val="005F1B2C"/>
    <w:rsid w:val="005F1D9E"/>
    <w:rsid w:val="005F1F10"/>
    <w:rsid w:val="005F200C"/>
    <w:rsid w:val="005F20D3"/>
    <w:rsid w:val="005F2589"/>
    <w:rsid w:val="005F25E6"/>
    <w:rsid w:val="005F2959"/>
    <w:rsid w:val="005F2B84"/>
    <w:rsid w:val="005F2BA2"/>
    <w:rsid w:val="005F3003"/>
    <w:rsid w:val="005F34FE"/>
    <w:rsid w:val="005F3A5A"/>
    <w:rsid w:val="005F3E2E"/>
    <w:rsid w:val="005F405B"/>
    <w:rsid w:val="005F4088"/>
    <w:rsid w:val="005F42AF"/>
    <w:rsid w:val="005F4DE9"/>
    <w:rsid w:val="005F4F9E"/>
    <w:rsid w:val="005F5036"/>
    <w:rsid w:val="005F54EC"/>
    <w:rsid w:val="005F5505"/>
    <w:rsid w:val="005F553A"/>
    <w:rsid w:val="005F555D"/>
    <w:rsid w:val="005F5663"/>
    <w:rsid w:val="005F5892"/>
    <w:rsid w:val="005F5944"/>
    <w:rsid w:val="005F5D60"/>
    <w:rsid w:val="005F5DCC"/>
    <w:rsid w:val="005F5F98"/>
    <w:rsid w:val="005F64D4"/>
    <w:rsid w:val="005F66B5"/>
    <w:rsid w:val="005F67B6"/>
    <w:rsid w:val="005F67F8"/>
    <w:rsid w:val="005F6909"/>
    <w:rsid w:val="005F695E"/>
    <w:rsid w:val="005F6A08"/>
    <w:rsid w:val="005F6B9E"/>
    <w:rsid w:val="005F6C7C"/>
    <w:rsid w:val="005F6E5A"/>
    <w:rsid w:val="005F6E70"/>
    <w:rsid w:val="005F6E80"/>
    <w:rsid w:val="005F70A0"/>
    <w:rsid w:val="005F726E"/>
    <w:rsid w:val="005F7346"/>
    <w:rsid w:val="005F7AA4"/>
    <w:rsid w:val="00600757"/>
    <w:rsid w:val="00600BE7"/>
    <w:rsid w:val="00600F80"/>
    <w:rsid w:val="00600FCF"/>
    <w:rsid w:val="006012C4"/>
    <w:rsid w:val="0060145C"/>
    <w:rsid w:val="006017BE"/>
    <w:rsid w:val="00601C70"/>
    <w:rsid w:val="00602112"/>
    <w:rsid w:val="00602345"/>
    <w:rsid w:val="00602378"/>
    <w:rsid w:val="00602BC9"/>
    <w:rsid w:val="00602C90"/>
    <w:rsid w:val="00602D2A"/>
    <w:rsid w:val="00603104"/>
    <w:rsid w:val="006033C0"/>
    <w:rsid w:val="006033FD"/>
    <w:rsid w:val="0060376B"/>
    <w:rsid w:val="00603DC0"/>
    <w:rsid w:val="00603E36"/>
    <w:rsid w:val="00605169"/>
    <w:rsid w:val="00605240"/>
    <w:rsid w:val="006057EB"/>
    <w:rsid w:val="0060586E"/>
    <w:rsid w:val="006058E7"/>
    <w:rsid w:val="0060598C"/>
    <w:rsid w:val="006061AE"/>
    <w:rsid w:val="00606542"/>
    <w:rsid w:val="006066D1"/>
    <w:rsid w:val="00606CF2"/>
    <w:rsid w:val="00606D17"/>
    <w:rsid w:val="00606E9F"/>
    <w:rsid w:val="00606F31"/>
    <w:rsid w:val="0060716D"/>
    <w:rsid w:val="006071DF"/>
    <w:rsid w:val="006078D5"/>
    <w:rsid w:val="00607D0A"/>
    <w:rsid w:val="00607EF3"/>
    <w:rsid w:val="00610040"/>
    <w:rsid w:val="00610167"/>
    <w:rsid w:val="00610183"/>
    <w:rsid w:val="00610816"/>
    <w:rsid w:val="00610852"/>
    <w:rsid w:val="00610CD9"/>
    <w:rsid w:val="0061128E"/>
    <w:rsid w:val="00611994"/>
    <w:rsid w:val="00611E85"/>
    <w:rsid w:val="00611E99"/>
    <w:rsid w:val="006121FA"/>
    <w:rsid w:val="00612298"/>
    <w:rsid w:val="00612751"/>
    <w:rsid w:val="006130FA"/>
    <w:rsid w:val="00613160"/>
    <w:rsid w:val="00613350"/>
    <w:rsid w:val="0061344C"/>
    <w:rsid w:val="006139D2"/>
    <w:rsid w:val="00613C68"/>
    <w:rsid w:val="00613EFE"/>
    <w:rsid w:val="00613F93"/>
    <w:rsid w:val="00614AC6"/>
    <w:rsid w:val="00614B8B"/>
    <w:rsid w:val="00614CAD"/>
    <w:rsid w:val="00614E72"/>
    <w:rsid w:val="00614FC7"/>
    <w:rsid w:val="00615431"/>
    <w:rsid w:val="0061553B"/>
    <w:rsid w:val="006158CD"/>
    <w:rsid w:val="00616034"/>
    <w:rsid w:val="006162F4"/>
    <w:rsid w:val="006163F5"/>
    <w:rsid w:val="006165ED"/>
    <w:rsid w:val="0061665E"/>
    <w:rsid w:val="00616798"/>
    <w:rsid w:val="00616AC3"/>
    <w:rsid w:val="00616B1E"/>
    <w:rsid w:val="00616BC1"/>
    <w:rsid w:val="00616D33"/>
    <w:rsid w:val="00616FEC"/>
    <w:rsid w:val="006171FA"/>
    <w:rsid w:val="006172C5"/>
    <w:rsid w:val="006176D4"/>
    <w:rsid w:val="00617975"/>
    <w:rsid w:val="00620464"/>
    <w:rsid w:val="006207EF"/>
    <w:rsid w:val="00620FAE"/>
    <w:rsid w:val="00621882"/>
    <w:rsid w:val="00621896"/>
    <w:rsid w:val="00621A0F"/>
    <w:rsid w:val="00621B2F"/>
    <w:rsid w:val="00622113"/>
    <w:rsid w:val="00622140"/>
    <w:rsid w:val="0062223A"/>
    <w:rsid w:val="00622468"/>
    <w:rsid w:val="00622602"/>
    <w:rsid w:val="006229FE"/>
    <w:rsid w:val="00622A1D"/>
    <w:rsid w:val="00622B44"/>
    <w:rsid w:val="0062366D"/>
    <w:rsid w:val="006238FF"/>
    <w:rsid w:val="0062395E"/>
    <w:rsid w:val="0062396D"/>
    <w:rsid w:val="00623AC3"/>
    <w:rsid w:val="0062422B"/>
    <w:rsid w:val="006242BB"/>
    <w:rsid w:val="006249CF"/>
    <w:rsid w:val="00624E71"/>
    <w:rsid w:val="006254CE"/>
    <w:rsid w:val="0062550D"/>
    <w:rsid w:val="00625F02"/>
    <w:rsid w:val="006261DF"/>
    <w:rsid w:val="00626209"/>
    <w:rsid w:val="00626274"/>
    <w:rsid w:val="0062627B"/>
    <w:rsid w:val="0062693C"/>
    <w:rsid w:val="00627BC5"/>
    <w:rsid w:val="00627C2D"/>
    <w:rsid w:val="006300FB"/>
    <w:rsid w:val="00630689"/>
    <w:rsid w:val="00630951"/>
    <w:rsid w:val="0063097A"/>
    <w:rsid w:val="00630AF8"/>
    <w:rsid w:val="00630F23"/>
    <w:rsid w:val="00631390"/>
    <w:rsid w:val="006319AB"/>
    <w:rsid w:val="00631E82"/>
    <w:rsid w:val="006323AD"/>
    <w:rsid w:val="006323B9"/>
    <w:rsid w:val="006324EE"/>
    <w:rsid w:val="006325A9"/>
    <w:rsid w:val="006325C0"/>
    <w:rsid w:val="00632973"/>
    <w:rsid w:val="006329C5"/>
    <w:rsid w:val="00632A20"/>
    <w:rsid w:val="00632FCC"/>
    <w:rsid w:val="00633975"/>
    <w:rsid w:val="00633A7B"/>
    <w:rsid w:val="00633F1F"/>
    <w:rsid w:val="0063417B"/>
    <w:rsid w:val="0063445D"/>
    <w:rsid w:val="00634BC8"/>
    <w:rsid w:val="0063505D"/>
    <w:rsid w:val="00635724"/>
    <w:rsid w:val="00635D4F"/>
    <w:rsid w:val="00635DC5"/>
    <w:rsid w:val="00635EE6"/>
    <w:rsid w:val="00636121"/>
    <w:rsid w:val="006369C3"/>
    <w:rsid w:val="00637069"/>
    <w:rsid w:val="00637967"/>
    <w:rsid w:val="00637A02"/>
    <w:rsid w:val="00637B6A"/>
    <w:rsid w:val="00637EF2"/>
    <w:rsid w:val="00637FFE"/>
    <w:rsid w:val="00640117"/>
    <w:rsid w:val="00640300"/>
    <w:rsid w:val="00640842"/>
    <w:rsid w:val="00640D35"/>
    <w:rsid w:val="0064141F"/>
    <w:rsid w:val="006417D7"/>
    <w:rsid w:val="00641C53"/>
    <w:rsid w:val="00641CEC"/>
    <w:rsid w:val="006420D1"/>
    <w:rsid w:val="006420FF"/>
    <w:rsid w:val="0064274A"/>
    <w:rsid w:val="00642FC0"/>
    <w:rsid w:val="00643120"/>
    <w:rsid w:val="00643193"/>
    <w:rsid w:val="00643221"/>
    <w:rsid w:val="00643274"/>
    <w:rsid w:val="0064380D"/>
    <w:rsid w:val="00643C26"/>
    <w:rsid w:val="00643F7E"/>
    <w:rsid w:val="006442AC"/>
    <w:rsid w:val="00644585"/>
    <w:rsid w:val="00644634"/>
    <w:rsid w:val="00644834"/>
    <w:rsid w:val="00644C50"/>
    <w:rsid w:val="00644CCB"/>
    <w:rsid w:val="0064509A"/>
    <w:rsid w:val="00645285"/>
    <w:rsid w:val="0064543C"/>
    <w:rsid w:val="00645A2E"/>
    <w:rsid w:val="00645B6A"/>
    <w:rsid w:val="00645ED1"/>
    <w:rsid w:val="00645EE6"/>
    <w:rsid w:val="00646024"/>
    <w:rsid w:val="0064643C"/>
    <w:rsid w:val="00646C58"/>
    <w:rsid w:val="00646D2D"/>
    <w:rsid w:val="00646D5D"/>
    <w:rsid w:val="00646F0E"/>
    <w:rsid w:val="00647732"/>
    <w:rsid w:val="006477E6"/>
    <w:rsid w:val="00647964"/>
    <w:rsid w:val="00647C5A"/>
    <w:rsid w:val="006501D1"/>
    <w:rsid w:val="0065037C"/>
    <w:rsid w:val="00650486"/>
    <w:rsid w:val="00650534"/>
    <w:rsid w:val="00650646"/>
    <w:rsid w:val="00650802"/>
    <w:rsid w:val="00650B6E"/>
    <w:rsid w:val="00650BF0"/>
    <w:rsid w:val="00651671"/>
    <w:rsid w:val="0065193C"/>
    <w:rsid w:val="00651BD0"/>
    <w:rsid w:val="006520DC"/>
    <w:rsid w:val="0065292D"/>
    <w:rsid w:val="00652A7E"/>
    <w:rsid w:val="00652BB2"/>
    <w:rsid w:val="00652DA1"/>
    <w:rsid w:val="00652E49"/>
    <w:rsid w:val="006535CC"/>
    <w:rsid w:val="00653B42"/>
    <w:rsid w:val="00654055"/>
    <w:rsid w:val="006542F0"/>
    <w:rsid w:val="006543D0"/>
    <w:rsid w:val="0065499C"/>
    <w:rsid w:val="006549DC"/>
    <w:rsid w:val="00654B52"/>
    <w:rsid w:val="00655004"/>
    <w:rsid w:val="0065582B"/>
    <w:rsid w:val="00655E01"/>
    <w:rsid w:val="00655EFA"/>
    <w:rsid w:val="0065642F"/>
    <w:rsid w:val="006568DA"/>
    <w:rsid w:val="006577B4"/>
    <w:rsid w:val="006579A5"/>
    <w:rsid w:val="00657BAD"/>
    <w:rsid w:val="0066013E"/>
    <w:rsid w:val="0066013F"/>
    <w:rsid w:val="006601F2"/>
    <w:rsid w:val="00660332"/>
    <w:rsid w:val="00660454"/>
    <w:rsid w:val="006605D7"/>
    <w:rsid w:val="006605F5"/>
    <w:rsid w:val="00660C6E"/>
    <w:rsid w:val="0066177E"/>
    <w:rsid w:val="0066185C"/>
    <w:rsid w:val="006623EA"/>
    <w:rsid w:val="0066248A"/>
    <w:rsid w:val="00662498"/>
    <w:rsid w:val="00662597"/>
    <w:rsid w:val="006625C2"/>
    <w:rsid w:val="00662634"/>
    <w:rsid w:val="00662678"/>
    <w:rsid w:val="00662B24"/>
    <w:rsid w:val="00662B71"/>
    <w:rsid w:val="00662D94"/>
    <w:rsid w:val="00662FF8"/>
    <w:rsid w:val="00663022"/>
    <w:rsid w:val="006632A2"/>
    <w:rsid w:val="00663514"/>
    <w:rsid w:val="00663780"/>
    <w:rsid w:val="00663A0B"/>
    <w:rsid w:val="006641CD"/>
    <w:rsid w:val="00664778"/>
    <w:rsid w:val="00664A69"/>
    <w:rsid w:val="00664EF4"/>
    <w:rsid w:val="00664F4D"/>
    <w:rsid w:val="006654EE"/>
    <w:rsid w:val="00665629"/>
    <w:rsid w:val="0066564D"/>
    <w:rsid w:val="00665EE1"/>
    <w:rsid w:val="00666BCE"/>
    <w:rsid w:val="00666D26"/>
    <w:rsid w:val="00666F07"/>
    <w:rsid w:val="006674C1"/>
    <w:rsid w:val="00667574"/>
    <w:rsid w:val="006679D1"/>
    <w:rsid w:val="00667A7C"/>
    <w:rsid w:val="00667AA2"/>
    <w:rsid w:val="00667B86"/>
    <w:rsid w:val="00667CFD"/>
    <w:rsid w:val="00670018"/>
    <w:rsid w:val="006700E5"/>
    <w:rsid w:val="0067017E"/>
    <w:rsid w:val="006701C5"/>
    <w:rsid w:val="00670380"/>
    <w:rsid w:val="00670C25"/>
    <w:rsid w:val="006713BE"/>
    <w:rsid w:val="006717E4"/>
    <w:rsid w:val="00671992"/>
    <w:rsid w:val="00671E3A"/>
    <w:rsid w:val="00671E8D"/>
    <w:rsid w:val="00672462"/>
    <w:rsid w:val="0067285E"/>
    <w:rsid w:val="00672C61"/>
    <w:rsid w:val="00672D2A"/>
    <w:rsid w:val="00672DBD"/>
    <w:rsid w:val="00672F3A"/>
    <w:rsid w:val="006732FD"/>
    <w:rsid w:val="0067331D"/>
    <w:rsid w:val="00673C86"/>
    <w:rsid w:val="00673CC5"/>
    <w:rsid w:val="00673DA1"/>
    <w:rsid w:val="006741D5"/>
    <w:rsid w:val="00674718"/>
    <w:rsid w:val="0067472E"/>
    <w:rsid w:val="00674BC2"/>
    <w:rsid w:val="00674FD8"/>
    <w:rsid w:val="006755D3"/>
    <w:rsid w:val="00675897"/>
    <w:rsid w:val="00675C1B"/>
    <w:rsid w:val="006761E8"/>
    <w:rsid w:val="0067691F"/>
    <w:rsid w:val="006770FB"/>
    <w:rsid w:val="00677721"/>
    <w:rsid w:val="00677A4E"/>
    <w:rsid w:val="00677B92"/>
    <w:rsid w:val="00677FAC"/>
    <w:rsid w:val="00680A33"/>
    <w:rsid w:val="006810F4"/>
    <w:rsid w:val="00681172"/>
    <w:rsid w:val="0068162A"/>
    <w:rsid w:val="00681821"/>
    <w:rsid w:val="00681E06"/>
    <w:rsid w:val="006820BA"/>
    <w:rsid w:val="006821F9"/>
    <w:rsid w:val="0068239C"/>
    <w:rsid w:val="0068239D"/>
    <w:rsid w:val="006824D2"/>
    <w:rsid w:val="00682C6E"/>
    <w:rsid w:val="00682D50"/>
    <w:rsid w:val="00682EE2"/>
    <w:rsid w:val="00682F2C"/>
    <w:rsid w:val="006839D6"/>
    <w:rsid w:val="00683C54"/>
    <w:rsid w:val="00683EA3"/>
    <w:rsid w:val="006849F9"/>
    <w:rsid w:val="00684D37"/>
    <w:rsid w:val="00685248"/>
    <w:rsid w:val="00685279"/>
    <w:rsid w:val="00685542"/>
    <w:rsid w:val="006859E2"/>
    <w:rsid w:val="00685AD4"/>
    <w:rsid w:val="00685F3D"/>
    <w:rsid w:val="0068641A"/>
    <w:rsid w:val="00687193"/>
    <w:rsid w:val="006903C4"/>
    <w:rsid w:val="006906C8"/>
    <w:rsid w:val="00690B27"/>
    <w:rsid w:val="0069109E"/>
    <w:rsid w:val="00691112"/>
    <w:rsid w:val="00691358"/>
    <w:rsid w:val="00691710"/>
    <w:rsid w:val="00691A21"/>
    <w:rsid w:val="00691D1D"/>
    <w:rsid w:val="00691FF3"/>
    <w:rsid w:val="0069206B"/>
    <w:rsid w:val="00692CE1"/>
    <w:rsid w:val="00692E1D"/>
    <w:rsid w:val="0069306D"/>
    <w:rsid w:val="00693161"/>
    <w:rsid w:val="006931AB"/>
    <w:rsid w:val="00693830"/>
    <w:rsid w:val="00693975"/>
    <w:rsid w:val="006943CF"/>
    <w:rsid w:val="006944A0"/>
    <w:rsid w:val="0069456D"/>
    <w:rsid w:val="006948E4"/>
    <w:rsid w:val="00694A85"/>
    <w:rsid w:val="00694EA6"/>
    <w:rsid w:val="006965C7"/>
    <w:rsid w:val="0069660D"/>
    <w:rsid w:val="00696B02"/>
    <w:rsid w:val="00696D94"/>
    <w:rsid w:val="00696E43"/>
    <w:rsid w:val="006971AD"/>
    <w:rsid w:val="0069739D"/>
    <w:rsid w:val="0069749A"/>
    <w:rsid w:val="0069765B"/>
    <w:rsid w:val="006A00EB"/>
    <w:rsid w:val="006A0117"/>
    <w:rsid w:val="006A04D8"/>
    <w:rsid w:val="006A0584"/>
    <w:rsid w:val="006A086B"/>
    <w:rsid w:val="006A0A9E"/>
    <w:rsid w:val="006A0AF5"/>
    <w:rsid w:val="006A0BA3"/>
    <w:rsid w:val="006A0EB7"/>
    <w:rsid w:val="006A1906"/>
    <w:rsid w:val="006A1CC7"/>
    <w:rsid w:val="006A2260"/>
    <w:rsid w:val="006A2FE7"/>
    <w:rsid w:val="006A3062"/>
    <w:rsid w:val="006A3B48"/>
    <w:rsid w:val="006A4161"/>
    <w:rsid w:val="006A4260"/>
    <w:rsid w:val="006A4514"/>
    <w:rsid w:val="006A47DF"/>
    <w:rsid w:val="006A4956"/>
    <w:rsid w:val="006A4A32"/>
    <w:rsid w:val="006A4D37"/>
    <w:rsid w:val="006A5065"/>
    <w:rsid w:val="006A5235"/>
    <w:rsid w:val="006A559D"/>
    <w:rsid w:val="006A582D"/>
    <w:rsid w:val="006A5A7F"/>
    <w:rsid w:val="006A5AB7"/>
    <w:rsid w:val="006A5B42"/>
    <w:rsid w:val="006A5D76"/>
    <w:rsid w:val="006A6366"/>
    <w:rsid w:val="006A6B36"/>
    <w:rsid w:val="006A6B3C"/>
    <w:rsid w:val="006A6E9C"/>
    <w:rsid w:val="006A6F53"/>
    <w:rsid w:val="006A725A"/>
    <w:rsid w:val="006A7269"/>
    <w:rsid w:val="006A7655"/>
    <w:rsid w:val="006A7956"/>
    <w:rsid w:val="006A7A03"/>
    <w:rsid w:val="006A7E14"/>
    <w:rsid w:val="006B00C2"/>
    <w:rsid w:val="006B015B"/>
    <w:rsid w:val="006B02DD"/>
    <w:rsid w:val="006B0675"/>
    <w:rsid w:val="006B07D9"/>
    <w:rsid w:val="006B0DB8"/>
    <w:rsid w:val="006B1109"/>
    <w:rsid w:val="006B12C4"/>
    <w:rsid w:val="006B13F0"/>
    <w:rsid w:val="006B1583"/>
    <w:rsid w:val="006B1594"/>
    <w:rsid w:val="006B17C0"/>
    <w:rsid w:val="006B22FA"/>
    <w:rsid w:val="006B2648"/>
    <w:rsid w:val="006B268B"/>
    <w:rsid w:val="006B2AA0"/>
    <w:rsid w:val="006B2DAF"/>
    <w:rsid w:val="006B3012"/>
    <w:rsid w:val="006B3367"/>
    <w:rsid w:val="006B35AF"/>
    <w:rsid w:val="006B3604"/>
    <w:rsid w:val="006B381B"/>
    <w:rsid w:val="006B391C"/>
    <w:rsid w:val="006B3CA5"/>
    <w:rsid w:val="006B3F1A"/>
    <w:rsid w:val="006B405D"/>
    <w:rsid w:val="006B42F6"/>
    <w:rsid w:val="006B46C7"/>
    <w:rsid w:val="006B50AD"/>
    <w:rsid w:val="006B580D"/>
    <w:rsid w:val="006B6345"/>
    <w:rsid w:val="006B6592"/>
    <w:rsid w:val="006B65A6"/>
    <w:rsid w:val="006B686E"/>
    <w:rsid w:val="006B6FBB"/>
    <w:rsid w:val="006B71BA"/>
    <w:rsid w:val="006B726B"/>
    <w:rsid w:val="006B7BFC"/>
    <w:rsid w:val="006B7FC0"/>
    <w:rsid w:val="006C009F"/>
    <w:rsid w:val="006C080D"/>
    <w:rsid w:val="006C0992"/>
    <w:rsid w:val="006C0E7F"/>
    <w:rsid w:val="006C0F88"/>
    <w:rsid w:val="006C12F2"/>
    <w:rsid w:val="006C1547"/>
    <w:rsid w:val="006C1558"/>
    <w:rsid w:val="006C194F"/>
    <w:rsid w:val="006C1B35"/>
    <w:rsid w:val="006C1F95"/>
    <w:rsid w:val="006C2121"/>
    <w:rsid w:val="006C2407"/>
    <w:rsid w:val="006C2993"/>
    <w:rsid w:val="006C2A6F"/>
    <w:rsid w:val="006C374E"/>
    <w:rsid w:val="006C38CF"/>
    <w:rsid w:val="006C3B51"/>
    <w:rsid w:val="006C3B99"/>
    <w:rsid w:val="006C3C23"/>
    <w:rsid w:val="006C3D64"/>
    <w:rsid w:val="006C3EDA"/>
    <w:rsid w:val="006C3F36"/>
    <w:rsid w:val="006C407F"/>
    <w:rsid w:val="006C4A33"/>
    <w:rsid w:val="006C4B8D"/>
    <w:rsid w:val="006C4FE7"/>
    <w:rsid w:val="006C50E5"/>
    <w:rsid w:val="006C51B9"/>
    <w:rsid w:val="006C57F5"/>
    <w:rsid w:val="006C6166"/>
    <w:rsid w:val="006C6281"/>
    <w:rsid w:val="006C696B"/>
    <w:rsid w:val="006C6D0F"/>
    <w:rsid w:val="006C6D7C"/>
    <w:rsid w:val="006C7065"/>
    <w:rsid w:val="006C70D3"/>
    <w:rsid w:val="006C7115"/>
    <w:rsid w:val="006C73B8"/>
    <w:rsid w:val="006C7628"/>
    <w:rsid w:val="006C762C"/>
    <w:rsid w:val="006C769C"/>
    <w:rsid w:val="006C7C5A"/>
    <w:rsid w:val="006C7D31"/>
    <w:rsid w:val="006C7D95"/>
    <w:rsid w:val="006D0A7A"/>
    <w:rsid w:val="006D0F51"/>
    <w:rsid w:val="006D101A"/>
    <w:rsid w:val="006D102B"/>
    <w:rsid w:val="006D1133"/>
    <w:rsid w:val="006D1216"/>
    <w:rsid w:val="006D16DC"/>
    <w:rsid w:val="006D195E"/>
    <w:rsid w:val="006D1C87"/>
    <w:rsid w:val="006D1CCD"/>
    <w:rsid w:val="006D213D"/>
    <w:rsid w:val="006D25B8"/>
    <w:rsid w:val="006D2789"/>
    <w:rsid w:val="006D285A"/>
    <w:rsid w:val="006D289A"/>
    <w:rsid w:val="006D2B34"/>
    <w:rsid w:val="006D3402"/>
    <w:rsid w:val="006D4260"/>
    <w:rsid w:val="006D43D8"/>
    <w:rsid w:val="006D448F"/>
    <w:rsid w:val="006D469E"/>
    <w:rsid w:val="006D47A7"/>
    <w:rsid w:val="006D4A11"/>
    <w:rsid w:val="006D4A5C"/>
    <w:rsid w:val="006D575F"/>
    <w:rsid w:val="006D5789"/>
    <w:rsid w:val="006D5B6A"/>
    <w:rsid w:val="006D5C29"/>
    <w:rsid w:val="006D5F1E"/>
    <w:rsid w:val="006D6577"/>
    <w:rsid w:val="006D68DE"/>
    <w:rsid w:val="006D6B20"/>
    <w:rsid w:val="006D6FC7"/>
    <w:rsid w:val="006D7251"/>
    <w:rsid w:val="006D7323"/>
    <w:rsid w:val="006D78CB"/>
    <w:rsid w:val="006D79CD"/>
    <w:rsid w:val="006D7D35"/>
    <w:rsid w:val="006E068A"/>
    <w:rsid w:val="006E0D07"/>
    <w:rsid w:val="006E0EB8"/>
    <w:rsid w:val="006E143F"/>
    <w:rsid w:val="006E1536"/>
    <w:rsid w:val="006E16AC"/>
    <w:rsid w:val="006E174B"/>
    <w:rsid w:val="006E17E8"/>
    <w:rsid w:val="006E1AC9"/>
    <w:rsid w:val="006E1AF0"/>
    <w:rsid w:val="006E1B81"/>
    <w:rsid w:val="006E1C6F"/>
    <w:rsid w:val="006E1DAA"/>
    <w:rsid w:val="006E1EC0"/>
    <w:rsid w:val="006E1F71"/>
    <w:rsid w:val="006E26FA"/>
    <w:rsid w:val="006E2839"/>
    <w:rsid w:val="006E29D0"/>
    <w:rsid w:val="006E2A0C"/>
    <w:rsid w:val="006E35F3"/>
    <w:rsid w:val="006E3709"/>
    <w:rsid w:val="006E3A5D"/>
    <w:rsid w:val="006E419A"/>
    <w:rsid w:val="006E425C"/>
    <w:rsid w:val="006E44A0"/>
    <w:rsid w:val="006E47F8"/>
    <w:rsid w:val="006E48F4"/>
    <w:rsid w:val="006E49FD"/>
    <w:rsid w:val="006E4A34"/>
    <w:rsid w:val="006E4CD7"/>
    <w:rsid w:val="006E4D63"/>
    <w:rsid w:val="006E50EA"/>
    <w:rsid w:val="006E5137"/>
    <w:rsid w:val="006E5434"/>
    <w:rsid w:val="006E55A0"/>
    <w:rsid w:val="006E56C8"/>
    <w:rsid w:val="006E5CD6"/>
    <w:rsid w:val="006E5DAE"/>
    <w:rsid w:val="006E6345"/>
    <w:rsid w:val="006E637D"/>
    <w:rsid w:val="006E6508"/>
    <w:rsid w:val="006E68DB"/>
    <w:rsid w:val="006E6D2B"/>
    <w:rsid w:val="006E6F0F"/>
    <w:rsid w:val="006E6F70"/>
    <w:rsid w:val="006E6FFB"/>
    <w:rsid w:val="006E737F"/>
    <w:rsid w:val="006E79FE"/>
    <w:rsid w:val="006E7DCE"/>
    <w:rsid w:val="006E7DF4"/>
    <w:rsid w:val="006F017C"/>
    <w:rsid w:val="006F09B5"/>
    <w:rsid w:val="006F0C54"/>
    <w:rsid w:val="006F0F9F"/>
    <w:rsid w:val="006F1275"/>
    <w:rsid w:val="006F1497"/>
    <w:rsid w:val="006F167B"/>
    <w:rsid w:val="006F1C4A"/>
    <w:rsid w:val="006F23FA"/>
    <w:rsid w:val="006F2859"/>
    <w:rsid w:val="006F29BF"/>
    <w:rsid w:val="006F2B6D"/>
    <w:rsid w:val="006F2E35"/>
    <w:rsid w:val="006F3464"/>
    <w:rsid w:val="006F3838"/>
    <w:rsid w:val="006F389D"/>
    <w:rsid w:val="006F3E4E"/>
    <w:rsid w:val="006F4087"/>
    <w:rsid w:val="006F413A"/>
    <w:rsid w:val="006F41D5"/>
    <w:rsid w:val="006F43E1"/>
    <w:rsid w:val="006F4D03"/>
    <w:rsid w:val="006F4E41"/>
    <w:rsid w:val="006F4F20"/>
    <w:rsid w:val="006F4FD0"/>
    <w:rsid w:val="006F51A7"/>
    <w:rsid w:val="006F53C6"/>
    <w:rsid w:val="006F5BDA"/>
    <w:rsid w:val="006F5D09"/>
    <w:rsid w:val="006F5DDD"/>
    <w:rsid w:val="006F65E8"/>
    <w:rsid w:val="006F6755"/>
    <w:rsid w:val="006F6986"/>
    <w:rsid w:val="006F69D1"/>
    <w:rsid w:val="006F6D84"/>
    <w:rsid w:val="006F702F"/>
    <w:rsid w:val="006F70E0"/>
    <w:rsid w:val="006F7265"/>
    <w:rsid w:val="006F7308"/>
    <w:rsid w:val="006F7515"/>
    <w:rsid w:val="006F7AF8"/>
    <w:rsid w:val="006F7CC1"/>
    <w:rsid w:val="006F7DAC"/>
    <w:rsid w:val="006F7DBA"/>
    <w:rsid w:val="006F7DDC"/>
    <w:rsid w:val="006F7F4F"/>
    <w:rsid w:val="00700073"/>
    <w:rsid w:val="007005C3"/>
    <w:rsid w:val="00700751"/>
    <w:rsid w:val="00700844"/>
    <w:rsid w:val="00700D94"/>
    <w:rsid w:val="00700EBA"/>
    <w:rsid w:val="00700FFB"/>
    <w:rsid w:val="007014F8"/>
    <w:rsid w:val="0070205B"/>
    <w:rsid w:val="0070294B"/>
    <w:rsid w:val="00702B23"/>
    <w:rsid w:val="00702D4E"/>
    <w:rsid w:val="00702EFD"/>
    <w:rsid w:val="00704369"/>
    <w:rsid w:val="007044F7"/>
    <w:rsid w:val="007045A7"/>
    <w:rsid w:val="00704852"/>
    <w:rsid w:val="007049DA"/>
    <w:rsid w:val="00704C6B"/>
    <w:rsid w:val="00704DD4"/>
    <w:rsid w:val="00704E1C"/>
    <w:rsid w:val="00704F1D"/>
    <w:rsid w:val="007054AB"/>
    <w:rsid w:val="00705521"/>
    <w:rsid w:val="0070570C"/>
    <w:rsid w:val="00705858"/>
    <w:rsid w:val="00705901"/>
    <w:rsid w:val="0070590C"/>
    <w:rsid w:val="00705B5A"/>
    <w:rsid w:val="00706944"/>
    <w:rsid w:val="00706A73"/>
    <w:rsid w:val="00706A89"/>
    <w:rsid w:val="007073DA"/>
    <w:rsid w:val="00707967"/>
    <w:rsid w:val="00707AD8"/>
    <w:rsid w:val="00707C7B"/>
    <w:rsid w:val="00710DE2"/>
    <w:rsid w:val="00710DF3"/>
    <w:rsid w:val="00710ED2"/>
    <w:rsid w:val="00711457"/>
    <w:rsid w:val="0071161E"/>
    <w:rsid w:val="00711988"/>
    <w:rsid w:val="00711FC2"/>
    <w:rsid w:val="00712A38"/>
    <w:rsid w:val="00712DA2"/>
    <w:rsid w:val="007130BB"/>
    <w:rsid w:val="007131E5"/>
    <w:rsid w:val="007136C5"/>
    <w:rsid w:val="00713CE1"/>
    <w:rsid w:val="00713FE1"/>
    <w:rsid w:val="0071477A"/>
    <w:rsid w:val="00714861"/>
    <w:rsid w:val="00714DAD"/>
    <w:rsid w:val="007150C4"/>
    <w:rsid w:val="00715147"/>
    <w:rsid w:val="007155CA"/>
    <w:rsid w:val="007159B6"/>
    <w:rsid w:val="00715AE3"/>
    <w:rsid w:val="00715F6F"/>
    <w:rsid w:val="00716192"/>
    <w:rsid w:val="0071623D"/>
    <w:rsid w:val="00716ED0"/>
    <w:rsid w:val="0071761B"/>
    <w:rsid w:val="00717702"/>
    <w:rsid w:val="00717A02"/>
    <w:rsid w:val="00717B7E"/>
    <w:rsid w:val="0072009C"/>
    <w:rsid w:val="00720ABC"/>
    <w:rsid w:val="00720AD6"/>
    <w:rsid w:val="00721C0B"/>
    <w:rsid w:val="00721D19"/>
    <w:rsid w:val="00721DD1"/>
    <w:rsid w:val="007224FD"/>
    <w:rsid w:val="0072286F"/>
    <w:rsid w:val="00722CB4"/>
    <w:rsid w:val="00723116"/>
    <w:rsid w:val="0072330C"/>
    <w:rsid w:val="007234E5"/>
    <w:rsid w:val="00723BEC"/>
    <w:rsid w:val="0072402A"/>
    <w:rsid w:val="00724030"/>
    <w:rsid w:val="007240CD"/>
    <w:rsid w:val="00724196"/>
    <w:rsid w:val="0072427D"/>
    <w:rsid w:val="0072430F"/>
    <w:rsid w:val="007244E3"/>
    <w:rsid w:val="0072466B"/>
    <w:rsid w:val="00724C06"/>
    <w:rsid w:val="00724C81"/>
    <w:rsid w:val="00724E3C"/>
    <w:rsid w:val="00724F04"/>
    <w:rsid w:val="00724FF5"/>
    <w:rsid w:val="007250CA"/>
    <w:rsid w:val="007251F4"/>
    <w:rsid w:val="00725443"/>
    <w:rsid w:val="00725B37"/>
    <w:rsid w:val="00725C05"/>
    <w:rsid w:val="00725D7B"/>
    <w:rsid w:val="00725F20"/>
    <w:rsid w:val="00726AC6"/>
    <w:rsid w:val="00726B93"/>
    <w:rsid w:val="00727068"/>
    <w:rsid w:val="00727330"/>
    <w:rsid w:val="00727D61"/>
    <w:rsid w:val="0073002D"/>
    <w:rsid w:val="007303A6"/>
    <w:rsid w:val="007303EC"/>
    <w:rsid w:val="00730436"/>
    <w:rsid w:val="00730452"/>
    <w:rsid w:val="007306DC"/>
    <w:rsid w:val="00730858"/>
    <w:rsid w:val="0073095D"/>
    <w:rsid w:val="00730960"/>
    <w:rsid w:val="00730A43"/>
    <w:rsid w:val="00730CFE"/>
    <w:rsid w:val="00730D29"/>
    <w:rsid w:val="00730F1C"/>
    <w:rsid w:val="00731573"/>
    <w:rsid w:val="00731ACC"/>
    <w:rsid w:val="00731B43"/>
    <w:rsid w:val="00732563"/>
    <w:rsid w:val="00732F1B"/>
    <w:rsid w:val="0073328C"/>
    <w:rsid w:val="007332D5"/>
    <w:rsid w:val="007332EA"/>
    <w:rsid w:val="0073368B"/>
    <w:rsid w:val="0073382D"/>
    <w:rsid w:val="007340B4"/>
    <w:rsid w:val="0073479B"/>
    <w:rsid w:val="00734ADD"/>
    <w:rsid w:val="00734C60"/>
    <w:rsid w:val="00734DF4"/>
    <w:rsid w:val="00734E6D"/>
    <w:rsid w:val="00734FD5"/>
    <w:rsid w:val="007351BB"/>
    <w:rsid w:val="007352BF"/>
    <w:rsid w:val="0073558A"/>
    <w:rsid w:val="00735661"/>
    <w:rsid w:val="007360EF"/>
    <w:rsid w:val="00736381"/>
    <w:rsid w:val="00736437"/>
    <w:rsid w:val="007364DD"/>
    <w:rsid w:val="0073664F"/>
    <w:rsid w:val="00736A1F"/>
    <w:rsid w:val="00736C7C"/>
    <w:rsid w:val="007371F1"/>
    <w:rsid w:val="007371FA"/>
    <w:rsid w:val="00737A2C"/>
    <w:rsid w:val="00737FD0"/>
    <w:rsid w:val="0074000B"/>
    <w:rsid w:val="00740061"/>
    <w:rsid w:val="0074031B"/>
    <w:rsid w:val="0074064B"/>
    <w:rsid w:val="007407A1"/>
    <w:rsid w:val="007409F1"/>
    <w:rsid w:val="00740CB6"/>
    <w:rsid w:val="00741324"/>
    <w:rsid w:val="007414E9"/>
    <w:rsid w:val="00741DD1"/>
    <w:rsid w:val="007423CC"/>
    <w:rsid w:val="00742533"/>
    <w:rsid w:val="00742BC9"/>
    <w:rsid w:val="00742C91"/>
    <w:rsid w:val="00742E5E"/>
    <w:rsid w:val="0074389F"/>
    <w:rsid w:val="00743C29"/>
    <w:rsid w:val="0074403F"/>
    <w:rsid w:val="0074428A"/>
    <w:rsid w:val="007444FD"/>
    <w:rsid w:val="00744624"/>
    <w:rsid w:val="007448DD"/>
    <w:rsid w:val="00744CEA"/>
    <w:rsid w:val="0074518B"/>
    <w:rsid w:val="0074527E"/>
    <w:rsid w:val="00745A7C"/>
    <w:rsid w:val="00745BFE"/>
    <w:rsid w:val="00745D7B"/>
    <w:rsid w:val="00745FF8"/>
    <w:rsid w:val="007460B8"/>
    <w:rsid w:val="0074616C"/>
    <w:rsid w:val="00746257"/>
    <w:rsid w:val="0074658F"/>
    <w:rsid w:val="0074684E"/>
    <w:rsid w:val="00746C27"/>
    <w:rsid w:val="007471F9"/>
    <w:rsid w:val="00747545"/>
    <w:rsid w:val="007475A9"/>
    <w:rsid w:val="00747622"/>
    <w:rsid w:val="007476F3"/>
    <w:rsid w:val="00747DC0"/>
    <w:rsid w:val="0075051C"/>
    <w:rsid w:val="00750C74"/>
    <w:rsid w:val="00750E6C"/>
    <w:rsid w:val="00750EAD"/>
    <w:rsid w:val="00750EE7"/>
    <w:rsid w:val="0075108B"/>
    <w:rsid w:val="00751267"/>
    <w:rsid w:val="007514E5"/>
    <w:rsid w:val="0075151B"/>
    <w:rsid w:val="0075151E"/>
    <w:rsid w:val="0075185F"/>
    <w:rsid w:val="00751948"/>
    <w:rsid w:val="00751D95"/>
    <w:rsid w:val="00752037"/>
    <w:rsid w:val="0075214A"/>
    <w:rsid w:val="007525A4"/>
    <w:rsid w:val="0075271E"/>
    <w:rsid w:val="00753557"/>
    <w:rsid w:val="00753639"/>
    <w:rsid w:val="007538D8"/>
    <w:rsid w:val="00753B93"/>
    <w:rsid w:val="00753EE9"/>
    <w:rsid w:val="00754089"/>
    <w:rsid w:val="00754143"/>
    <w:rsid w:val="00754819"/>
    <w:rsid w:val="00754E65"/>
    <w:rsid w:val="00754EFA"/>
    <w:rsid w:val="00755109"/>
    <w:rsid w:val="0075516E"/>
    <w:rsid w:val="0075534C"/>
    <w:rsid w:val="007555DB"/>
    <w:rsid w:val="00755826"/>
    <w:rsid w:val="00755905"/>
    <w:rsid w:val="0075593C"/>
    <w:rsid w:val="00755B13"/>
    <w:rsid w:val="00755B4D"/>
    <w:rsid w:val="00755FF3"/>
    <w:rsid w:val="007561F1"/>
    <w:rsid w:val="007562A6"/>
    <w:rsid w:val="0075651A"/>
    <w:rsid w:val="007569FD"/>
    <w:rsid w:val="007571B4"/>
    <w:rsid w:val="007574C7"/>
    <w:rsid w:val="00757575"/>
    <w:rsid w:val="007578C1"/>
    <w:rsid w:val="00757922"/>
    <w:rsid w:val="00757DED"/>
    <w:rsid w:val="00757E90"/>
    <w:rsid w:val="00757F07"/>
    <w:rsid w:val="00760087"/>
    <w:rsid w:val="00760456"/>
    <w:rsid w:val="0076059C"/>
    <w:rsid w:val="00760606"/>
    <w:rsid w:val="00760678"/>
    <w:rsid w:val="00760D08"/>
    <w:rsid w:val="00760E32"/>
    <w:rsid w:val="0076136A"/>
    <w:rsid w:val="00761569"/>
    <w:rsid w:val="0076170C"/>
    <w:rsid w:val="0076195D"/>
    <w:rsid w:val="00762191"/>
    <w:rsid w:val="00762205"/>
    <w:rsid w:val="00762433"/>
    <w:rsid w:val="007624CA"/>
    <w:rsid w:val="00763322"/>
    <w:rsid w:val="0076350D"/>
    <w:rsid w:val="00763596"/>
    <w:rsid w:val="007636BE"/>
    <w:rsid w:val="0076385A"/>
    <w:rsid w:val="00763FC8"/>
    <w:rsid w:val="00764106"/>
    <w:rsid w:val="0076454F"/>
    <w:rsid w:val="00764BEA"/>
    <w:rsid w:val="00764C31"/>
    <w:rsid w:val="007650BF"/>
    <w:rsid w:val="007658BC"/>
    <w:rsid w:val="00765B22"/>
    <w:rsid w:val="00765C20"/>
    <w:rsid w:val="00765F0F"/>
    <w:rsid w:val="007662C1"/>
    <w:rsid w:val="00766860"/>
    <w:rsid w:val="00766930"/>
    <w:rsid w:val="00766B87"/>
    <w:rsid w:val="007671F3"/>
    <w:rsid w:val="00767459"/>
    <w:rsid w:val="00767A2F"/>
    <w:rsid w:val="00767DB0"/>
    <w:rsid w:val="007702BA"/>
    <w:rsid w:val="00770444"/>
    <w:rsid w:val="0077049E"/>
    <w:rsid w:val="00770522"/>
    <w:rsid w:val="00770728"/>
    <w:rsid w:val="00770787"/>
    <w:rsid w:val="007708F5"/>
    <w:rsid w:val="00770F33"/>
    <w:rsid w:val="007712F6"/>
    <w:rsid w:val="00771333"/>
    <w:rsid w:val="00771451"/>
    <w:rsid w:val="00771BE1"/>
    <w:rsid w:val="00771F40"/>
    <w:rsid w:val="00771FED"/>
    <w:rsid w:val="00772331"/>
    <w:rsid w:val="00772523"/>
    <w:rsid w:val="007728CC"/>
    <w:rsid w:val="00772CE1"/>
    <w:rsid w:val="00772DD6"/>
    <w:rsid w:val="00773027"/>
    <w:rsid w:val="00773734"/>
    <w:rsid w:val="00773ABE"/>
    <w:rsid w:val="00773E87"/>
    <w:rsid w:val="00774147"/>
    <w:rsid w:val="00774289"/>
    <w:rsid w:val="00774865"/>
    <w:rsid w:val="00774C3E"/>
    <w:rsid w:val="00775416"/>
    <w:rsid w:val="007757D6"/>
    <w:rsid w:val="007759F6"/>
    <w:rsid w:val="00775A86"/>
    <w:rsid w:val="00775B7E"/>
    <w:rsid w:val="00775D11"/>
    <w:rsid w:val="00775DBB"/>
    <w:rsid w:val="00775DF2"/>
    <w:rsid w:val="00776936"/>
    <w:rsid w:val="00776D04"/>
    <w:rsid w:val="00776F61"/>
    <w:rsid w:val="0077707E"/>
    <w:rsid w:val="007774A9"/>
    <w:rsid w:val="0077773E"/>
    <w:rsid w:val="00777A4B"/>
    <w:rsid w:val="0078020E"/>
    <w:rsid w:val="007804C3"/>
    <w:rsid w:val="00780990"/>
    <w:rsid w:val="00780CBF"/>
    <w:rsid w:val="00781370"/>
    <w:rsid w:val="007814BC"/>
    <w:rsid w:val="00781A77"/>
    <w:rsid w:val="00781B56"/>
    <w:rsid w:val="00781BFD"/>
    <w:rsid w:val="00781D6F"/>
    <w:rsid w:val="00781E64"/>
    <w:rsid w:val="0078204D"/>
    <w:rsid w:val="00782D9E"/>
    <w:rsid w:val="0078309E"/>
    <w:rsid w:val="007836CF"/>
    <w:rsid w:val="00783A72"/>
    <w:rsid w:val="00784121"/>
    <w:rsid w:val="00784AA1"/>
    <w:rsid w:val="00784CEE"/>
    <w:rsid w:val="00784D27"/>
    <w:rsid w:val="00784D65"/>
    <w:rsid w:val="00784EEC"/>
    <w:rsid w:val="007853AA"/>
    <w:rsid w:val="00785686"/>
    <w:rsid w:val="00785A70"/>
    <w:rsid w:val="00785A77"/>
    <w:rsid w:val="007865E7"/>
    <w:rsid w:val="00787837"/>
    <w:rsid w:val="00787C08"/>
    <w:rsid w:val="00787E38"/>
    <w:rsid w:val="007905B1"/>
    <w:rsid w:val="007907C5"/>
    <w:rsid w:val="00790CD5"/>
    <w:rsid w:val="00791113"/>
    <w:rsid w:val="00791879"/>
    <w:rsid w:val="0079188C"/>
    <w:rsid w:val="0079188F"/>
    <w:rsid w:val="007918A6"/>
    <w:rsid w:val="00791A19"/>
    <w:rsid w:val="00791A58"/>
    <w:rsid w:val="00791A7F"/>
    <w:rsid w:val="00791C91"/>
    <w:rsid w:val="00791E56"/>
    <w:rsid w:val="00791EC6"/>
    <w:rsid w:val="00791ED0"/>
    <w:rsid w:val="007928E9"/>
    <w:rsid w:val="007929F0"/>
    <w:rsid w:val="00792A1F"/>
    <w:rsid w:val="00792AA2"/>
    <w:rsid w:val="00793023"/>
    <w:rsid w:val="00793029"/>
    <w:rsid w:val="00793036"/>
    <w:rsid w:val="00793245"/>
    <w:rsid w:val="00793E5E"/>
    <w:rsid w:val="00793F09"/>
    <w:rsid w:val="007944B3"/>
    <w:rsid w:val="007947A8"/>
    <w:rsid w:val="00794D37"/>
    <w:rsid w:val="00795244"/>
    <w:rsid w:val="007952C2"/>
    <w:rsid w:val="00795532"/>
    <w:rsid w:val="00795667"/>
    <w:rsid w:val="007956BF"/>
    <w:rsid w:val="007958C2"/>
    <w:rsid w:val="007964BA"/>
    <w:rsid w:val="00796532"/>
    <w:rsid w:val="00796752"/>
    <w:rsid w:val="0079679A"/>
    <w:rsid w:val="00796B81"/>
    <w:rsid w:val="007972C5"/>
    <w:rsid w:val="0079769E"/>
    <w:rsid w:val="00797774"/>
    <w:rsid w:val="00797821"/>
    <w:rsid w:val="007A00EC"/>
    <w:rsid w:val="007A043A"/>
    <w:rsid w:val="007A04E2"/>
    <w:rsid w:val="007A0D14"/>
    <w:rsid w:val="007A0E8B"/>
    <w:rsid w:val="007A11D1"/>
    <w:rsid w:val="007A12A5"/>
    <w:rsid w:val="007A13A0"/>
    <w:rsid w:val="007A13EA"/>
    <w:rsid w:val="007A14E6"/>
    <w:rsid w:val="007A15BA"/>
    <w:rsid w:val="007A1806"/>
    <w:rsid w:val="007A1BAD"/>
    <w:rsid w:val="007A1CA7"/>
    <w:rsid w:val="007A1FFA"/>
    <w:rsid w:val="007A211F"/>
    <w:rsid w:val="007A2323"/>
    <w:rsid w:val="007A249D"/>
    <w:rsid w:val="007A24D4"/>
    <w:rsid w:val="007A26F1"/>
    <w:rsid w:val="007A2D1D"/>
    <w:rsid w:val="007A2F11"/>
    <w:rsid w:val="007A33F9"/>
    <w:rsid w:val="007A348A"/>
    <w:rsid w:val="007A3513"/>
    <w:rsid w:val="007A3663"/>
    <w:rsid w:val="007A3C7D"/>
    <w:rsid w:val="007A3D63"/>
    <w:rsid w:val="007A3E63"/>
    <w:rsid w:val="007A40B4"/>
    <w:rsid w:val="007A4140"/>
    <w:rsid w:val="007A4505"/>
    <w:rsid w:val="007A4540"/>
    <w:rsid w:val="007A4E96"/>
    <w:rsid w:val="007A4E9E"/>
    <w:rsid w:val="007A4EC1"/>
    <w:rsid w:val="007A4FD3"/>
    <w:rsid w:val="007A5029"/>
    <w:rsid w:val="007A5151"/>
    <w:rsid w:val="007A5253"/>
    <w:rsid w:val="007A535E"/>
    <w:rsid w:val="007A58FA"/>
    <w:rsid w:val="007A5A08"/>
    <w:rsid w:val="007A5B15"/>
    <w:rsid w:val="007A5E12"/>
    <w:rsid w:val="007A7039"/>
    <w:rsid w:val="007A79B5"/>
    <w:rsid w:val="007A7BC5"/>
    <w:rsid w:val="007A7FDE"/>
    <w:rsid w:val="007B066D"/>
    <w:rsid w:val="007B08A9"/>
    <w:rsid w:val="007B0E0E"/>
    <w:rsid w:val="007B111D"/>
    <w:rsid w:val="007B1558"/>
    <w:rsid w:val="007B1A42"/>
    <w:rsid w:val="007B1CBC"/>
    <w:rsid w:val="007B2B78"/>
    <w:rsid w:val="007B2DDF"/>
    <w:rsid w:val="007B2E7D"/>
    <w:rsid w:val="007B3115"/>
    <w:rsid w:val="007B3278"/>
    <w:rsid w:val="007B3350"/>
    <w:rsid w:val="007B35B9"/>
    <w:rsid w:val="007B36C7"/>
    <w:rsid w:val="007B3A5C"/>
    <w:rsid w:val="007B3BB8"/>
    <w:rsid w:val="007B3BD0"/>
    <w:rsid w:val="007B4030"/>
    <w:rsid w:val="007B4967"/>
    <w:rsid w:val="007B4CB0"/>
    <w:rsid w:val="007B4EAA"/>
    <w:rsid w:val="007B5186"/>
    <w:rsid w:val="007B5813"/>
    <w:rsid w:val="007B59EE"/>
    <w:rsid w:val="007B5A9C"/>
    <w:rsid w:val="007B5E8F"/>
    <w:rsid w:val="007B6ECF"/>
    <w:rsid w:val="007B7286"/>
    <w:rsid w:val="007B7677"/>
    <w:rsid w:val="007B791A"/>
    <w:rsid w:val="007C0297"/>
    <w:rsid w:val="007C0AA4"/>
    <w:rsid w:val="007C0ADD"/>
    <w:rsid w:val="007C0DC1"/>
    <w:rsid w:val="007C0E3B"/>
    <w:rsid w:val="007C0F14"/>
    <w:rsid w:val="007C0F80"/>
    <w:rsid w:val="007C10BD"/>
    <w:rsid w:val="007C113D"/>
    <w:rsid w:val="007C172B"/>
    <w:rsid w:val="007C175F"/>
    <w:rsid w:val="007C181F"/>
    <w:rsid w:val="007C1FDE"/>
    <w:rsid w:val="007C28F6"/>
    <w:rsid w:val="007C28F7"/>
    <w:rsid w:val="007C2B84"/>
    <w:rsid w:val="007C2E0B"/>
    <w:rsid w:val="007C3073"/>
    <w:rsid w:val="007C30D9"/>
    <w:rsid w:val="007C3622"/>
    <w:rsid w:val="007C380A"/>
    <w:rsid w:val="007C3A61"/>
    <w:rsid w:val="007C3D72"/>
    <w:rsid w:val="007C3DCE"/>
    <w:rsid w:val="007C41AB"/>
    <w:rsid w:val="007C4535"/>
    <w:rsid w:val="007C49BD"/>
    <w:rsid w:val="007C4A22"/>
    <w:rsid w:val="007C4ADD"/>
    <w:rsid w:val="007C5D53"/>
    <w:rsid w:val="007C60B8"/>
    <w:rsid w:val="007C6775"/>
    <w:rsid w:val="007C6B38"/>
    <w:rsid w:val="007C7034"/>
    <w:rsid w:val="007D04F3"/>
    <w:rsid w:val="007D07DF"/>
    <w:rsid w:val="007D08B0"/>
    <w:rsid w:val="007D0E4A"/>
    <w:rsid w:val="007D11D8"/>
    <w:rsid w:val="007D1632"/>
    <w:rsid w:val="007D2017"/>
    <w:rsid w:val="007D2167"/>
    <w:rsid w:val="007D2BB2"/>
    <w:rsid w:val="007D3189"/>
    <w:rsid w:val="007D35ED"/>
    <w:rsid w:val="007D3969"/>
    <w:rsid w:val="007D3CA3"/>
    <w:rsid w:val="007D3DAA"/>
    <w:rsid w:val="007D3E87"/>
    <w:rsid w:val="007D3EA3"/>
    <w:rsid w:val="007D410A"/>
    <w:rsid w:val="007D4BEB"/>
    <w:rsid w:val="007D5814"/>
    <w:rsid w:val="007D615B"/>
    <w:rsid w:val="007D67A7"/>
    <w:rsid w:val="007D6F54"/>
    <w:rsid w:val="007D70E1"/>
    <w:rsid w:val="007D724F"/>
    <w:rsid w:val="007D7359"/>
    <w:rsid w:val="007D73CA"/>
    <w:rsid w:val="007D7793"/>
    <w:rsid w:val="007D77A8"/>
    <w:rsid w:val="007D7B4C"/>
    <w:rsid w:val="007E05D0"/>
    <w:rsid w:val="007E06F6"/>
    <w:rsid w:val="007E07E2"/>
    <w:rsid w:val="007E094C"/>
    <w:rsid w:val="007E0B73"/>
    <w:rsid w:val="007E0D49"/>
    <w:rsid w:val="007E0FE4"/>
    <w:rsid w:val="007E1223"/>
    <w:rsid w:val="007E13BC"/>
    <w:rsid w:val="007E142B"/>
    <w:rsid w:val="007E151A"/>
    <w:rsid w:val="007E1694"/>
    <w:rsid w:val="007E1E7A"/>
    <w:rsid w:val="007E201C"/>
    <w:rsid w:val="007E206F"/>
    <w:rsid w:val="007E294F"/>
    <w:rsid w:val="007E29F0"/>
    <w:rsid w:val="007E2B6A"/>
    <w:rsid w:val="007E2DC0"/>
    <w:rsid w:val="007E31E4"/>
    <w:rsid w:val="007E3EAF"/>
    <w:rsid w:val="007E41B8"/>
    <w:rsid w:val="007E494D"/>
    <w:rsid w:val="007E4DD8"/>
    <w:rsid w:val="007E4EF0"/>
    <w:rsid w:val="007E4F65"/>
    <w:rsid w:val="007E5060"/>
    <w:rsid w:val="007E5346"/>
    <w:rsid w:val="007E5686"/>
    <w:rsid w:val="007E5917"/>
    <w:rsid w:val="007E596A"/>
    <w:rsid w:val="007E5AAE"/>
    <w:rsid w:val="007E5DCE"/>
    <w:rsid w:val="007E6973"/>
    <w:rsid w:val="007E6EE1"/>
    <w:rsid w:val="007E748A"/>
    <w:rsid w:val="007E76F7"/>
    <w:rsid w:val="007E787D"/>
    <w:rsid w:val="007E7A57"/>
    <w:rsid w:val="007E7B7E"/>
    <w:rsid w:val="007E7B82"/>
    <w:rsid w:val="007E7CE1"/>
    <w:rsid w:val="007F01CC"/>
    <w:rsid w:val="007F0271"/>
    <w:rsid w:val="007F04E2"/>
    <w:rsid w:val="007F076B"/>
    <w:rsid w:val="007F0849"/>
    <w:rsid w:val="007F0855"/>
    <w:rsid w:val="007F0A84"/>
    <w:rsid w:val="007F0B75"/>
    <w:rsid w:val="007F10AA"/>
    <w:rsid w:val="007F1387"/>
    <w:rsid w:val="007F18F2"/>
    <w:rsid w:val="007F1B43"/>
    <w:rsid w:val="007F1FBA"/>
    <w:rsid w:val="007F255F"/>
    <w:rsid w:val="007F2749"/>
    <w:rsid w:val="007F2E19"/>
    <w:rsid w:val="007F3A3D"/>
    <w:rsid w:val="007F3A50"/>
    <w:rsid w:val="007F3BB2"/>
    <w:rsid w:val="007F3DFD"/>
    <w:rsid w:val="007F4025"/>
    <w:rsid w:val="007F407A"/>
    <w:rsid w:val="007F48E9"/>
    <w:rsid w:val="007F4A9F"/>
    <w:rsid w:val="007F60D5"/>
    <w:rsid w:val="007F60DB"/>
    <w:rsid w:val="007F62CB"/>
    <w:rsid w:val="007F6382"/>
    <w:rsid w:val="007F644D"/>
    <w:rsid w:val="007F668D"/>
    <w:rsid w:val="007F6816"/>
    <w:rsid w:val="007F6BA3"/>
    <w:rsid w:val="007F6D35"/>
    <w:rsid w:val="007F72BE"/>
    <w:rsid w:val="007F73EE"/>
    <w:rsid w:val="007F7548"/>
    <w:rsid w:val="007F794A"/>
    <w:rsid w:val="007F7DC9"/>
    <w:rsid w:val="007F7E8B"/>
    <w:rsid w:val="00800540"/>
    <w:rsid w:val="00800B92"/>
    <w:rsid w:val="00800F3B"/>
    <w:rsid w:val="00801210"/>
    <w:rsid w:val="0080128F"/>
    <w:rsid w:val="008019DF"/>
    <w:rsid w:val="00801C1A"/>
    <w:rsid w:val="00801C59"/>
    <w:rsid w:val="00802325"/>
    <w:rsid w:val="008027A6"/>
    <w:rsid w:val="00802BDA"/>
    <w:rsid w:val="00802CBF"/>
    <w:rsid w:val="00802DE4"/>
    <w:rsid w:val="008032FD"/>
    <w:rsid w:val="00803744"/>
    <w:rsid w:val="00803AF8"/>
    <w:rsid w:val="00804324"/>
    <w:rsid w:val="00804386"/>
    <w:rsid w:val="00804AEB"/>
    <w:rsid w:val="00804B1B"/>
    <w:rsid w:val="00804F5D"/>
    <w:rsid w:val="008056BF"/>
    <w:rsid w:val="0080580B"/>
    <w:rsid w:val="00805AD2"/>
    <w:rsid w:val="00805B99"/>
    <w:rsid w:val="00805C4C"/>
    <w:rsid w:val="00805C80"/>
    <w:rsid w:val="00805DED"/>
    <w:rsid w:val="008060A1"/>
    <w:rsid w:val="008063B2"/>
    <w:rsid w:val="00806A93"/>
    <w:rsid w:val="00806E1E"/>
    <w:rsid w:val="00807085"/>
    <w:rsid w:val="00807730"/>
    <w:rsid w:val="00807927"/>
    <w:rsid w:val="00807952"/>
    <w:rsid w:val="00807C8D"/>
    <w:rsid w:val="00807D07"/>
    <w:rsid w:val="00807D77"/>
    <w:rsid w:val="00807F90"/>
    <w:rsid w:val="008100ED"/>
    <w:rsid w:val="0081063D"/>
    <w:rsid w:val="00810798"/>
    <w:rsid w:val="00810967"/>
    <w:rsid w:val="00810F28"/>
    <w:rsid w:val="0081127F"/>
    <w:rsid w:val="00811949"/>
    <w:rsid w:val="00811B7D"/>
    <w:rsid w:val="00811F7B"/>
    <w:rsid w:val="008123D5"/>
    <w:rsid w:val="00812480"/>
    <w:rsid w:val="008124C4"/>
    <w:rsid w:val="008126A1"/>
    <w:rsid w:val="008126E8"/>
    <w:rsid w:val="00812B3B"/>
    <w:rsid w:val="00812C2F"/>
    <w:rsid w:val="00812D2B"/>
    <w:rsid w:val="008130EE"/>
    <w:rsid w:val="008133D2"/>
    <w:rsid w:val="00813511"/>
    <w:rsid w:val="008139C0"/>
    <w:rsid w:val="00813DCC"/>
    <w:rsid w:val="0081465A"/>
    <w:rsid w:val="00814C12"/>
    <w:rsid w:val="00814D22"/>
    <w:rsid w:val="00814DCA"/>
    <w:rsid w:val="008150DD"/>
    <w:rsid w:val="00815144"/>
    <w:rsid w:val="0081553F"/>
    <w:rsid w:val="00815580"/>
    <w:rsid w:val="00815785"/>
    <w:rsid w:val="008158BA"/>
    <w:rsid w:val="00815FBF"/>
    <w:rsid w:val="00816200"/>
    <w:rsid w:val="008166B2"/>
    <w:rsid w:val="0081679C"/>
    <w:rsid w:val="008167B0"/>
    <w:rsid w:val="00817731"/>
    <w:rsid w:val="00817827"/>
    <w:rsid w:val="00817E12"/>
    <w:rsid w:val="00817E1C"/>
    <w:rsid w:val="00817E5A"/>
    <w:rsid w:val="00817E66"/>
    <w:rsid w:val="00817FA0"/>
    <w:rsid w:val="00820158"/>
    <w:rsid w:val="00820741"/>
    <w:rsid w:val="00820860"/>
    <w:rsid w:val="00820969"/>
    <w:rsid w:val="00820DFD"/>
    <w:rsid w:val="008215B8"/>
    <w:rsid w:val="00821DDC"/>
    <w:rsid w:val="0082201C"/>
    <w:rsid w:val="008220E0"/>
    <w:rsid w:val="008220FF"/>
    <w:rsid w:val="00822158"/>
    <w:rsid w:val="008221C2"/>
    <w:rsid w:val="0082258A"/>
    <w:rsid w:val="008226D8"/>
    <w:rsid w:val="0082288D"/>
    <w:rsid w:val="008230ED"/>
    <w:rsid w:val="00823248"/>
    <w:rsid w:val="0082330D"/>
    <w:rsid w:val="00823487"/>
    <w:rsid w:val="008234C7"/>
    <w:rsid w:val="00823539"/>
    <w:rsid w:val="008238B0"/>
    <w:rsid w:val="00823D04"/>
    <w:rsid w:val="0082412B"/>
    <w:rsid w:val="008242D2"/>
    <w:rsid w:val="008244D5"/>
    <w:rsid w:val="0082474B"/>
    <w:rsid w:val="00825033"/>
    <w:rsid w:val="008252B6"/>
    <w:rsid w:val="00825783"/>
    <w:rsid w:val="00825855"/>
    <w:rsid w:val="008258AF"/>
    <w:rsid w:val="00825B84"/>
    <w:rsid w:val="00826137"/>
    <w:rsid w:val="008262E5"/>
    <w:rsid w:val="008264A7"/>
    <w:rsid w:val="00826E30"/>
    <w:rsid w:val="00827D50"/>
    <w:rsid w:val="00827DE0"/>
    <w:rsid w:val="00830209"/>
    <w:rsid w:val="008303FF"/>
    <w:rsid w:val="008305E1"/>
    <w:rsid w:val="00830DD3"/>
    <w:rsid w:val="0083195F"/>
    <w:rsid w:val="008322E3"/>
    <w:rsid w:val="0083242B"/>
    <w:rsid w:val="0083284B"/>
    <w:rsid w:val="00832922"/>
    <w:rsid w:val="00832B3F"/>
    <w:rsid w:val="00832C51"/>
    <w:rsid w:val="00832CFF"/>
    <w:rsid w:val="00832FC4"/>
    <w:rsid w:val="0083330A"/>
    <w:rsid w:val="00833382"/>
    <w:rsid w:val="0083342B"/>
    <w:rsid w:val="0083370B"/>
    <w:rsid w:val="00833E4E"/>
    <w:rsid w:val="00834166"/>
    <w:rsid w:val="0083433B"/>
    <w:rsid w:val="008345CF"/>
    <w:rsid w:val="008348DD"/>
    <w:rsid w:val="00834988"/>
    <w:rsid w:val="00834B8F"/>
    <w:rsid w:val="00835838"/>
    <w:rsid w:val="00835864"/>
    <w:rsid w:val="008358C7"/>
    <w:rsid w:val="00835C30"/>
    <w:rsid w:val="00835FDB"/>
    <w:rsid w:val="0083663A"/>
    <w:rsid w:val="00836D07"/>
    <w:rsid w:val="00836D67"/>
    <w:rsid w:val="00836E43"/>
    <w:rsid w:val="008371B0"/>
    <w:rsid w:val="008375BC"/>
    <w:rsid w:val="008375BD"/>
    <w:rsid w:val="00837964"/>
    <w:rsid w:val="00840370"/>
    <w:rsid w:val="0084042A"/>
    <w:rsid w:val="008404FF"/>
    <w:rsid w:val="008409C5"/>
    <w:rsid w:val="00840A65"/>
    <w:rsid w:val="00840DC9"/>
    <w:rsid w:val="0084125B"/>
    <w:rsid w:val="00841527"/>
    <w:rsid w:val="0084160E"/>
    <w:rsid w:val="008419E5"/>
    <w:rsid w:val="00841CA3"/>
    <w:rsid w:val="00841CAB"/>
    <w:rsid w:val="00841FEC"/>
    <w:rsid w:val="0084222C"/>
    <w:rsid w:val="00842312"/>
    <w:rsid w:val="008431F1"/>
    <w:rsid w:val="00843533"/>
    <w:rsid w:val="00843553"/>
    <w:rsid w:val="008437AE"/>
    <w:rsid w:val="0084385F"/>
    <w:rsid w:val="008439CA"/>
    <w:rsid w:val="00843D49"/>
    <w:rsid w:val="008440E1"/>
    <w:rsid w:val="0084439A"/>
    <w:rsid w:val="00844AE2"/>
    <w:rsid w:val="0084524E"/>
    <w:rsid w:val="0084534C"/>
    <w:rsid w:val="00845830"/>
    <w:rsid w:val="00845C45"/>
    <w:rsid w:val="00845D44"/>
    <w:rsid w:val="00846051"/>
    <w:rsid w:val="008463A9"/>
    <w:rsid w:val="0084667D"/>
    <w:rsid w:val="008468BC"/>
    <w:rsid w:val="00846AF2"/>
    <w:rsid w:val="00847079"/>
    <w:rsid w:val="00847995"/>
    <w:rsid w:val="00847E8A"/>
    <w:rsid w:val="00850323"/>
    <w:rsid w:val="00850654"/>
    <w:rsid w:val="0085067C"/>
    <w:rsid w:val="00850743"/>
    <w:rsid w:val="008507E9"/>
    <w:rsid w:val="00850B77"/>
    <w:rsid w:val="00850F43"/>
    <w:rsid w:val="00850FF3"/>
    <w:rsid w:val="008511CC"/>
    <w:rsid w:val="008514D2"/>
    <w:rsid w:val="00851643"/>
    <w:rsid w:val="00851C06"/>
    <w:rsid w:val="008528C8"/>
    <w:rsid w:val="00852997"/>
    <w:rsid w:val="00852C78"/>
    <w:rsid w:val="00853193"/>
    <w:rsid w:val="008532D8"/>
    <w:rsid w:val="00853943"/>
    <w:rsid w:val="00853FCE"/>
    <w:rsid w:val="00853FF6"/>
    <w:rsid w:val="00854320"/>
    <w:rsid w:val="0085458E"/>
    <w:rsid w:val="008549FA"/>
    <w:rsid w:val="00854F67"/>
    <w:rsid w:val="00855268"/>
    <w:rsid w:val="008553BC"/>
    <w:rsid w:val="00855479"/>
    <w:rsid w:val="008555B3"/>
    <w:rsid w:val="00855CC6"/>
    <w:rsid w:val="00855E15"/>
    <w:rsid w:val="00855E4F"/>
    <w:rsid w:val="008567CF"/>
    <w:rsid w:val="008569EB"/>
    <w:rsid w:val="00856E63"/>
    <w:rsid w:val="008570FB"/>
    <w:rsid w:val="00857669"/>
    <w:rsid w:val="008577F1"/>
    <w:rsid w:val="00857DBF"/>
    <w:rsid w:val="008604A1"/>
    <w:rsid w:val="0086058E"/>
    <w:rsid w:val="00860EAA"/>
    <w:rsid w:val="00860EDF"/>
    <w:rsid w:val="00861F1B"/>
    <w:rsid w:val="0086267C"/>
    <w:rsid w:val="0086278D"/>
    <w:rsid w:val="008627E9"/>
    <w:rsid w:val="00862BBA"/>
    <w:rsid w:val="00863166"/>
    <w:rsid w:val="0086355A"/>
    <w:rsid w:val="008639DB"/>
    <w:rsid w:val="00863E4D"/>
    <w:rsid w:val="00863F15"/>
    <w:rsid w:val="00864279"/>
    <w:rsid w:val="008649D2"/>
    <w:rsid w:val="00864BE0"/>
    <w:rsid w:val="00865274"/>
    <w:rsid w:val="0086532A"/>
    <w:rsid w:val="008654A0"/>
    <w:rsid w:val="0086558B"/>
    <w:rsid w:val="00865C1A"/>
    <w:rsid w:val="00865CE3"/>
    <w:rsid w:val="00865CE5"/>
    <w:rsid w:val="00866046"/>
    <w:rsid w:val="008662EA"/>
    <w:rsid w:val="00866B82"/>
    <w:rsid w:val="008671AB"/>
    <w:rsid w:val="00867F2A"/>
    <w:rsid w:val="00870182"/>
    <w:rsid w:val="00870808"/>
    <w:rsid w:val="00870A60"/>
    <w:rsid w:val="00870B51"/>
    <w:rsid w:val="00870BF9"/>
    <w:rsid w:val="00870D97"/>
    <w:rsid w:val="00870E3D"/>
    <w:rsid w:val="008710CE"/>
    <w:rsid w:val="008711D5"/>
    <w:rsid w:val="008714F6"/>
    <w:rsid w:val="008716A6"/>
    <w:rsid w:val="0087177B"/>
    <w:rsid w:val="0087183C"/>
    <w:rsid w:val="0087191E"/>
    <w:rsid w:val="00871949"/>
    <w:rsid w:val="00872CF7"/>
    <w:rsid w:val="00872ECD"/>
    <w:rsid w:val="0087304F"/>
    <w:rsid w:val="00873514"/>
    <w:rsid w:val="00873E18"/>
    <w:rsid w:val="008741CF"/>
    <w:rsid w:val="00874463"/>
    <w:rsid w:val="008744A4"/>
    <w:rsid w:val="00874546"/>
    <w:rsid w:val="0087485C"/>
    <w:rsid w:val="00874871"/>
    <w:rsid w:val="00874E32"/>
    <w:rsid w:val="0087508D"/>
    <w:rsid w:val="0087550F"/>
    <w:rsid w:val="0087557A"/>
    <w:rsid w:val="00875595"/>
    <w:rsid w:val="008757AF"/>
    <w:rsid w:val="008758B5"/>
    <w:rsid w:val="00875A1B"/>
    <w:rsid w:val="00875A30"/>
    <w:rsid w:val="00875ADD"/>
    <w:rsid w:val="00875AFB"/>
    <w:rsid w:val="00875BDB"/>
    <w:rsid w:val="0087617A"/>
    <w:rsid w:val="00876303"/>
    <w:rsid w:val="0087643D"/>
    <w:rsid w:val="008764FF"/>
    <w:rsid w:val="008767EC"/>
    <w:rsid w:val="008776F4"/>
    <w:rsid w:val="00877955"/>
    <w:rsid w:val="00877AE7"/>
    <w:rsid w:val="008805DF"/>
    <w:rsid w:val="00880855"/>
    <w:rsid w:val="00881007"/>
    <w:rsid w:val="00881011"/>
    <w:rsid w:val="008816FB"/>
    <w:rsid w:val="008818E5"/>
    <w:rsid w:val="00881C7B"/>
    <w:rsid w:val="00881D6D"/>
    <w:rsid w:val="00881DC5"/>
    <w:rsid w:val="008825F8"/>
    <w:rsid w:val="00882943"/>
    <w:rsid w:val="00882C1A"/>
    <w:rsid w:val="00882C8F"/>
    <w:rsid w:val="00882E1A"/>
    <w:rsid w:val="00882FBD"/>
    <w:rsid w:val="008830EF"/>
    <w:rsid w:val="0088317E"/>
    <w:rsid w:val="008834AF"/>
    <w:rsid w:val="008836A2"/>
    <w:rsid w:val="00883C81"/>
    <w:rsid w:val="00883E81"/>
    <w:rsid w:val="00884189"/>
    <w:rsid w:val="008846B6"/>
    <w:rsid w:val="00884A4D"/>
    <w:rsid w:val="00884CCD"/>
    <w:rsid w:val="00884DB1"/>
    <w:rsid w:val="00885135"/>
    <w:rsid w:val="008851FD"/>
    <w:rsid w:val="00885257"/>
    <w:rsid w:val="00885E92"/>
    <w:rsid w:val="008860BA"/>
    <w:rsid w:val="008860BD"/>
    <w:rsid w:val="00886963"/>
    <w:rsid w:val="00886965"/>
    <w:rsid w:val="00886C3B"/>
    <w:rsid w:val="00886DCB"/>
    <w:rsid w:val="00886DD1"/>
    <w:rsid w:val="008871F4"/>
    <w:rsid w:val="0088744C"/>
    <w:rsid w:val="00887480"/>
    <w:rsid w:val="00887749"/>
    <w:rsid w:val="00887839"/>
    <w:rsid w:val="00890046"/>
    <w:rsid w:val="008901A5"/>
    <w:rsid w:val="008904B5"/>
    <w:rsid w:val="00890690"/>
    <w:rsid w:val="008908D9"/>
    <w:rsid w:val="008911E8"/>
    <w:rsid w:val="00891AA8"/>
    <w:rsid w:val="008924CE"/>
    <w:rsid w:val="008928EB"/>
    <w:rsid w:val="00892946"/>
    <w:rsid w:val="00892B5E"/>
    <w:rsid w:val="00893728"/>
    <w:rsid w:val="0089375D"/>
    <w:rsid w:val="00893E0E"/>
    <w:rsid w:val="0089430A"/>
    <w:rsid w:val="00894314"/>
    <w:rsid w:val="00894485"/>
    <w:rsid w:val="00894791"/>
    <w:rsid w:val="00894B43"/>
    <w:rsid w:val="00894B6B"/>
    <w:rsid w:val="00894CBE"/>
    <w:rsid w:val="00894ED2"/>
    <w:rsid w:val="00894EEC"/>
    <w:rsid w:val="00895725"/>
    <w:rsid w:val="00895B87"/>
    <w:rsid w:val="00895C98"/>
    <w:rsid w:val="00895CA4"/>
    <w:rsid w:val="00895FB2"/>
    <w:rsid w:val="0089623B"/>
    <w:rsid w:val="008963BD"/>
    <w:rsid w:val="00897785"/>
    <w:rsid w:val="008977FD"/>
    <w:rsid w:val="00897902"/>
    <w:rsid w:val="00897F88"/>
    <w:rsid w:val="008A0199"/>
    <w:rsid w:val="008A0896"/>
    <w:rsid w:val="008A08A0"/>
    <w:rsid w:val="008A08FF"/>
    <w:rsid w:val="008A0EF6"/>
    <w:rsid w:val="008A134F"/>
    <w:rsid w:val="008A17B6"/>
    <w:rsid w:val="008A2B2C"/>
    <w:rsid w:val="008A2D16"/>
    <w:rsid w:val="008A2F62"/>
    <w:rsid w:val="008A2FF2"/>
    <w:rsid w:val="008A34AB"/>
    <w:rsid w:val="008A3747"/>
    <w:rsid w:val="008A4648"/>
    <w:rsid w:val="008A46A2"/>
    <w:rsid w:val="008A4A63"/>
    <w:rsid w:val="008A4CE0"/>
    <w:rsid w:val="008A4FC8"/>
    <w:rsid w:val="008A510B"/>
    <w:rsid w:val="008A5996"/>
    <w:rsid w:val="008A5C0D"/>
    <w:rsid w:val="008A6179"/>
    <w:rsid w:val="008A618C"/>
    <w:rsid w:val="008A6354"/>
    <w:rsid w:val="008A64DF"/>
    <w:rsid w:val="008A6A1A"/>
    <w:rsid w:val="008A78C3"/>
    <w:rsid w:val="008A7A28"/>
    <w:rsid w:val="008A7DA0"/>
    <w:rsid w:val="008A7F8F"/>
    <w:rsid w:val="008B02B0"/>
    <w:rsid w:val="008B0319"/>
    <w:rsid w:val="008B0507"/>
    <w:rsid w:val="008B07E7"/>
    <w:rsid w:val="008B0888"/>
    <w:rsid w:val="008B0893"/>
    <w:rsid w:val="008B0C87"/>
    <w:rsid w:val="008B0EEB"/>
    <w:rsid w:val="008B1030"/>
    <w:rsid w:val="008B10F1"/>
    <w:rsid w:val="008B138E"/>
    <w:rsid w:val="008B19C6"/>
    <w:rsid w:val="008B1F1F"/>
    <w:rsid w:val="008B1FF6"/>
    <w:rsid w:val="008B2470"/>
    <w:rsid w:val="008B326A"/>
    <w:rsid w:val="008B335B"/>
    <w:rsid w:val="008B381E"/>
    <w:rsid w:val="008B3CEF"/>
    <w:rsid w:val="008B484D"/>
    <w:rsid w:val="008B4881"/>
    <w:rsid w:val="008B515D"/>
    <w:rsid w:val="008B5ABA"/>
    <w:rsid w:val="008B5D07"/>
    <w:rsid w:val="008B605C"/>
    <w:rsid w:val="008B6D9D"/>
    <w:rsid w:val="008B7221"/>
    <w:rsid w:val="008B73B4"/>
    <w:rsid w:val="008B7483"/>
    <w:rsid w:val="008B761D"/>
    <w:rsid w:val="008B7C32"/>
    <w:rsid w:val="008C019C"/>
    <w:rsid w:val="008C0217"/>
    <w:rsid w:val="008C038D"/>
    <w:rsid w:val="008C0A80"/>
    <w:rsid w:val="008C1CDA"/>
    <w:rsid w:val="008C1EF2"/>
    <w:rsid w:val="008C22C1"/>
    <w:rsid w:val="008C233E"/>
    <w:rsid w:val="008C27A9"/>
    <w:rsid w:val="008C2A37"/>
    <w:rsid w:val="008C2E7F"/>
    <w:rsid w:val="008C3165"/>
    <w:rsid w:val="008C343A"/>
    <w:rsid w:val="008C374B"/>
    <w:rsid w:val="008C379A"/>
    <w:rsid w:val="008C3B29"/>
    <w:rsid w:val="008C3B44"/>
    <w:rsid w:val="008C3C87"/>
    <w:rsid w:val="008C42A3"/>
    <w:rsid w:val="008C42AB"/>
    <w:rsid w:val="008C42C0"/>
    <w:rsid w:val="008C45AF"/>
    <w:rsid w:val="008C469D"/>
    <w:rsid w:val="008C4B3A"/>
    <w:rsid w:val="008C4BFF"/>
    <w:rsid w:val="008C4CD3"/>
    <w:rsid w:val="008C4D2B"/>
    <w:rsid w:val="008C55E8"/>
    <w:rsid w:val="008C58DA"/>
    <w:rsid w:val="008C5F92"/>
    <w:rsid w:val="008C62DE"/>
    <w:rsid w:val="008C640A"/>
    <w:rsid w:val="008C64E6"/>
    <w:rsid w:val="008C66E6"/>
    <w:rsid w:val="008C672E"/>
    <w:rsid w:val="008C6B57"/>
    <w:rsid w:val="008C6C5D"/>
    <w:rsid w:val="008C6CE8"/>
    <w:rsid w:val="008C7090"/>
    <w:rsid w:val="008C723F"/>
    <w:rsid w:val="008C729E"/>
    <w:rsid w:val="008C7720"/>
    <w:rsid w:val="008C79C0"/>
    <w:rsid w:val="008C7A26"/>
    <w:rsid w:val="008C7CF3"/>
    <w:rsid w:val="008D04AF"/>
    <w:rsid w:val="008D076A"/>
    <w:rsid w:val="008D09B9"/>
    <w:rsid w:val="008D0C6F"/>
    <w:rsid w:val="008D0D4D"/>
    <w:rsid w:val="008D0E05"/>
    <w:rsid w:val="008D0EDB"/>
    <w:rsid w:val="008D1180"/>
    <w:rsid w:val="008D1447"/>
    <w:rsid w:val="008D1484"/>
    <w:rsid w:val="008D15EA"/>
    <w:rsid w:val="008D19E7"/>
    <w:rsid w:val="008D2078"/>
    <w:rsid w:val="008D2640"/>
    <w:rsid w:val="008D2ADD"/>
    <w:rsid w:val="008D2CBC"/>
    <w:rsid w:val="008D3565"/>
    <w:rsid w:val="008D357D"/>
    <w:rsid w:val="008D38E7"/>
    <w:rsid w:val="008D3B15"/>
    <w:rsid w:val="008D3DB9"/>
    <w:rsid w:val="008D412E"/>
    <w:rsid w:val="008D4220"/>
    <w:rsid w:val="008D4942"/>
    <w:rsid w:val="008D4A23"/>
    <w:rsid w:val="008D4D5C"/>
    <w:rsid w:val="008D4DBB"/>
    <w:rsid w:val="008D4FBF"/>
    <w:rsid w:val="008D5C75"/>
    <w:rsid w:val="008D5CC3"/>
    <w:rsid w:val="008D5FEF"/>
    <w:rsid w:val="008D609E"/>
    <w:rsid w:val="008D64CD"/>
    <w:rsid w:val="008D67F0"/>
    <w:rsid w:val="008D6A08"/>
    <w:rsid w:val="008D6D79"/>
    <w:rsid w:val="008D6DDE"/>
    <w:rsid w:val="008D6E80"/>
    <w:rsid w:val="008D6FAD"/>
    <w:rsid w:val="008D759E"/>
    <w:rsid w:val="008D7912"/>
    <w:rsid w:val="008D7A5B"/>
    <w:rsid w:val="008D7A8B"/>
    <w:rsid w:val="008D7CAB"/>
    <w:rsid w:val="008E0313"/>
    <w:rsid w:val="008E03A0"/>
    <w:rsid w:val="008E06A3"/>
    <w:rsid w:val="008E0AA7"/>
    <w:rsid w:val="008E0D79"/>
    <w:rsid w:val="008E0EAA"/>
    <w:rsid w:val="008E0EBB"/>
    <w:rsid w:val="008E119C"/>
    <w:rsid w:val="008E11AC"/>
    <w:rsid w:val="008E1523"/>
    <w:rsid w:val="008E1864"/>
    <w:rsid w:val="008E262E"/>
    <w:rsid w:val="008E2640"/>
    <w:rsid w:val="008E29B5"/>
    <w:rsid w:val="008E29D4"/>
    <w:rsid w:val="008E2BA2"/>
    <w:rsid w:val="008E2C20"/>
    <w:rsid w:val="008E2C7D"/>
    <w:rsid w:val="008E2E8B"/>
    <w:rsid w:val="008E2F88"/>
    <w:rsid w:val="008E3033"/>
    <w:rsid w:val="008E3078"/>
    <w:rsid w:val="008E3808"/>
    <w:rsid w:val="008E3A09"/>
    <w:rsid w:val="008E3B76"/>
    <w:rsid w:val="008E3C4C"/>
    <w:rsid w:val="008E3F6B"/>
    <w:rsid w:val="008E4072"/>
    <w:rsid w:val="008E49D3"/>
    <w:rsid w:val="008E530D"/>
    <w:rsid w:val="008E551C"/>
    <w:rsid w:val="008E594E"/>
    <w:rsid w:val="008E5BA9"/>
    <w:rsid w:val="008E6038"/>
    <w:rsid w:val="008E6559"/>
    <w:rsid w:val="008E6794"/>
    <w:rsid w:val="008E6C5A"/>
    <w:rsid w:val="008E767D"/>
    <w:rsid w:val="008E7B2F"/>
    <w:rsid w:val="008F03E1"/>
    <w:rsid w:val="008F0AF0"/>
    <w:rsid w:val="008F0CB3"/>
    <w:rsid w:val="008F111B"/>
    <w:rsid w:val="008F1377"/>
    <w:rsid w:val="008F16C6"/>
    <w:rsid w:val="008F18DE"/>
    <w:rsid w:val="008F1A1A"/>
    <w:rsid w:val="008F1CE3"/>
    <w:rsid w:val="008F1F84"/>
    <w:rsid w:val="008F1FF2"/>
    <w:rsid w:val="008F2002"/>
    <w:rsid w:val="008F20BF"/>
    <w:rsid w:val="008F268A"/>
    <w:rsid w:val="008F29BF"/>
    <w:rsid w:val="008F2B7F"/>
    <w:rsid w:val="008F2DDB"/>
    <w:rsid w:val="008F304D"/>
    <w:rsid w:val="008F3865"/>
    <w:rsid w:val="008F3D11"/>
    <w:rsid w:val="008F3FAC"/>
    <w:rsid w:val="008F43AE"/>
    <w:rsid w:val="008F4A20"/>
    <w:rsid w:val="008F4BA8"/>
    <w:rsid w:val="008F4C51"/>
    <w:rsid w:val="008F56CE"/>
    <w:rsid w:val="008F5742"/>
    <w:rsid w:val="008F59FC"/>
    <w:rsid w:val="008F5BA7"/>
    <w:rsid w:val="008F5F18"/>
    <w:rsid w:val="008F5FDE"/>
    <w:rsid w:val="008F6224"/>
    <w:rsid w:val="008F6A9B"/>
    <w:rsid w:val="008F6EA8"/>
    <w:rsid w:val="008F71B8"/>
    <w:rsid w:val="008F7332"/>
    <w:rsid w:val="008F746C"/>
    <w:rsid w:val="008F74DD"/>
    <w:rsid w:val="008F768B"/>
    <w:rsid w:val="009001DA"/>
    <w:rsid w:val="00900208"/>
    <w:rsid w:val="0090028B"/>
    <w:rsid w:val="0090049D"/>
    <w:rsid w:val="009007D7"/>
    <w:rsid w:val="00900A58"/>
    <w:rsid w:val="00900B41"/>
    <w:rsid w:val="00900B8D"/>
    <w:rsid w:val="0090164D"/>
    <w:rsid w:val="00901F48"/>
    <w:rsid w:val="00902017"/>
    <w:rsid w:val="0090251F"/>
    <w:rsid w:val="00902912"/>
    <w:rsid w:val="0090367F"/>
    <w:rsid w:val="00903B4B"/>
    <w:rsid w:val="00903FA0"/>
    <w:rsid w:val="00904119"/>
    <w:rsid w:val="00904234"/>
    <w:rsid w:val="009042E2"/>
    <w:rsid w:val="0090433E"/>
    <w:rsid w:val="0090439F"/>
    <w:rsid w:val="0090477F"/>
    <w:rsid w:val="00904A56"/>
    <w:rsid w:val="00904BBE"/>
    <w:rsid w:val="00904E71"/>
    <w:rsid w:val="00905740"/>
    <w:rsid w:val="00905889"/>
    <w:rsid w:val="00905914"/>
    <w:rsid w:val="00905D4A"/>
    <w:rsid w:val="00905D83"/>
    <w:rsid w:val="00905E24"/>
    <w:rsid w:val="00905F6C"/>
    <w:rsid w:val="009067FB"/>
    <w:rsid w:val="00906A3F"/>
    <w:rsid w:val="00906CEE"/>
    <w:rsid w:val="00906CF8"/>
    <w:rsid w:val="00906D9F"/>
    <w:rsid w:val="009073FC"/>
    <w:rsid w:val="009078A9"/>
    <w:rsid w:val="00907C22"/>
    <w:rsid w:val="00907EEE"/>
    <w:rsid w:val="00910475"/>
    <w:rsid w:val="00910814"/>
    <w:rsid w:val="00910912"/>
    <w:rsid w:val="00910A54"/>
    <w:rsid w:val="0091143C"/>
    <w:rsid w:val="009114D6"/>
    <w:rsid w:val="0091171D"/>
    <w:rsid w:val="00911ADB"/>
    <w:rsid w:val="00911C4B"/>
    <w:rsid w:val="00911EEE"/>
    <w:rsid w:val="00912269"/>
    <w:rsid w:val="00912273"/>
    <w:rsid w:val="00912D3D"/>
    <w:rsid w:val="00912FB9"/>
    <w:rsid w:val="0091375A"/>
    <w:rsid w:val="00913BEB"/>
    <w:rsid w:val="009144DE"/>
    <w:rsid w:val="009146A8"/>
    <w:rsid w:val="009147C0"/>
    <w:rsid w:val="009147C1"/>
    <w:rsid w:val="00915151"/>
    <w:rsid w:val="00915362"/>
    <w:rsid w:val="00915AF4"/>
    <w:rsid w:val="00915D61"/>
    <w:rsid w:val="00915FA2"/>
    <w:rsid w:val="00916379"/>
    <w:rsid w:val="009168B1"/>
    <w:rsid w:val="00916A91"/>
    <w:rsid w:val="00916BAB"/>
    <w:rsid w:val="00916BDA"/>
    <w:rsid w:val="0091753A"/>
    <w:rsid w:val="009175A4"/>
    <w:rsid w:val="00917A30"/>
    <w:rsid w:val="009203F2"/>
    <w:rsid w:val="0092074C"/>
    <w:rsid w:val="00920C21"/>
    <w:rsid w:val="00920C5F"/>
    <w:rsid w:val="0092140C"/>
    <w:rsid w:val="00921A80"/>
    <w:rsid w:val="00921DB6"/>
    <w:rsid w:val="009220C6"/>
    <w:rsid w:val="00922230"/>
    <w:rsid w:val="00922235"/>
    <w:rsid w:val="00922703"/>
    <w:rsid w:val="009228D5"/>
    <w:rsid w:val="00923089"/>
    <w:rsid w:val="00923602"/>
    <w:rsid w:val="00923ACE"/>
    <w:rsid w:val="00923B41"/>
    <w:rsid w:val="00923D53"/>
    <w:rsid w:val="00924226"/>
    <w:rsid w:val="0092450A"/>
    <w:rsid w:val="009245EF"/>
    <w:rsid w:val="00924E4A"/>
    <w:rsid w:val="00924EC1"/>
    <w:rsid w:val="00924F14"/>
    <w:rsid w:val="00925144"/>
    <w:rsid w:val="009258F8"/>
    <w:rsid w:val="00925D56"/>
    <w:rsid w:val="00926222"/>
    <w:rsid w:val="0092655F"/>
    <w:rsid w:val="0092663F"/>
    <w:rsid w:val="00926CC2"/>
    <w:rsid w:val="009270A3"/>
    <w:rsid w:val="00927374"/>
    <w:rsid w:val="009276DA"/>
    <w:rsid w:val="009279B5"/>
    <w:rsid w:val="00930190"/>
    <w:rsid w:val="009305F5"/>
    <w:rsid w:val="0093081F"/>
    <w:rsid w:val="00930A87"/>
    <w:rsid w:val="009313AE"/>
    <w:rsid w:val="00931673"/>
    <w:rsid w:val="00931807"/>
    <w:rsid w:val="009318D9"/>
    <w:rsid w:val="009318F3"/>
    <w:rsid w:val="0093193C"/>
    <w:rsid w:val="00931C33"/>
    <w:rsid w:val="00931EB7"/>
    <w:rsid w:val="00931F77"/>
    <w:rsid w:val="009320C5"/>
    <w:rsid w:val="00932267"/>
    <w:rsid w:val="009322B5"/>
    <w:rsid w:val="009325B4"/>
    <w:rsid w:val="009329F1"/>
    <w:rsid w:val="00932B9B"/>
    <w:rsid w:val="00932E8C"/>
    <w:rsid w:val="00932F01"/>
    <w:rsid w:val="00932F28"/>
    <w:rsid w:val="00933147"/>
    <w:rsid w:val="00933908"/>
    <w:rsid w:val="009339F0"/>
    <w:rsid w:val="00933CDE"/>
    <w:rsid w:val="00933D07"/>
    <w:rsid w:val="00933F9B"/>
    <w:rsid w:val="00934123"/>
    <w:rsid w:val="00934291"/>
    <w:rsid w:val="0093467F"/>
    <w:rsid w:val="00934772"/>
    <w:rsid w:val="00934A1F"/>
    <w:rsid w:val="00934A77"/>
    <w:rsid w:val="00934BE9"/>
    <w:rsid w:val="00934C4E"/>
    <w:rsid w:val="00934D7E"/>
    <w:rsid w:val="009351A9"/>
    <w:rsid w:val="009352F5"/>
    <w:rsid w:val="00935314"/>
    <w:rsid w:val="00935774"/>
    <w:rsid w:val="009358DB"/>
    <w:rsid w:val="00935BE9"/>
    <w:rsid w:val="00935F31"/>
    <w:rsid w:val="00936521"/>
    <w:rsid w:val="0093666A"/>
    <w:rsid w:val="00936EA3"/>
    <w:rsid w:val="0093709C"/>
    <w:rsid w:val="0093714B"/>
    <w:rsid w:val="009372E5"/>
    <w:rsid w:val="00937845"/>
    <w:rsid w:val="00937CB8"/>
    <w:rsid w:val="00937FEB"/>
    <w:rsid w:val="00940260"/>
    <w:rsid w:val="00940347"/>
    <w:rsid w:val="00940B72"/>
    <w:rsid w:val="00940F30"/>
    <w:rsid w:val="00941516"/>
    <w:rsid w:val="00941770"/>
    <w:rsid w:val="0094213D"/>
    <w:rsid w:val="00942548"/>
    <w:rsid w:val="00942562"/>
    <w:rsid w:val="00942802"/>
    <w:rsid w:val="00942969"/>
    <w:rsid w:val="00942E3D"/>
    <w:rsid w:val="00942F88"/>
    <w:rsid w:val="009434E2"/>
    <w:rsid w:val="00943558"/>
    <w:rsid w:val="009435EC"/>
    <w:rsid w:val="00943711"/>
    <w:rsid w:val="00943793"/>
    <w:rsid w:val="0094385A"/>
    <w:rsid w:val="00943A50"/>
    <w:rsid w:val="00943C63"/>
    <w:rsid w:val="00943C6E"/>
    <w:rsid w:val="00943ECB"/>
    <w:rsid w:val="0094447F"/>
    <w:rsid w:val="0094458B"/>
    <w:rsid w:val="0094486A"/>
    <w:rsid w:val="00944918"/>
    <w:rsid w:val="00944A27"/>
    <w:rsid w:val="00944EAF"/>
    <w:rsid w:val="0094520F"/>
    <w:rsid w:val="009455D5"/>
    <w:rsid w:val="009456FD"/>
    <w:rsid w:val="009457B7"/>
    <w:rsid w:val="00945D95"/>
    <w:rsid w:val="00946098"/>
    <w:rsid w:val="00946227"/>
    <w:rsid w:val="0094649F"/>
    <w:rsid w:val="00946777"/>
    <w:rsid w:val="00946ADF"/>
    <w:rsid w:val="00946BED"/>
    <w:rsid w:val="009471F7"/>
    <w:rsid w:val="009472A9"/>
    <w:rsid w:val="00947650"/>
    <w:rsid w:val="00947B16"/>
    <w:rsid w:val="00947BFB"/>
    <w:rsid w:val="00947DE6"/>
    <w:rsid w:val="00947E51"/>
    <w:rsid w:val="00950812"/>
    <w:rsid w:val="009509A5"/>
    <w:rsid w:val="00950FB4"/>
    <w:rsid w:val="0095130E"/>
    <w:rsid w:val="0095135B"/>
    <w:rsid w:val="009514DA"/>
    <w:rsid w:val="00951534"/>
    <w:rsid w:val="00951BCA"/>
    <w:rsid w:val="00951D45"/>
    <w:rsid w:val="00951F7F"/>
    <w:rsid w:val="00951FA8"/>
    <w:rsid w:val="0095244D"/>
    <w:rsid w:val="009524E0"/>
    <w:rsid w:val="0095261F"/>
    <w:rsid w:val="00952621"/>
    <w:rsid w:val="009526B0"/>
    <w:rsid w:val="00952850"/>
    <w:rsid w:val="00953248"/>
    <w:rsid w:val="00953305"/>
    <w:rsid w:val="009533B1"/>
    <w:rsid w:val="009535B9"/>
    <w:rsid w:val="009535BF"/>
    <w:rsid w:val="009536F1"/>
    <w:rsid w:val="00953F51"/>
    <w:rsid w:val="00953FCA"/>
    <w:rsid w:val="009541F1"/>
    <w:rsid w:val="0095446F"/>
    <w:rsid w:val="009545EB"/>
    <w:rsid w:val="00954749"/>
    <w:rsid w:val="00954A7A"/>
    <w:rsid w:val="00954DE2"/>
    <w:rsid w:val="00954E3C"/>
    <w:rsid w:val="00955197"/>
    <w:rsid w:val="009551D2"/>
    <w:rsid w:val="00955439"/>
    <w:rsid w:val="00956324"/>
    <w:rsid w:val="00956526"/>
    <w:rsid w:val="00956A3B"/>
    <w:rsid w:val="00956A82"/>
    <w:rsid w:val="00956DAF"/>
    <w:rsid w:val="00956F00"/>
    <w:rsid w:val="00956FE0"/>
    <w:rsid w:val="00957057"/>
    <w:rsid w:val="009575C7"/>
    <w:rsid w:val="00957BFA"/>
    <w:rsid w:val="00957D4A"/>
    <w:rsid w:val="00957DCF"/>
    <w:rsid w:val="009603C7"/>
    <w:rsid w:val="0096085B"/>
    <w:rsid w:val="00960E1A"/>
    <w:rsid w:val="00961612"/>
    <w:rsid w:val="0096164B"/>
    <w:rsid w:val="00961741"/>
    <w:rsid w:val="00961937"/>
    <w:rsid w:val="009619D1"/>
    <w:rsid w:val="00962364"/>
    <w:rsid w:val="00962A7B"/>
    <w:rsid w:val="00962B83"/>
    <w:rsid w:val="00962DAB"/>
    <w:rsid w:val="00963331"/>
    <w:rsid w:val="0096350D"/>
    <w:rsid w:val="00963904"/>
    <w:rsid w:val="00963CD6"/>
    <w:rsid w:val="00963E05"/>
    <w:rsid w:val="00963F4C"/>
    <w:rsid w:val="00963F81"/>
    <w:rsid w:val="00964398"/>
    <w:rsid w:val="00964632"/>
    <w:rsid w:val="009646A9"/>
    <w:rsid w:val="009647CA"/>
    <w:rsid w:val="00964D4B"/>
    <w:rsid w:val="00965052"/>
    <w:rsid w:val="0096510D"/>
    <w:rsid w:val="0096545B"/>
    <w:rsid w:val="0096566C"/>
    <w:rsid w:val="00965776"/>
    <w:rsid w:val="009659EB"/>
    <w:rsid w:val="00965A57"/>
    <w:rsid w:val="009663F9"/>
    <w:rsid w:val="0096652D"/>
    <w:rsid w:val="00966A47"/>
    <w:rsid w:val="0096701C"/>
    <w:rsid w:val="00967188"/>
    <w:rsid w:val="00967268"/>
    <w:rsid w:val="009672C9"/>
    <w:rsid w:val="00967485"/>
    <w:rsid w:val="0096779C"/>
    <w:rsid w:val="00967BBB"/>
    <w:rsid w:val="00967C70"/>
    <w:rsid w:val="00970493"/>
    <w:rsid w:val="009704D7"/>
    <w:rsid w:val="00970625"/>
    <w:rsid w:val="009709FD"/>
    <w:rsid w:val="00970B1A"/>
    <w:rsid w:val="00970B90"/>
    <w:rsid w:val="00971217"/>
    <w:rsid w:val="00971220"/>
    <w:rsid w:val="009712E1"/>
    <w:rsid w:val="00971564"/>
    <w:rsid w:val="00971665"/>
    <w:rsid w:val="009719C3"/>
    <w:rsid w:val="00971E3D"/>
    <w:rsid w:val="0097226F"/>
    <w:rsid w:val="0097280B"/>
    <w:rsid w:val="00972ADC"/>
    <w:rsid w:val="00972C13"/>
    <w:rsid w:val="00972F64"/>
    <w:rsid w:val="009731EF"/>
    <w:rsid w:val="009734F5"/>
    <w:rsid w:val="00973D0E"/>
    <w:rsid w:val="00973F1A"/>
    <w:rsid w:val="00973F52"/>
    <w:rsid w:val="00973FA0"/>
    <w:rsid w:val="0097416D"/>
    <w:rsid w:val="009743DE"/>
    <w:rsid w:val="00974407"/>
    <w:rsid w:val="00974C23"/>
    <w:rsid w:val="00975E58"/>
    <w:rsid w:val="00976215"/>
    <w:rsid w:val="009762B9"/>
    <w:rsid w:val="0097660B"/>
    <w:rsid w:val="00976641"/>
    <w:rsid w:val="009768B7"/>
    <w:rsid w:val="00976955"/>
    <w:rsid w:val="00976A1E"/>
    <w:rsid w:val="00976D8E"/>
    <w:rsid w:val="0097707B"/>
    <w:rsid w:val="0097714E"/>
    <w:rsid w:val="00977976"/>
    <w:rsid w:val="00980009"/>
    <w:rsid w:val="00980036"/>
    <w:rsid w:val="009807A7"/>
    <w:rsid w:val="00980A57"/>
    <w:rsid w:val="009812A0"/>
    <w:rsid w:val="009813D4"/>
    <w:rsid w:val="00981A5F"/>
    <w:rsid w:val="00981F65"/>
    <w:rsid w:val="00982142"/>
    <w:rsid w:val="00982B70"/>
    <w:rsid w:val="00982FCC"/>
    <w:rsid w:val="009832C8"/>
    <w:rsid w:val="0098341F"/>
    <w:rsid w:val="009834EA"/>
    <w:rsid w:val="00983C9B"/>
    <w:rsid w:val="00983E92"/>
    <w:rsid w:val="00983F91"/>
    <w:rsid w:val="00984102"/>
    <w:rsid w:val="00984157"/>
    <w:rsid w:val="00985002"/>
    <w:rsid w:val="00985220"/>
    <w:rsid w:val="00985299"/>
    <w:rsid w:val="009852FC"/>
    <w:rsid w:val="00985662"/>
    <w:rsid w:val="009856DD"/>
    <w:rsid w:val="00985855"/>
    <w:rsid w:val="00985A1D"/>
    <w:rsid w:val="00985B1F"/>
    <w:rsid w:val="00985B91"/>
    <w:rsid w:val="00985BA5"/>
    <w:rsid w:val="00985E2A"/>
    <w:rsid w:val="00985F0E"/>
    <w:rsid w:val="00985F75"/>
    <w:rsid w:val="009861F6"/>
    <w:rsid w:val="00986607"/>
    <w:rsid w:val="009868B4"/>
    <w:rsid w:val="00986BD9"/>
    <w:rsid w:val="00986C14"/>
    <w:rsid w:val="00986F00"/>
    <w:rsid w:val="009870D4"/>
    <w:rsid w:val="00987292"/>
    <w:rsid w:val="00990306"/>
    <w:rsid w:val="009909FB"/>
    <w:rsid w:val="00990A35"/>
    <w:rsid w:val="00991230"/>
    <w:rsid w:val="00991294"/>
    <w:rsid w:val="0099145F"/>
    <w:rsid w:val="00991561"/>
    <w:rsid w:val="0099167F"/>
    <w:rsid w:val="00991726"/>
    <w:rsid w:val="0099237E"/>
    <w:rsid w:val="009929C6"/>
    <w:rsid w:val="00992B27"/>
    <w:rsid w:val="00992DC8"/>
    <w:rsid w:val="00993206"/>
    <w:rsid w:val="009932E1"/>
    <w:rsid w:val="009934A6"/>
    <w:rsid w:val="0099358B"/>
    <w:rsid w:val="009935E0"/>
    <w:rsid w:val="0099368E"/>
    <w:rsid w:val="00993AB1"/>
    <w:rsid w:val="00993ABF"/>
    <w:rsid w:val="00993B4F"/>
    <w:rsid w:val="00993B70"/>
    <w:rsid w:val="00993BDD"/>
    <w:rsid w:val="00993C4D"/>
    <w:rsid w:val="0099416E"/>
    <w:rsid w:val="0099466D"/>
    <w:rsid w:val="00994EB7"/>
    <w:rsid w:val="00995255"/>
    <w:rsid w:val="00995549"/>
    <w:rsid w:val="0099562C"/>
    <w:rsid w:val="00995EFB"/>
    <w:rsid w:val="00996084"/>
    <w:rsid w:val="009960B4"/>
    <w:rsid w:val="009962D8"/>
    <w:rsid w:val="00996388"/>
    <w:rsid w:val="0099641A"/>
    <w:rsid w:val="00996567"/>
    <w:rsid w:val="00996B98"/>
    <w:rsid w:val="00996BA2"/>
    <w:rsid w:val="00996BDA"/>
    <w:rsid w:val="00996EC8"/>
    <w:rsid w:val="009978E8"/>
    <w:rsid w:val="009979CE"/>
    <w:rsid w:val="00997A2B"/>
    <w:rsid w:val="009A01D1"/>
    <w:rsid w:val="009A02C5"/>
    <w:rsid w:val="009A05BD"/>
    <w:rsid w:val="009A0A40"/>
    <w:rsid w:val="009A0AA7"/>
    <w:rsid w:val="009A0B01"/>
    <w:rsid w:val="009A102B"/>
    <w:rsid w:val="009A105B"/>
    <w:rsid w:val="009A11C0"/>
    <w:rsid w:val="009A1F80"/>
    <w:rsid w:val="009A23B2"/>
    <w:rsid w:val="009A279F"/>
    <w:rsid w:val="009A2B44"/>
    <w:rsid w:val="009A311A"/>
    <w:rsid w:val="009A3179"/>
    <w:rsid w:val="009A36A9"/>
    <w:rsid w:val="009A37CA"/>
    <w:rsid w:val="009A3B2D"/>
    <w:rsid w:val="009A4CC6"/>
    <w:rsid w:val="009A4D95"/>
    <w:rsid w:val="009A4ED0"/>
    <w:rsid w:val="009A4F01"/>
    <w:rsid w:val="009A50E9"/>
    <w:rsid w:val="009A5757"/>
    <w:rsid w:val="009A591D"/>
    <w:rsid w:val="009A605E"/>
    <w:rsid w:val="009A6180"/>
    <w:rsid w:val="009A61DD"/>
    <w:rsid w:val="009A6709"/>
    <w:rsid w:val="009A6AAA"/>
    <w:rsid w:val="009A6EA6"/>
    <w:rsid w:val="009A73FD"/>
    <w:rsid w:val="009A7729"/>
    <w:rsid w:val="009A7F31"/>
    <w:rsid w:val="009B0A56"/>
    <w:rsid w:val="009B0BE7"/>
    <w:rsid w:val="009B0C1A"/>
    <w:rsid w:val="009B0C6D"/>
    <w:rsid w:val="009B13AE"/>
    <w:rsid w:val="009B1660"/>
    <w:rsid w:val="009B1AB3"/>
    <w:rsid w:val="009B1B9D"/>
    <w:rsid w:val="009B1CEB"/>
    <w:rsid w:val="009B2FFC"/>
    <w:rsid w:val="009B317D"/>
    <w:rsid w:val="009B358C"/>
    <w:rsid w:val="009B36E5"/>
    <w:rsid w:val="009B380C"/>
    <w:rsid w:val="009B38E2"/>
    <w:rsid w:val="009B3A35"/>
    <w:rsid w:val="009B3C3C"/>
    <w:rsid w:val="009B3E06"/>
    <w:rsid w:val="009B3F36"/>
    <w:rsid w:val="009B42F6"/>
    <w:rsid w:val="009B45DF"/>
    <w:rsid w:val="009B4807"/>
    <w:rsid w:val="009B48B7"/>
    <w:rsid w:val="009B4966"/>
    <w:rsid w:val="009B4D8A"/>
    <w:rsid w:val="009B4ED5"/>
    <w:rsid w:val="009B5516"/>
    <w:rsid w:val="009B5523"/>
    <w:rsid w:val="009B5A18"/>
    <w:rsid w:val="009B638C"/>
    <w:rsid w:val="009B6798"/>
    <w:rsid w:val="009B6CBE"/>
    <w:rsid w:val="009B704C"/>
    <w:rsid w:val="009B7B7E"/>
    <w:rsid w:val="009B7CB4"/>
    <w:rsid w:val="009B7DB6"/>
    <w:rsid w:val="009C0687"/>
    <w:rsid w:val="009C0883"/>
    <w:rsid w:val="009C0E29"/>
    <w:rsid w:val="009C1574"/>
    <w:rsid w:val="009C1C31"/>
    <w:rsid w:val="009C1E2B"/>
    <w:rsid w:val="009C20FF"/>
    <w:rsid w:val="009C22D3"/>
    <w:rsid w:val="009C2408"/>
    <w:rsid w:val="009C25BD"/>
    <w:rsid w:val="009C25D5"/>
    <w:rsid w:val="009C2853"/>
    <w:rsid w:val="009C2A9B"/>
    <w:rsid w:val="009C328B"/>
    <w:rsid w:val="009C3548"/>
    <w:rsid w:val="009C36B9"/>
    <w:rsid w:val="009C37C7"/>
    <w:rsid w:val="009C3CE5"/>
    <w:rsid w:val="009C48C2"/>
    <w:rsid w:val="009C4CE6"/>
    <w:rsid w:val="009C56CB"/>
    <w:rsid w:val="009C5C82"/>
    <w:rsid w:val="009C61AC"/>
    <w:rsid w:val="009C6CB3"/>
    <w:rsid w:val="009C74A3"/>
    <w:rsid w:val="009C7652"/>
    <w:rsid w:val="009C7680"/>
    <w:rsid w:val="009C7B0D"/>
    <w:rsid w:val="009C7C67"/>
    <w:rsid w:val="009C7CBE"/>
    <w:rsid w:val="009C7D26"/>
    <w:rsid w:val="009D0344"/>
    <w:rsid w:val="009D03FE"/>
    <w:rsid w:val="009D0766"/>
    <w:rsid w:val="009D089E"/>
    <w:rsid w:val="009D1450"/>
    <w:rsid w:val="009D192D"/>
    <w:rsid w:val="009D22A0"/>
    <w:rsid w:val="009D2361"/>
    <w:rsid w:val="009D2A79"/>
    <w:rsid w:val="009D30DD"/>
    <w:rsid w:val="009D31FB"/>
    <w:rsid w:val="009D3276"/>
    <w:rsid w:val="009D3288"/>
    <w:rsid w:val="009D329F"/>
    <w:rsid w:val="009D3DA1"/>
    <w:rsid w:val="009D4063"/>
    <w:rsid w:val="009D423D"/>
    <w:rsid w:val="009D45CF"/>
    <w:rsid w:val="009D466D"/>
    <w:rsid w:val="009D483A"/>
    <w:rsid w:val="009D4A9D"/>
    <w:rsid w:val="009D5091"/>
    <w:rsid w:val="009D5376"/>
    <w:rsid w:val="009D5464"/>
    <w:rsid w:val="009D57E0"/>
    <w:rsid w:val="009D5C03"/>
    <w:rsid w:val="009D6026"/>
    <w:rsid w:val="009D6262"/>
    <w:rsid w:val="009D686B"/>
    <w:rsid w:val="009D69D1"/>
    <w:rsid w:val="009D6D4C"/>
    <w:rsid w:val="009D705C"/>
    <w:rsid w:val="009D71E3"/>
    <w:rsid w:val="009D779F"/>
    <w:rsid w:val="009D77EA"/>
    <w:rsid w:val="009D785D"/>
    <w:rsid w:val="009D78BA"/>
    <w:rsid w:val="009D7971"/>
    <w:rsid w:val="009D7E44"/>
    <w:rsid w:val="009E0059"/>
    <w:rsid w:val="009E0282"/>
    <w:rsid w:val="009E03C0"/>
    <w:rsid w:val="009E05A6"/>
    <w:rsid w:val="009E05DD"/>
    <w:rsid w:val="009E0886"/>
    <w:rsid w:val="009E0A90"/>
    <w:rsid w:val="009E0EE9"/>
    <w:rsid w:val="009E15FA"/>
    <w:rsid w:val="009E1876"/>
    <w:rsid w:val="009E1990"/>
    <w:rsid w:val="009E19C8"/>
    <w:rsid w:val="009E1B1D"/>
    <w:rsid w:val="009E1B42"/>
    <w:rsid w:val="009E1C91"/>
    <w:rsid w:val="009E1C9A"/>
    <w:rsid w:val="009E2231"/>
    <w:rsid w:val="009E25D1"/>
    <w:rsid w:val="009E2BD1"/>
    <w:rsid w:val="009E2F1B"/>
    <w:rsid w:val="009E3059"/>
    <w:rsid w:val="009E30D2"/>
    <w:rsid w:val="009E313F"/>
    <w:rsid w:val="009E3C5A"/>
    <w:rsid w:val="009E3D8F"/>
    <w:rsid w:val="009E3F96"/>
    <w:rsid w:val="009E40E4"/>
    <w:rsid w:val="009E447C"/>
    <w:rsid w:val="009E4846"/>
    <w:rsid w:val="009E4948"/>
    <w:rsid w:val="009E4F13"/>
    <w:rsid w:val="009E509F"/>
    <w:rsid w:val="009E5CB9"/>
    <w:rsid w:val="009E63FB"/>
    <w:rsid w:val="009E6FDB"/>
    <w:rsid w:val="009E71F4"/>
    <w:rsid w:val="009E73AC"/>
    <w:rsid w:val="009E749E"/>
    <w:rsid w:val="009E7C8D"/>
    <w:rsid w:val="009E7D6C"/>
    <w:rsid w:val="009F002F"/>
    <w:rsid w:val="009F02C4"/>
    <w:rsid w:val="009F043D"/>
    <w:rsid w:val="009F0ABD"/>
    <w:rsid w:val="009F0C25"/>
    <w:rsid w:val="009F0EF2"/>
    <w:rsid w:val="009F11D4"/>
    <w:rsid w:val="009F157B"/>
    <w:rsid w:val="009F1766"/>
    <w:rsid w:val="009F1978"/>
    <w:rsid w:val="009F1BD4"/>
    <w:rsid w:val="009F1C17"/>
    <w:rsid w:val="009F1C93"/>
    <w:rsid w:val="009F2450"/>
    <w:rsid w:val="009F2567"/>
    <w:rsid w:val="009F2A30"/>
    <w:rsid w:val="009F3476"/>
    <w:rsid w:val="009F3889"/>
    <w:rsid w:val="009F38FA"/>
    <w:rsid w:val="009F3BE0"/>
    <w:rsid w:val="009F45EC"/>
    <w:rsid w:val="009F48FD"/>
    <w:rsid w:val="009F4E2F"/>
    <w:rsid w:val="009F4E52"/>
    <w:rsid w:val="009F5106"/>
    <w:rsid w:val="009F53D1"/>
    <w:rsid w:val="009F55A8"/>
    <w:rsid w:val="009F5622"/>
    <w:rsid w:val="009F56E9"/>
    <w:rsid w:val="009F5759"/>
    <w:rsid w:val="009F5A2E"/>
    <w:rsid w:val="009F5BA8"/>
    <w:rsid w:val="009F5E09"/>
    <w:rsid w:val="009F6014"/>
    <w:rsid w:val="009F626E"/>
    <w:rsid w:val="009F6951"/>
    <w:rsid w:val="009F69D4"/>
    <w:rsid w:val="009F6EEB"/>
    <w:rsid w:val="009F74D6"/>
    <w:rsid w:val="009F7589"/>
    <w:rsid w:val="009F7601"/>
    <w:rsid w:val="00A001F2"/>
    <w:rsid w:val="00A005A2"/>
    <w:rsid w:val="00A00901"/>
    <w:rsid w:val="00A012BE"/>
    <w:rsid w:val="00A01506"/>
    <w:rsid w:val="00A017ED"/>
    <w:rsid w:val="00A018A9"/>
    <w:rsid w:val="00A01B22"/>
    <w:rsid w:val="00A01CEA"/>
    <w:rsid w:val="00A01D2A"/>
    <w:rsid w:val="00A01EDE"/>
    <w:rsid w:val="00A02478"/>
    <w:rsid w:val="00A02589"/>
    <w:rsid w:val="00A0262F"/>
    <w:rsid w:val="00A0273A"/>
    <w:rsid w:val="00A02892"/>
    <w:rsid w:val="00A028C6"/>
    <w:rsid w:val="00A02FFB"/>
    <w:rsid w:val="00A0305F"/>
    <w:rsid w:val="00A031AB"/>
    <w:rsid w:val="00A0370B"/>
    <w:rsid w:val="00A037CA"/>
    <w:rsid w:val="00A039C6"/>
    <w:rsid w:val="00A03A17"/>
    <w:rsid w:val="00A03AC0"/>
    <w:rsid w:val="00A03D4C"/>
    <w:rsid w:val="00A03ED5"/>
    <w:rsid w:val="00A040A7"/>
    <w:rsid w:val="00A0423F"/>
    <w:rsid w:val="00A04570"/>
    <w:rsid w:val="00A04580"/>
    <w:rsid w:val="00A04589"/>
    <w:rsid w:val="00A04A1B"/>
    <w:rsid w:val="00A04BD8"/>
    <w:rsid w:val="00A04D3D"/>
    <w:rsid w:val="00A04F41"/>
    <w:rsid w:val="00A050E5"/>
    <w:rsid w:val="00A05548"/>
    <w:rsid w:val="00A0554B"/>
    <w:rsid w:val="00A05B4F"/>
    <w:rsid w:val="00A05B7E"/>
    <w:rsid w:val="00A0627A"/>
    <w:rsid w:val="00A06AFF"/>
    <w:rsid w:val="00A06CAA"/>
    <w:rsid w:val="00A06F55"/>
    <w:rsid w:val="00A072F5"/>
    <w:rsid w:val="00A07336"/>
    <w:rsid w:val="00A07CA9"/>
    <w:rsid w:val="00A07E0B"/>
    <w:rsid w:val="00A100F8"/>
    <w:rsid w:val="00A10268"/>
    <w:rsid w:val="00A10331"/>
    <w:rsid w:val="00A1048A"/>
    <w:rsid w:val="00A105D2"/>
    <w:rsid w:val="00A10AAC"/>
    <w:rsid w:val="00A10CCA"/>
    <w:rsid w:val="00A10D68"/>
    <w:rsid w:val="00A11475"/>
    <w:rsid w:val="00A11488"/>
    <w:rsid w:val="00A115C2"/>
    <w:rsid w:val="00A118F0"/>
    <w:rsid w:val="00A1208E"/>
    <w:rsid w:val="00A123C5"/>
    <w:rsid w:val="00A12522"/>
    <w:rsid w:val="00A126D2"/>
    <w:rsid w:val="00A12E4B"/>
    <w:rsid w:val="00A12E61"/>
    <w:rsid w:val="00A12EB6"/>
    <w:rsid w:val="00A13214"/>
    <w:rsid w:val="00A133BA"/>
    <w:rsid w:val="00A13426"/>
    <w:rsid w:val="00A134ED"/>
    <w:rsid w:val="00A13697"/>
    <w:rsid w:val="00A13B29"/>
    <w:rsid w:val="00A13C16"/>
    <w:rsid w:val="00A13E41"/>
    <w:rsid w:val="00A147C8"/>
    <w:rsid w:val="00A14AA0"/>
    <w:rsid w:val="00A14BAD"/>
    <w:rsid w:val="00A14BD8"/>
    <w:rsid w:val="00A14FD0"/>
    <w:rsid w:val="00A15310"/>
    <w:rsid w:val="00A154A9"/>
    <w:rsid w:val="00A15910"/>
    <w:rsid w:val="00A15925"/>
    <w:rsid w:val="00A15D90"/>
    <w:rsid w:val="00A166B3"/>
    <w:rsid w:val="00A16C85"/>
    <w:rsid w:val="00A17395"/>
    <w:rsid w:val="00A1759C"/>
    <w:rsid w:val="00A17D3D"/>
    <w:rsid w:val="00A17D95"/>
    <w:rsid w:val="00A20093"/>
    <w:rsid w:val="00A202A9"/>
    <w:rsid w:val="00A2049A"/>
    <w:rsid w:val="00A20842"/>
    <w:rsid w:val="00A210C0"/>
    <w:rsid w:val="00A215D1"/>
    <w:rsid w:val="00A21D3C"/>
    <w:rsid w:val="00A22476"/>
    <w:rsid w:val="00A22CA7"/>
    <w:rsid w:val="00A22EE4"/>
    <w:rsid w:val="00A22F1A"/>
    <w:rsid w:val="00A232B2"/>
    <w:rsid w:val="00A23881"/>
    <w:rsid w:val="00A238A3"/>
    <w:rsid w:val="00A23A20"/>
    <w:rsid w:val="00A23D49"/>
    <w:rsid w:val="00A24E91"/>
    <w:rsid w:val="00A24FA6"/>
    <w:rsid w:val="00A250F2"/>
    <w:rsid w:val="00A2518F"/>
    <w:rsid w:val="00A252F5"/>
    <w:rsid w:val="00A253A7"/>
    <w:rsid w:val="00A25450"/>
    <w:rsid w:val="00A25603"/>
    <w:rsid w:val="00A25681"/>
    <w:rsid w:val="00A25894"/>
    <w:rsid w:val="00A2593B"/>
    <w:rsid w:val="00A25E15"/>
    <w:rsid w:val="00A26708"/>
    <w:rsid w:val="00A26926"/>
    <w:rsid w:val="00A27044"/>
    <w:rsid w:val="00A27495"/>
    <w:rsid w:val="00A2757E"/>
    <w:rsid w:val="00A2767A"/>
    <w:rsid w:val="00A27895"/>
    <w:rsid w:val="00A27AC4"/>
    <w:rsid w:val="00A30187"/>
    <w:rsid w:val="00A301EB"/>
    <w:rsid w:val="00A309B8"/>
    <w:rsid w:val="00A30CF3"/>
    <w:rsid w:val="00A30E64"/>
    <w:rsid w:val="00A3130C"/>
    <w:rsid w:val="00A31E07"/>
    <w:rsid w:val="00A31F33"/>
    <w:rsid w:val="00A320B8"/>
    <w:rsid w:val="00A3211A"/>
    <w:rsid w:val="00A32709"/>
    <w:rsid w:val="00A327C1"/>
    <w:rsid w:val="00A32C05"/>
    <w:rsid w:val="00A32EC2"/>
    <w:rsid w:val="00A32FBC"/>
    <w:rsid w:val="00A32FF4"/>
    <w:rsid w:val="00A33BCA"/>
    <w:rsid w:val="00A33BCF"/>
    <w:rsid w:val="00A33E4F"/>
    <w:rsid w:val="00A3404A"/>
    <w:rsid w:val="00A340AB"/>
    <w:rsid w:val="00A3474F"/>
    <w:rsid w:val="00A34801"/>
    <w:rsid w:val="00A348CC"/>
    <w:rsid w:val="00A352FD"/>
    <w:rsid w:val="00A3563E"/>
    <w:rsid w:val="00A35D26"/>
    <w:rsid w:val="00A3609D"/>
    <w:rsid w:val="00A362CB"/>
    <w:rsid w:val="00A362DC"/>
    <w:rsid w:val="00A363BF"/>
    <w:rsid w:val="00A36A50"/>
    <w:rsid w:val="00A37544"/>
    <w:rsid w:val="00A378DC"/>
    <w:rsid w:val="00A37C60"/>
    <w:rsid w:val="00A405A0"/>
    <w:rsid w:val="00A406A2"/>
    <w:rsid w:val="00A406B0"/>
    <w:rsid w:val="00A40777"/>
    <w:rsid w:val="00A407CF"/>
    <w:rsid w:val="00A40B17"/>
    <w:rsid w:val="00A40D2A"/>
    <w:rsid w:val="00A410CC"/>
    <w:rsid w:val="00A41902"/>
    <w:rsid w:val="00A4192B"/>
    <w:rsid w:val="00A419FB"/>
    <w:rsid w:val="00A41A27"/>
    <w:rsid w:val="00A41B09"/>
    <w:rsid w:val="00A42011"/>
    <w:rsid w:val="00A42A53"/>
    <w:rsid w:val="00A42C08"/>
    <w:rsid w:val="00A42D3A"/>
    <w:rsid w:val="00A43049"/>
    <w:rsid w:val="00A43649"/>
    <w:rsid w:val="00A43F42"/>
    <w:rsid w:val="00A43F53"/>
    <w:rsid w:val="00A444A6"/>
    <w:rsid w:val="00A44F25"/>
    <w:rsid w:val="00A45066"/>
    <w:rsid w:val="00A45261"/>
    <w:rsid w:val="00A4533C"/>
    <w:rsid w:val="00A453DE"/>
    <w:rsid w:val="00A4542C"/>
    <w:rsid w:val="00A45C2F"/>
    <w:rsid w:val="00A45DA4"/>
    <w:rsid w:val="00A466D6"/>
    <w:rsid w:val="00A467B7"/>
    <w:rsid w:val="00A46D43"/>
    <w:rsid w:val="00A47365"/>
    <w:rsid w:val="00A47479"/>
    <w:rsid w:val="00A47481"/>
    <w:rsid w:val="00A47658"/>
    <w:rsid w:val="00A47E30"/>
    <w:rsid w:val="00A50B67"/>
    <w:rsid w:val="00A50D8E"/>
    <w:rsid w:val="00A51167"/>
    <w:rsid w:val="00A5124E"/>
    <w:rsid w:val="00A514B7"/>
    <w:rsid w:val="00A51E22"/>
    <w:rsid w:val="00A52066"/>
    <w:rsid w:val="00A520BA"/>
    <w:rsid w:val="00A522E6"/>
    <w:rsid w:val="00A52484"/>
    <w:rsid w:val="00A525D4"/>
    <w:rsid w:val="00A528B7"/>
    <w:rsid w:val="00A52A1C"/>
    <w:rsid w:val="00A52B50"/>
    <w:rsid w:val="00A52BC7"/>
    <w:rsid w:val="00A537A0"/>
    <w:rsid w:val="00A538C0"/>
    <w:rsid w:val="00A539B6"/>
    <w:rsid w:val="00A53A62"/>
    <w:rsid w:val="00A53D5A"/>
    <w:rsid w:val="00A5428E"/>
    <w:rsid w:val="00A549E1"/>
    <w:rsid w:val="00A54A4C"/>
    <w:rsid w:val="00A54D33"/>
    <w:rsid w:val="00A54D4E"/>
    <w:rsid w:val="00A55153"/>
    <w:rsid w:val="00A5522E"/>
    <w:rsid w:val="00A55467"/>
    <w:rsid w:val="00A5556B"/>
    <w:rsid w:val="00A5574A"/>
    <w:rsid w:val="00A55775"/>
    <w:rsid w:val="00A565C8"/>
    <w:rsid w:val="00A56763"/>
    <w:rsid w:val="00A56B9C"/>
    <w:rsid w:val="00A571A6"/>
    <w:rsid w:val="00A57A1D"/>
    <w:rsid w:val="00A57AE9"/>
    <w:rsid w:val="00A57B09"/>
    <w:rsid w:val="00A57B11"/>
    <w:rsid w:val="00A57B42"/>
    <w:rsid w:val="00A57F9F"/>
    <w:rsid w:val="00A57FBB"/>
    <w:rsid w:val="00A609E5"/>
    <w:rsid w:val="00A60B3C"/>
    <w:rsid w:val="00A60B5F"/>
    <w:rsid w:val="00A60FF4"/>
    <w:rsid w:val="00A61336"/>
    <w:rsid w:val="00A613C0"/>
    <w:rsid w:val="00A6150A"/>
    <w:rsid w:val="00A61C6D"/>
    <w:rsid w:val="00A61FEA"/>
    <w:rsid w:val="00A62B5C"/>
    <w:rsid w:val="00A62C61"/>
    <w:rsid w:val="00A63310"/>
    <w:rsid w:val="00A63677"/>
    <w:rsid w:val="00A637C6"/>
    <w:rsid w:val="00A63B1F"/>
    <w:rsid w:val="00A6469C"/>
    <w:rsid w:val="00A64890"/>
    <w:rsid w:val="00A648D6"/>
    <w:rsid w:val="00A654E9"/>
    <w:rsid w:val="00A65501"/>
    <w:rsid w:val="00A65B09"/>
    <w:rsid w:val="00A65B80"/>
    <w:rsid w:val="00A66511"/>
    <w:rsid w:val="00A66647"/>
    <w:rsid w:val="00A668D0"/>
    <w:rsid w:val="00A66E2F"/>
    <w:rsid w:val="00A66F81"/>
    <w:rsid w:val="00A67679"/>
    <w:rsid w:val="00A67836"/>
    <w:rsid w:val="00A6785C"/>
    <w:rsid w:val="00A67D64"/>
    <w:rsid w:val="00A67D7F"/>
    <w:rsid w:val="00A67E35"/>
    <w:rsid w:val="00A67ECA"/>
    <w:rsid w:val="00A67F1D"/>
    <w:rsid w:val="00A706B1"/>
    <w:rsid w:val="00A707DA"/>
    <w:rsid w:val="00A7081D"/>
    <w:rsid w:val="00A710DC"/>
    <w:rsid w:val="00A713A3"/>
    <w:rsid w:val="00A719DA"/>
    <w:rsid w:val="00A719F2"/>
    <w:rsid w:val="00A71A0F"/>
    <w:rsid w:val="00A71AFB"/>
    <w:rsid w:val="00A71B48"/>
    <w:rsid w:val="00A726D8"/>
    <w:rsid w:val="00A72869"/>
    <w:rsid w:val="00A72B4C"/>
    <w:rsid w:val="00A72D2E"/>
    <w:rsid w:val="00A730FE"/>
    <w:rsid w:val="00A73BD5"/>
    <w:rsid w:val="00A73CD0"/>
    <w:rsid w:val="00A73E00"/>
    <w:rsid w:val="00A73E9B"/>
    <w:rsid w:val="00A740BF"/>
    <w:rsid w:val="00A74375"/>
    <w:rsid w:val="00A744B3"/>
    <w:rsid w:val="00A745B3"/>
    <w:rsid w:val="00A74A82"/>
    <w:rsid w:val="00A74DD4"/>
    <w:rsid w:val="00A756A9"/>
    <w:rsid w:val="00A757B4"/>
    <w:rsid w:val="00A75BDF"/>
    <w:rsid w:val="00A76190"/>
    <w:rsid w:val="00A765DF"/>
    <w:rsid w:val="00A76CB9"/>
    <w:rsid w:val="00A76CD9"/>
    <w:rsid w:val="00A76CFE"/>
    <w:rsid w:val="00A76D69"/>
    <w:rsid w:val="00A76DB0"/>
    <w:rsid w:val="00A77A26"/>
    <w:rsid w:val="00A77BC8"/>
    <w:rsid w:val="00A77D21"/>
    <w:rsid w:val="00A80045"/>
    <w:rsid w:val="00A80B4E"/>
    <w:rsid w:val="00A80D84"/>
    <w:rsid w:val="00A80D9C"/>
    <w:rsid w:val="00A81023"/>
    <w:rsid w:val="00A8172A"/>
    <w:rsid w:val="00A81861"/>
    <w:rsid w:val="00A81B0E"/>
    <w:rsid w:val="00A81C86"/>
    <w:rsid w:val="00A81E57"/>
    <w:rsid w:val="00A82092"/>
    <w:rsid w:val="00A82244"/>
    <w:rsid w:val="00A82569"/>
    <w:rsid w:val="00A826AD"/>
    <w:rsid w:val="00A82BF2"/>
    <w:rsid w:val="00A82EE7"/>
    <w:rsid w:val="00A82FAB"/>
    <w:rsid w:val="00A83130"/>
    <w:rsid w:val="00A83158"/>
    <w:rsid w:val="00A831C5"/>
    <w:rsid w:val="00A832F8"/>
    <w:rsid w:val="00A8344E"/>
    <w:rsid w:val="00A84002"/>
    <w:rsid w:val="00A84003"/>
    <w:rsid w:val="00A84227"/>
    <w:rsid w:val="00A84735"/>
    <w:rsid w:val="00A8477D"/>
    <w:rsid w:val="00A84F35"/>
    <w:rsid w:val="00A85410"/>
    <w:rsid w:val="00A85766"/>
    <w:rsid w:val="00A85925"/>
    <w:rsid w:val="00A85F80"/>
    <w:rsid w:val="00A86184"/>
    <w:rsid w:val="00A8643C"/>
    <w:rsid w:val="00A86B9C"/>
    <w:rsid w:val="00A86E25"/>
    <w:rsid w:val="00A87278"/>
    <w:rsid w:val="00A8751D"/>
    <w:rsid w:val="00A8764A"/>
    <w:rsid w:val="00A87960"/>
    <w:rsid w:val="00A8797D"/>
    <w:rsid w:val="00A87BF8"/>
    <w:rsid w:val="00A90974"/>
    <w:rsid w:val="00A909D7"/>
    <w:rsid w:val="00A90ADF"/>
    <w:rsid w:val="00A90D42"/>
    <w:rsid w:val="00A90F39"/>
    <w:rsid w:val="00A91AE2"/>
    <w:rsid w:val="00A91BA3"/>
    <w:rsid w:val="00A91CC0"/>
    <w:rsid w:val="00A9208C"/>
    <w:rsid w:val="00A920CC"/>
    <w:rsid w:val="00A92185"/>
    <w:rsid w:val="00A921CE"/>
    <w:rsid w:val="00A921D7"/>
    <w:rsid w:val="00A92307"/>
    <w:rsid w:val="00A9285D"/>
    <w:rsid w:val="00A929F8"/>
    <w:rsid w:val="00A92EE8"/>
    <w:rsid w:val="00A93141"/>
    <w:rsid w:val="00A937AE"/>
    <w:rsid w:val="00A93864"/>
    <w:rsid w:val="00A93B3F"/>
    <w:rsid w:val="00A93F70"/>
    <w:rsid w:val="00A942A1"/>
    <w:rsid w:val="00A942D6"/>
    <w:rsid w:val="00A9445A"/>
    <w:rsid w:val="00A946F6"/>
    <w:rsid w:val="00A948CA"/>
    <w:rsid w:val="00A94B69"/>
    <w:rsid w:val="00A9521E"/>
    <w:rsid w:val="00A953E3"/>
    <w:rsid w:val="00A95857"/>
    <w:rsid w:val="00A95B26"/>
    <w:rsid w:val="00A96222"/>
    <w:rsid w:val="00A96837"/>
    <w:rsid w:val="00A96DFF"/>
    <w:rsid w:val="00A970DC"/>
    <w:rsid w:val="00A974B4"/>
    <w:rsid w:val="00A974CF"/>
    <w:rsid w:val="00A976B0"/>
    <w:rsid w:val="00AA0312"/>
    <w:rsid w:val="00AA0362"/>
    <w:rsid w:val="00AA042D"/>
    <w:rsid w:val="00AA0549"/>
    <w:rsid w:val="00AA0572"/>
    <w:rsid w:val="00AA0635"/>
    <w:rsid w:val="00AA06D2"/>
    <w:rsid w:val="00AA0786"/>
    <w:rsid w:val="00AA08BB"/>
    <w:rsid w:val="00AA08FF"/>
    <w:rsid w:val="00AA0A18"/>
    <w:rsid w:val="00AA1A36"/>
    <w:rsid w:val="00AA1AE8"/>
    <w:rsid w:val="00AA1F8B"/>
    <w:rsid w:val="00AA1FBB"/>
    <w:rsid w:val="00AA2015"/>
    <w:rsid w:val="00AA23EB"/>
    <w:rsid w:val="00AA244A"/>
    <w:rsid w:val="00AA25FF"/>
    <w:rsid w:val="00AA2738"/>
    <w:rsid w:val="00AA2750"/>
    <w:rsid w:val="00AA28E1"/>
    <w:rsid w:val="00AA2941"/>
    <w:rsid w:val="00AA2AED"/>
    <w:rsid w:val="00AA2CA9"/>
    <w:rsid w:val="00AA2CF1"/>
    <w:rsid w:val="00AA2D8B"/>
    <w:rsid w:val="00AA2DA5"/>
    <w:rsid w:val="00AA2E68"/>
    <w:rsid w:val="00AA2E76"/>
    <w:rsid w:val="00AA3B30"/>
    <w:rsid w:val="00AA3B58"/>
    <w:rsid w:val="00AA3F63"/>
    <w:rsid w:val="00AA430A"/>
    <w:rsid w:val="00AA45BD"/>
    <w:rsid w:val="00AA4660"/>
    <w:rsid w:val="00AA4959"/>
    <w:rsid w:val="00AA4A88"/>
    <w:rsid w:val="00AA4B25"/>
    <w:rsid w:val="00AA4F0D"/>
    <w:rsid w:val="00AA522D"/>
    <w:rsid w:val="00AA5517"/>
    <w:rsid w:val="00AA571E"/>
    <w:rsid w:val="00AA5947"/>
    <w:rsid w:val="00AA5997"/>
    <w:rsid w:val="00AA5E1E"/>
    <w:rsid w:val="00AA5F7A"/>
    <w:rsid w:val="00AA60FF"/>
    <w:rsid w:val="00AA691C"/>
    <w:rsid w:val="00AA7914"/>
    <w:rsid w:val="00AA7A2C"/>
    <w:rsid w:val="00AA7D07"/>
    <w:rsid w:val="00AB00F3"/>
    <w:rsid w:val="00AB03CC"/>
    <w:rsid w:val="00AB09D7"/>
    <w:rsid w:val="00AB0A06"/>
    <w:rsid w:val="00AB0BE2"/>
    <w:rsid w:val="00AB1531"/>
    <w:rsid w:val="00AB1913"/>
    <w:rsid w:val="00AB1BBE"/>
    <w:rsid w:val="00AB1E2D"/>
    <w:rsid w:val="00AB1F2F"/>
    <w:rsid w:val="00AB207F"/>
    <w:rsid w:val="00AB2443"/>
    <w:rsid w:val="00AB27B7"/>
    <w:rsid w:val="00AB2C52"/>
    <w:rsid w:val="00AB2EDF"/>
    <w:rsid w:val="00AB2F27"/>
    <w:rsid w:val="00AB317B"/>
    <w:rsid w:val="00AB387A"/>
    <w:rsid w:val="00AB41F7"/>
    <w:rsid w:val="00AB4525"/>
    <w:rsid w:val="00AB496A"/>
    <w:rsid w:val="00AB5161"/>
    <w:rsid w:val="00AB65AF"/>
    <w:rsid w:val="00AB67EE"/>
    <w:rsid w:val="00AB6C52"/>
    <w:rsid w:val="00AB7080"/>
    <w:rsid w:val="00AB7159"/>
    <w:rsid w:val="00AB722E"/>
    <w:rsid w:val="00AB7246"/>
    <w:rsid w:val="00AB782F"/>
    <w:rsid w:val="00AB7930"/>
    <w:rsid w:val="00AB7CB2"/>
    <w:rsid w:val="00AC04A8"/>
    <w:rsid w:val="00AC06BF"/>
    <w:rsid w:val="00AC0988"/>
    <w:rsid w:val="00AC0E44"/>
    <w:rsid w:val="00AC107C"/>
    <w:rsid w:val="00AC10C9"/>
    <w:rsid w:val="00AC13C7"/>
    <w:rsid w:val="00AC19D8"/>
    <w:rsid w:val="00AC19F9"/>
    <w:rsid w:val="00AC1A92"/>
    <w:rsid w:val="00AC1DD6"/>
    <w:rsid w:val="00AC2330"/>
    <w:rsid w:val="00AC2365"/>
    <w:rsid w:val="00AC2484"/>
    <w:rsid w:val="00AC26A3"/>
    <w:rsid w:val="00AC2BBA"/>
    <w:rsid w:val="00AC2D4B"/>
    <w:rsid w:val="00AC2D7E"/>
    <w:rsid w:val="00AC2EEB"/>
    <w:rsid w:val="00AC2F24"/>
    <w:rsid w:val="00AC33BF"/>
    <w:rsid w:val="00AC35BF"/>
    <w:rsid w:val="00AC3B51"/>
    <w:rsid w:val="00AC4225"/>
    <w:rsid w:val="00AC4345"/>
    <w:rsid w:val="00AC4613"/>
    <w:rsid w:val="00AC46B0"/>
    <w:rsid w:val="00AC4B1F"/>
    <w:rsid w:val="00AC4C1E"/>
    <w:rsid w:val="00AC4CF7"/>
    <w:rsid w:val="00AC4F71"/>
    <w:rsid w:val="00AC528D"/>
    <w:rsid w:val="00AC5727"/>
    <w:rsid w:val="00AC57B6"/>
    <w:rsid w:val="00AC596B"/>
    <w:rsid w:val="00AC59BA"/>
    <w:rsid w:val="00AC5A1E"/>
    <w:rsid w:val="00AC5B6C"/>
    <w:rsid w:val="00AC5F9C"/>
    <w:rsid w:val="00AC6937"/>
    <w:rsid w:val="00AC693B"/>
    <w:rsid w:val="00AC6FF9"/>
    <w:rsid w:val="00AC7528"/>
    <w:rsid w:val="00AC7CEF"/>
    <w:rsid w:val="00AD0016"/>
    <w:rsid w:val="00AD0051"/>
    <w:rsid w:val="00AD03F6"/>
    <w:rsid w:val="00AD0599"/>
    <w:rsid w:val="00AD0606"/>
    <w:rsid w:val="00AD0615"/>
    <w:rsid w:val="00AD0B5B"/>
    <w:rsid w:val="00AD0CE8"/>
    <w:rsid w:val="00AD0D8E"/>
    <w:rsid w:val="00AD0E42"/>
    <w:rsid w:val="00AD1348"/>
    <w:rsid w:val="00AD1353"/>
    <w:rsid w:val="00AD160F"/>
    <w:rsid w:val="00AD185A"/>
    <w:rsid w:val="00AD1A14"/>
    <w:rsid w:val="00AD1B35"/>
    <w:rsid w:val="00AD1C31"/>
    <w:rsid w:val="00AD1C35"/>
    <w:rsid w:val="00AD220B"/>
    <w:rsid w:val="00AD235A"/>
    <w:rsid w:val="00AD266B"/>
    <w:rsid w:val="00AD26CF"/>
    <w:rsid w:val="00AD28D4"/>
    <w:rsid w:val="00AD2B2C"/>
    <w:rsid w:val="00AD2DF0"/>
    <w:rsid w:val="00AD2FC5"/>
    <w:rsid w:val="00AD3142"/>
    <w:rsid w:val="00AD34A2"/>
    <w:rsid w:val="00AD3E62"/>
    <w:rsid w:val="00AD4087"/>
    <w:rsid w:val="00AD451F"/>
    <w:rsid w:val="00AD452F"/>
    <w:rsid w:val="00AD4BA6"/>
    <w:rsid w:val="00AD50AB"/>
    <w:rsid w:val="00AD519C"/>
    <w:rsid w:val="00AD5750"/>
    <w:rsid w:val="00AD5B71"/>
    <w:rsid w:val="00AD5BF7"/>
    <w:rsid w:val="00AD61BE"/>
    <w:rsid w:val="00AD62DF"/>
    <w:rsid w:val="00AD6A0C"/>
    <w:rsid w:val="00AD6C72"/>
    <w:rsid w:val="00AD732A"/>
    <w:rsid w:val="00AD76E3"/>
    <w:rsid w:val="00AD7C48"/>
    <w:rsid w:val="00AD7ED5"/>
    <w:rsid w:val="00AE0026"/>
    <w:rsid w:val="00AE0111"/>
    <w:rsid w:val="00AE0358"/>
    <w:rsid w:val="00AE0836"/>
    <w:rsid w:val="00AE0843"/>
    <w:rsid w:val="00AE14A4"/>
    <w:rsid w:val="00AE157E"/>
    <w:rsid w:val="00AE1709"/>
    <w:rsid w:val="00AE1802"/>
    <w:rsid w:val="00AE1BFB"/>
    <w:rsid w:val="00AE1EBC"/>
    <w:rsid w:val="00AE210E"/>
    <w:rsid w:val="00AE22A0"/>
    <w:rsid w:val="00AE2EE6"/>
    <w:rsid w:val="00AE304F"/>
    <w:rsid w:val="00AE3286"/>
    <w:rsid w:val="00AE3758"/>
    <w:rsid w:val="00AE3C77"/>
    <w:rsid w:val="00AE404C"/>
    <w:rsid w:val="00AE4327"/>
    <w:rsid w:val="00AE45C9"/>
    <w:rsid w:val="00AE47CD"/>
    <w:rsid w:val="00AE5197"/>
    <w:rsid w:val="00AE52A9"/>
    <w:rsid w:val="00AE5CAE"/>
    <w:rsid w:val="00AE5DA2"/>
    <w:rsid w:val="00AE5DCB"/>
    <w:rsid w:val="00AE5DEE"/>
    <w:rsid w:val="00AE5E71"/>
    <w:rsid w:val="00AE6673"/>
    <w:rsid w:val="00AE6829"/>
    <w:rsid w:val="00AE6A4A"/>
    <w:rsid w:val="00AE6D20"/>
    <w:rsid w:val="00AE720D"/>
    <w:rsid w:val="00AE74A4"/>
    <w:rsid w:val="00AE76B8"/>
    <w:rsid w:val="00AE7E70"/>
    <w:rsid w:val="00AF04FF"/>
    <w:rsid w:val="00AF0605"/>
    <w:rsid w:val="00AF0969"/>
    <w:rsid w:val="00AF0BA6"/>
    <w:rsid w:val="00AF137E"/>
    <w:rsid w:val="00AF175C"/>
    <w:rsid w:val="00AF204C"/>
    <w:rsid w:val="00AF23DE"/>
    <w:rsid w:val="00AF271C"/>
    <w:rsid w:val="00AF2FC5"/>
    <w:rsid w:val="00AF3CEE"/>
    <w:rsid w:val="00AF4675"/>
    <w:rsid w:val="00AF4864"/>
    <w:rsid w:val="00AF4FF9"/>
    <w:rsid w:val="00AF584E"/>
    <w:rsid w:val="00AF59CF"/>
    <w:rsid w:val="00AF6682"/>
    <w:rsid w:val="00AF6804"/>
    <w:rsid w:val="00AF6E98"/>
    <w:rsid w:val="00AF7120"/>
    <w:rsid w:val="00AF7760"/>
    <w:rsid w:val="00AF7B4E"/>
    <w:rsid w:val="00B001AA"/>
    <w:rsid w:val="00B00298"/>
    <w:rsid w:val="00B00709"/>
    <w:rsid w:val="00B00B7D"/>
    <w:rsid w:val="00B011CA"/>
    <w:rsid w:val="00B012C6"/>
    <w:rsid w:val="00B0145B"/>
    <w:rsid w:val="00B016A5"/>
    <w:rsid w:val="00B01930"/>
    <w:rsid w:val="00B01C24"/>
    <w:rsid w:val="00B01EEA"/>
    <w:rsid w:val="00B02229"/>
    <w:rsid w:val="00B0239B"/>
    <w:rsid w:val="00B02619"/>
    <w:rsid w:val="00B02A02"/>
    <w:rsid w:val="00B0335B"/>
    <w:rsid w:val="00B037D5"/>
    <w:rsid w:val="00B039FB"/>
    <w:rsid w:val="00B03E97"/>
    <w:rsid w:val="00B040B7"/>
    <w:rsid w:val="00B04156"/>
    <w:rsid w:val="00B04312"/>
    <w:rsid w:val="00B04555"/>
    <w:rsid w:val="00B04819"/>
    <w:rsid w:val="00B04964"/>
    <w:rsid w:val="00B049F8"/>
    <w:rsid w:val="00B04AE1"/>
    <w:rsid w:val="00B04C22"/>
    <w:rsid w:val="00B05104"/>
    <w:rsid w:val="00B05527"/>
    <w:rsid w:val="00B05546"/>
    <w:rsid w:val="00B0559C"/>
    <w:rsid w:val="00B05858"/>
    <w:rsid w:val="00B05ACF"/>
    <w:rsid w:val="00B05C89"/>
    <w:rsid w:val="00B05E0F"/>
    <w:rsid w:val="00B05EAF"/>
    <w:rsid w:val="00B06B27"/>
    <w:rsid w:val="00B06B80"/>
    <w:rsid w:val="00B06FC2"/>
    <w:rsid w:val="00B07306"/>
    <w:rsid w:val="00B075E3"/>
    <w:rsid w:val="00B07830"/>
    <w:rsid w:val="00B0783B"/>
    <w:rsid w:val="00B07B6A"/>
    <w:rsid w:val="00B07B78"/>
    <w:rsid w:val="00B07DBB"/>
    <w:rsid w:val="00B07EBB"/>
    <w:rsid w:val="00B10298"/>
    <w:rsid w:val="00B1040C"/>
    <w:rsid w:val="00B104B6"/>
    <w:rsid w:val="00B1074F"/>
    <w:rsid w:val="00B10955"/>
    <w:rsid w:val="00B10F27"/>
    <w:rsid w:val="00B115FD"/>
    <w:rsid w:val="00B1199E"/>
    <w:rsid w:val="00B11C09"/>
    <w:rsid w:val="00B11E1B"/>
    <w:rsid w:val="00B12046"/>
    <w:rsid w:val="00B12286"/>
    <w:rsid w:val="00B12332"/>
    <w:rsid w:val="00B1256C"/>
    <w:rsid w:val="00B13271"/>
    <w:rsid w:val="00B1333B"/>
    <w:rsid w:val="00B134D0"/>
    <w:rsid w:val="00B1368B"/>
    <w:rsid w:val="00B13D8B"/>
    <w:rsid w:val="00B14014"/>
    <w:rsid w:val="00B14152"/>
    <w:rsid w:val="00B14517"/>
    <w:rsid w:val="00B14D2A"/>
    <w:rsid w:val="00B14F5C"/>
    <w:rsid w:val="00B1513D"/>
    <w:rsid w:val="00B1548F"/>
    <w:rsid w:val="00B156CB"/>
    <w:rsid w:val="00B1615B"/>
    <w:rsid w:val="00B172F8"/>
    <w:rsid w:val="00B17568"/>
    <w:rsid w:val="00B17A5F"/>
    <w:rsid w:val="00B20B32"/>
    <w:rsid w:val="00B20EBB"/>
    <w:rsid w:val="00B210D5"/>
    <w:rsid w:val="00B211A1"/>
    <w:rsid w:val="00B211AC"/>
    <w:rsid w:val="00B2120F"/>
    <w:rsid w:val="00B21358"/>
    <w:rsid w:val="00B2145D"/>
    <w:rsid w:val="00B2194A"/>
    <w:rsid w:val="00B21DC3"/>
    <w:rsid w:val="00B2214B"/>
    <w:rsid w:val="00B22662"/>
    <w:rsid w:val="00B22705"/>
    <w:rsid w:val="00B22C0C"/>
    <w:rsid w:val="00B22C24"/>
    <w:rsid w:val="00B22D8D"/>
    <w:rsid w:val="00B2380B"/>
    <w:rsid w:val="00B2387A"/>
    <w:rsid w:val="00B23966"/>
    <w:rsid w:val="00B24368"/>
    <w:rsid w:val="00B24569"/>
    <w:rsid w:val="00B2465F"/>
    <w:rsid w:val="00B24758"/>
    <w:rsid w:val="00B24C17"/>
    <w:rsid w:val="00B24CDC"/>
    <w:rsid w:val="00B25001"/>
    <w:rsid w:val="00B2567B"/>
    <w:rsid w:val="00B265F6"/>
    <w:rsid w:val="00B26A08"/>
    <w:rsid w:val="00B26B78"/>
    <w:rsid w:val="00B2739C"/>
    <w:rsid w:val="00B2774F"/>
    <w:rsid w:val="00B27931"/>
    <w:rsid w:val="00B27F2E"/>
    <w:rsid w:val="00B30285"/>
    <w:rsid w:val="00B302DD"/>
    <w:rsid w:val="00B30BCB"/>
    <w:rsid w:val="00B30C0F"/>
    <w:rsid w:val="00B31787"/>
    <w:rsid w:val="00B31958"/>
    <w:rsid w:val="00B319A1"/>
    <w:rsid w:val="00B31A01"/>
    <w:rsid w:val="00B31BBD"/>
    <w:rsid w:val="00B31E40"/>
    <w:rsid w:val="00B3207A"/>
    <w:rsid w:val="00B32283"/>
    <w:rsid w:val="00B322A6"/>
    <w:rsid w:val="00B324E4"/>
    <w:rsid w:val="00B32544"/>
    <w:rsid w:val="00B32C3C"/>
    <w:rsid w:val="00B3311B"/>
    <w:rsid w:val="00B3494A"/>
    <w:rsid w:val="00B35100"/>
    <w:rsid w:val="00B3556F"/>
    <w:rsid w:val="00B3577B"/>
    <w:rsid w:val="00B35B24"/>
    <w:rsid w:val="00B35C94"/>
    <w:rsid w:val="00B36068"/>
    <w:rsid w:val="00B360D7"/>
    <w:rsid w:val="00B360E2"/>
    <w:rsid w:val="00B36556"/>
    <w:rsid w:val="00B368CA"/>
    <w:rsid w:val="00B36937"/>
    <w:rsid w:val="00B36954"/>
    <w:rsid w:val="00B36B67"/>
    <w:rsid w:val="00B36C7B"/>
    <w:rsid w:val="00B36CFA"/>
    <w:rsid w:val="00B37D3E"/>
    <w:rsid w:val="00B37EF8"/>
    <w:rsid w:val="00B37F31"/>
    <w:rsid w:val="00B400BB"/>
    <w:rsid w:val="00B40245"/>
    <w:rsid w:val="00B40301"/>
    <w:rsid w:val="00B4046D"/>
    <w:rsid w:val="00B4069E"/>
    <w:rsid w:val="00B406BD"/>
    <w:rsid w:val="00B40714"/>
    <w:rsid w:val="00B40893"/>
    <w:rsid w:val="00B40CAA"/>
    <w:rsid w:val="00B40E06"/>
    <w:rsid w:val="00B4127C"/>
    <w:rsid w:val="00B41689"/>
    <w:rsid w:val="00B4169A"/>
    <w:rsid w:val="00B41AA6"/>
    <w:rsid w:val="00B41CD2"/>
    <w:rsid w:val="00B42159"/>
    <w:rsid w:val="00B4225C"/>
    <w:rsid w:val="00B423C4"/>
    <w:rsid w:val="00B423DE"/>
    <w:rsid w:val="00B42575"/>
    <w:rsid w:val="00B428AC"/>
    <w:rsid w:val="00B42BBF"/>
    <w:rsid w:val="00B433A2"/>
    <w:rsid w:val="00B43717"/>
    <w:rsid w:val="00B437BF"/>
    <w:rsid w:val="00B43CEE"/>
    <w:rsid w:val="00B43DED"/>
    <w:rsid w:val="00B43F28"/>
    <w:rsid w:val="00B43FFB"/>
    <w:rsid w:val="00B44029"/>
    <w:rsid w:val="00B44256"/>
    <w:rsid w:val="00B44332"/>
    <w:rsid w:val="00B448B8"/>
    <w:rsid w:val="00B44B10"/>
    <w:rsid w:val="00B44B3B"/>
    <w:rsid w:val="00B44FB5"/>
    <w:rsid w:val="00B45273"/>
    <w:rsid w:val="00B45399"/>
    <w:rsid w:val="00B453F0"/>
    <w:rsid w:val="00B4554C"/>
    <w:rsid w:val="00B4577C"/>
    <w:rsid w:val="00B4586C"/>
    <w:rsid w:val="00B45A5B"/>
    <w:rsid w:val="00B45B34"/>
    <w:rsid w:val="00B45BA2"/>
    <w:rsid w:val="00B46102"/>
    <w:rsid w:val="00B46537"/>
    <w:rsid w:val="00B468A6"/>
    <w:rsid w:val="00B46F61"/>
    <w:rsid w:val="00B46F94"/>
    <w:rsid w:val="00B46FFA"/>
    <w:rsid w:val="00B470A9"/>
    <w:rsid w:val="00B47128"/>
    <w:rsid w:val="00B4746D"/>
    <w:rsid w:val="00B476A3"/>
    <w:rsid w:val="00B47930"/>
    <w:rsid w:val="00B4795A"/>
    <w:rsid w:val="00B4798C"/>
    <w:rsid w:val="00B479A3"/>
    <w:rsid w:val="00B47A32"/>
    <w:rsid w:val="00B47B69"/>
    <w:rsid w:val="00B47E7F"/>
    <w:rsid w:val="00B502CA"/>
    <w:rsid w:val="00B508D2"/>
    <w:rsid w:val="00B50904"/>
    <w:rsid w:val="00B509F1"/>
    <w:rsid w:val="00B51651"/>
    <w:rsid w:val="00B519FD"/>
    <w:rsid w:val="00B52225"/>
    <w:rsid w:val="00B523A7"/>
    <w:rsid w:val="00B523F5"/>
    <w:rsid w:val="00B5251D"/>
    <w:rsid w:val="00B52C47"/>
    <w:rsid w:val="00B52FDD"/>
    <w:rsid w:val="00B532B3"/>
    <w:rsid w:val="00B5386D"/>
    <w:rsid w:val="00B53952"/>
    <w:rsid w:val="00B53BB8"/>
    <w:rsid w:val="00B540A6"/>
    <w:rsid w:val="00B54441"/>
    <w:rsid w:val="00B54782"/>
    <w:rsid w:val="00B54BF0"/>
    <w:rsid w:val="00B54DC8"/>
    <w:rsid w:val="00B54DF5"/>
    <w:rsid w:val="00B54EDC"/>
    <w:rsid w:val="00B55086"/>
    <w:rsid w:val="00B550D2"/>
    <w:rsid w:val="00B55371"/>
    <w:rsid w:val="00B554C9"/>
    <w:rsid w:val="00B55754"/>
    <w:rsid w:val="00B559EF"/>
    <w:rsid w:val="00B55BE6"/>
    <w:rsid w:val="00B56015"/>
    <w:rsid w:val="00B5623F"/>
    <w:rsid w:val="00B56280"/>
    <w:rsid w:val="00B564C8"/>
    <w:rsid w:val="00B5673E"/>
    <w:rsid w:val="00B5690D"/>
    <w:rsid w:val="00B56AC0"/>
    <w:rsid w:val="00B56B05"/>
    <w:rsid w:val="00B56D5D"/>
    <w:rsid w:val="00B57853"/>
    <w:rsid w:val="00B579E2"/>
    <w:rsid w:val="00B57A96"/>
    <w:rsid w:val="00B57CF9"/>
    <w:rsid w:val="00B60145"/>
    <w:rsid w:val="00B6071F"/>
    <w:rsid w:val="00B60A02"/>
    <w:rsid w:val="00B60ACF"/>
    <w:rsid w:val="00B60E69"/>
    <w:rsid w:val="00B617A1"/>
    <w:rsid w:val="00B61C92"/>
    <w:rsid w:val="00B61D27"/>
    <w:rsid w:val="00B620F2"/>
    <w:rsid w:val="00B62193"/>
    <w:rsid w:val="00B62412"/>
    <w:rsid w:val="00B627DF"/>
    <w:rsid w:val="00B62C7C"/>
    <w:rsid w:val="00B62CF8"/>
    <w:rsid w:val="00B62D38"/>
    <w:rsid w:val="00B62D64"/>
    <w:rsid w:val="00B62ECA"/>
    <w:rsid w:val="00B62EE4"/>
    <w:rsid w:val="00B630CD"/>
    <w:rsid w:val="00B6317A"/>
    <w:rsid w:val="00B631D9"/>
    <w:rsid w:val="00B634D0"/>
    <w:rsid w:val="00B635ED"/>
    <w:rsid w:val="00B63DDB"/>
    <w:rsid w:val="00B63FEF"/>
    <w:rsid w:val="00B6427D"/>
    <w:rsid w:val="00B648DF"/>
    <w:rsid w:val="00B64C0E"/>
    <w:rsid w:val="00B64D94"/>
    <w:rsid w:val="00B64E62"/>
    <w:rsid w:val="00B6531B"/>
    <w:rsid w:val="00B65450"/>
    <w:rsid w:val="00B65490"/>
    <w:rsid w:val="00B6592F"/>
    <w:rsid w:val="00B65C32"/>
    <w:rsid w:val="00B6618C"/>
    <w:rsid w:val="00B662AA"/>
    <w:rsid w:val="00B66479"/>
    <w:rsid w:val="00B664D6"/>
    <w:rsid w:val="00B669C1"/>
    <w:rsid w:val="00B67093"/>
    <w:rsid w:val="00B6737D"/>
    <w:rsid w:val="00B673FF"/>
    <w:rsid w:val="00B674B7"/>
    <w:rsid w:val="00B675AB"/>
    <w:rsid w:val="00B67698"/>
    <w:rsid w:val="00B6795F"/>
    <w:rsid w:val="00B6799C"/>
    <w:rsid w:val="00B679E3"/>
    <w:rsid w:val="00B67D08"/>
    <w:rsid w:val="00B67E20"/>
    <w:rsid w:val="00B70047"/>
    <w:rsid w:val="00B705C0"/>
    <w:rsid w:val="00B714C6"/>
    <w:rsid w:val="00B717A3"/>
    <w:rsid w:val="00B71A97"/>
    <w:rsid w:val="00B721D7"/>
    <w:rsid w:val="00B721FA"/>
    <w:rsid w:val="00B7220B"/>
    <w:rsid w:val="00B728EB"/>
    <w:rsid w:val="00B72B33"/>
    <w:rsid w:val="00B72CE6"/>
    <w:rsid w:val="00B72DDC"/>
    <w:rsid w:val="00B730F6"/>
    <w:rsid w:val="00B7310C"/>
    <w:rsid w:val="00B731E6"/>
    <w:rsid w:val="00B73255"/>
    <w:rsid w:val="00B73736"/>
    <w:rsid w:val="00B741BC"/>
    <w:rsid w:val="00B74223"/>
    <w:rsid w:val="00B74279"/>
    <w:rsid w:val="00B74500"/>
    <w:rsid w:val="00B7452B"/>
    <w:rsid w:val="00B748B6"/>
    <w:rsid w:val="00B749BA"/>
    <w:rsid w:val="00B74C18"/>
    <w:rsid w:val="00B75627"/>
    <w:rsid w:val="00B7568A"/>
    <w:rsid w:val="00B759AE"/>
    <w:rsid w:val="00B75A32"/>
    <w:rsid w:val="00B75A41"/>
    <w:rsid w:val="00B75AC5"/>
    <w:rsid w:val="00B75E21"/>
    <w:rsid w:val="00B75FCE"/>
    <w:rsid w:val="00B76062"/>
    <w:rsid w:val="00B77357"/>
    <w:rsid w:val="00B77982"/>
    <w:rsid w:val="00B7799E"/>
    <w:rsid w:val="00B77CB5"/>
    <w:rsid w:val="00B80667"/>
    <w:rsid w:val="00B8068E"/>
    <w:rsid w:val="00B8077C"/>
    <w:rsid w:val="00B807FB"/>
    <w:rsid w:val="00B80873"/>
    <w:rsid w:val="00B80D90"/>
    <w:rsid w:val="00B80DD6"/>
    <w:rsid w:val="00B81215"/>
    <w:rsid w:val="00B81373"/>
    <w:rsid w:val="00B814A5"/>
    <w:rsid w:val="00B81559"/>
    <w:rsid w:val="00B815AE"/>
    <w:rsid w:val="00B81AC7"/>
    <w:rsid w:val="00B8207A"/>
    <w:rsid w:val="00B82191"/>
    <w:rsid w:val="00B82483"/>
    <w:rsid w:val="00B827E6"/>
    <w:rsid w:val="00B82BAA"/>
    <w:rsid w:val="00B82C5E"/>
    <w:rsid w:val="00B8337B"/>
    <w:rsid w:val="00B83DD5"/>
    <w:rsid w:val="00B83F3C"/>
    <w:rsid w:val="00B84A00"/>
    <w:rsid w:val="00B84A48"/>
    <w:rsid w:val="00B84E85"/>
    <w:rsid w:val="00B85784"/>
    <w:rsid w:val="00B858BE"/>
    <w:rsid w:val="00B869F5"/>
    <w:rsid w:val="00B869FE"/>
    <w:rsid w:val="00B86CD3"/>
    <w:rsid w:val="00B86CE5"/>
    <w:rsid w:val="00B86EDD"/>
    <w:rsid w:val="00B871D6"/>
    <w:rsid w:val="00B87478"/>
    <w:rsid w:val="00B8764F"/>
    <w:rsid w:val="00B87767"/>
    <w:rsid w:val="00B87A6A"/>
    <w:rsid w:val="00B87C47"/>
    <w:rsid w:val="00B9075D"/>
    <w:rsid w:val="00B90764"/>
    <w:rsid w:val="00B90850"/>
    <w:rsid w:val="00B90883"/>
    <w:rsid w:val="00B90A32"/>
    <w:rsid w:val="00B91554"/>
    <w:rsid w:val="00B91783"/>
    <w:rsid w:val="00B91D04"/>
    <w:rsid w:val="00B926E4"/>
    <w:rsid w:val="00B92814"/>
    <w:rsid w:val="00B92BB0"/>
    <w:rsid w:val="00B92C17"/>
    <w:rsid w:val="00B930A3"/>
    <w:rsid w:val="00B93141"/>
    <w:rsid w:val="00B93402"/>
    <w:rsid w:val="00B9349F"/>
    <w:rsid w:val="00B93798"/>
    <w:rsid w:val="00B93C9E"/>
    <w:rsid w:val="00B93D9A"/>
    <w:rsid w:val="00B941B0"/>
    <w:rsid w:val="00B9434A"/>
    <w:rsid w:val="00B943D3"/>
    <w:rsid w:val="00B944DC"/>
    <w:rsid w:val="00B94832"/>
    <w:rsid w:val="00B948D6"/>
    <w:rsid w:val="00B9491E"/>
    <w:rsid w:val="00B94B12"/>
    <w:rsid w:val="00B94F89"/>
    <w:rsid w:val="00B95189"/>
    <w:rsid w:val="00B95D3A"/>
    <w:rsid w:val="00B96070"/>
    <w:rsid w:val="00B9611F"/>
    <w:rsid w:val="00B962BC"/>
    <w:rsid w:val="00B96A46"/>
    <w:rsid w:val="00B96CEC"/>
    <w:rsid w:val="00B96D7F"/>
    <w:rsid w:val="00B96DAC"/>
    <w:rsid w:val="00B96FDA"/>
    <w:rsid w:val="00B978C4"/>
    <w:rsid w:val="00B97C3B"/>
    <w:rsid w:val="00BA015A"/>
    <w:rsid w:val="00BA0240"/>
    <w:rsid w:val="00BA02D9"/>
    <w:rsid w:val="00BA030A"/>
    <w:rsid w:val="00BA096A"/>
    <w:rsid w:val="00BA09AF"/>
    <w:rsid w:val="00BA113A"/>
    <w:rsid w:val="00BA1745"/>
    <w:rsid w:val="00BA202E"/>
    <w:rsid w:val="00BA2186"/>
    <w:rsid w:val="00BA2646"/>
    <w:rsid w:val="00BA3249"/>
    <w:rsid w:val="00BA3264"/>
    <w:rsid w:val="00BA3587"/>
    <w:rsid w:val="00BA3645"/>
    <w:rsid w:val="00BA3788"/>
    <w:rsid w:val="00BA3B45"/>
    <w:rsid w:val="00BA3F4F"/>
    <w:rsid w:val="00BA44D4"/>
    <w:rsid w:val="00BA4890"/>
    <w:rsid w:val="00BA4993"/>
    <w:rsid w:val="00BA4AD3"/>
    <w:rsid w:val="00BA4B46"/>
    <w:rsid w:val="00BA53FD"/>
    <w:rsid w:val="00BA59CD"/>
    <w:rsid w:val="00BA5F93"/>
    <w:rsid w:val="00BA6696"/>
    <w:rsid w:val="00BA72F1"/>
    <w:rsid w:val="00BA7325"/>
    <w:rsid w:val="00BA73A8"/>
    <w:rsid w:val="00BA7B75"/>
    <w:rsid w:val="00BB00D4"/>
    <w:rsid w:val="00BB06B8"/>
    <w:rsid w:val="00BB078F"/>
    <w:rsid w:val="00BB07F0"/>
    <w:rsid w:val="00BB0F72"/>
    <w:rsid w:val="00BB17CE"/>
    <w:rsid w:val="00BB1A80"/>
    <w:rsid w:val="00BB1EB0"/>
    <w:rsid w:val="00BB1EFC"/>
    <w:rsid w:val="00BB2006"/>
    <w:rsid w:val="00BB221C"/>
    <w:rsid w:val="00BB2567"/>
    <w:rsid w:val="00BB304C"/>
    <w:rsid w:val="00BB3836"/>
    <w:rsid w:val="00BB4200"/>
    <w:rsid w:val="00BB427D"/>
    <w:rsid w:val="00BB475C"/>
    <w:rsid w:val="00BB4885"/>
    <w:rsid w:val="00BB4E0D"/>
    <w:rsid w:val="00BB5235"/>
    <w:rsid w:val="00BB5265"/>
    <w:rsid w:val="00BB55E4"/>
    <w:rsid w:val="00BB5C10"/>
    <w:rsid w:val="00BB6302"/>
    <w:rsid w:val="00BB686F"/>
    <w:rsid w:val="00BB6874"/>
    <w:rsid w:val="00BB6C12"/>
    <w:rsid w:val="00BB7224"/>
    <w:rsid w:val="00BB7A58"/>
    <w:rsid w:val="00BB7B5B"/>
    <w:rsid w:val="00BB7F36"/>
    <w:rsid w:val="00BC008F"/>
    <w:rsid w:val="00BC0592"/>
    <w:rsid w:val="00BC08D9"/>
    <w:rsid w:val="00BC09BF"/>
    <w:rsid w:val="00BC0B37"/>
    <w:rsid w:val="00BC121C"/>
    <w:rsid w:val="00BC13F4"/>
    <w:rsid w:val="00BC155A"/>
    <w:rsid w:val="00BC1AB7"/>
    <w:rsid w:val="00BC1ED6"/>
    <w:rsid w:val="00BC1FF9"/>
    <w:rsid w:val="00BC205D"/>
    <w:rsid w:val="00BC20C4"/>
    <w:rsid w:val="00BC2341"/>
    <w:rsid w:val="00BC2646"/>
    <w:rsid w:val="00BC291E"/>
    <w:rsid w:val="00BC2A9E"/>
    <w:rsid w:val="00BC2F16"/>
    <w:rsid w:val="00BC31E0"/>
    <w:rsid w:val="00BC3221"/>
    <w:rsid w:val="00BC3305"/>
    <w:rsid w:val="00BC3332"/>
    <w:rsid w:val="00BC3350"/>
    <w:rsid w:val="00BC33D6"/>
    <w:rsid w:val="00BC3454"/>
    <w:rsid w:val="00BC37C9"/>
    <w:rsid w:val="00BC3C80"/>
    <w:rsid w:val="00BC4095"/>
    <w:rsid w:val="00BC43C2"/>
    <w:rsid w:val="00BC4472"/>
    <w:rsid w:val="00BC480F"/>
    <w:rsid w:val="00BC488D"/>
    <w:rsid w:val="00BC49D3"/>
    <w:rsid w:val="00BC4D01"/>
    <w:rsid w:val="00BC53C2"/>
    <w:rsid w:val="00BC54E3"/>
    <w:rsid w:val="00BC5936"/>
    <w:rsid w:val="00BC63CF"/>
    <w:rsid w:val="00BC642A"/>
    <w:rsid w:val="00BC6434"/>
    <w:rsid w:val="00BC674C"/>
    <w:rsid w:val="00BC7374"/>
    <w:rsid w:val="00BC7CA8"/>
    <w:rsid w:val="00BC7D1D"/>
    <w:rsid w:val="00BC7E06"/>
    <w:rsid w:val="00BC7FCE"/>
    <w:rsid w:val="00BD0033"/>
    <w:rsid w:val="00BD008E"/>
    <w:rsid w:val="00BD015F"/>
    <w:rsid w:val="00BD01A9"/>
    <w:rsid w:val="00BD05AA"/>
    <w:rsid w:val="00BD0666"/>
    <w:rsid w:val="00BD0828"/>
    <w:rsid w:val="00BD10BA"/>
    <w:rsid w:val="00BD16FA"/>
    <w:rsid w:val="00BD1F86"/>
    <w:rsid w:val="00BD27AE"/>
    <w:rsid w:val="00BD329C"/>
    <w:rsid w:val="00BD35ED"/>
    <w:rsid w:val="00BD3948"/>
    <w:rsid w:val="00BD3FEA"/>
    <w:rsid w:val="00BD41A1"/>
    <w:rsid w:val="00BD4370"/>
    <w:rsid w:val="00BD49E8"/>
    <w:rsid w:val="00BD4D54"/>
    <w:rsid w:val="00BD4E44"/>
    <w:rsid w:val="00BD5209"/>
    <w:rsid w:val="00BD556D"/>
    <w:rsid w:val="00BD5C6A"/>
    <w:rsid w:val="00BD5E2A"/>
    <w:rsid w:val="00BD5E2E"/>
    <w:rsid w:val="00BD5E53"/>
    <w:rsid w:val="00BD6066"/>
    <w:rsid w:val="00BD60D3"/>
    <w:rsid w:val="00BD63A8"/>
    <w:rsid w:val="00BD64DE"/>
    <w:rsid w:val="00BD6C57"/>
    <w:rsid w:val="00BD6D17"/>
    <w:rsid w:val="00BD6D74"/>
    <w:rsid w:val="00BD6D91"/>
    <w:rsid w:val="00BD706A"/>
    <w:rsid w:val="00BD77F3"/>
    <w:rsid w:val="00BD78B4"/>
    <w:rsid w:val="00BE0107"/>
    <w:rsid w:val="00BE03D3"/>
    <w:rsid w:val="00BE047F"/>
    <w:rsid w:val="00BE05EA"/>
    <w:rsid w:val="00BE08D3"/>
    <w:rsid w:val="00BE0964"/>
    <w:rsid w:val="00BE1332"/>
    <w:rsid w:val="00BE1585"/>
    <w:rsid w:val="00BE184E"/>
    <w:rsid w:val="00BE18D4"/>
    <w:rsid w:val="00BE2300"/>
    <w:rsid w:val="00BE2338"/>
    <w:rsid w:val="00BE2690"/>
    <w:rsid w:val="00BE26F3"/>
    <w:rsid w:val="00BE2840"/>
    <w:rsid w:val="00BE2F55"/>
    <w:rsid w:val="00BE31D0"/>
    <w:rsid w:val="00BE33AD"/>
    <w:rsid w:val="00BE34FD"/>
    <w:rsid w:val="00BE395D"/>
    <w:rsid w:val="00BE3ADA"/>
    <w:rsid w:val="00BE4B17"/>
    <w:rsid w:val="00BE4F65"/>
    <w:rsid w:val="00BE500D"/>
    <w:rsid w:val="00BE511F"/>
    <w:rsid w:val="00BE55A6"/>
    <w:rsid w:val="00BE60FF"/>
    <w:rsid w:val="00BE62C9"/>
    <w:rsid w:val="00BE63E1"/>
    <w:rsid w:val="00BE64E8"/>
    <w:rsid w:val="00BE66C8"/>
    <w:rsid w:val="00BE6740"/>
    <w:rsid w:val="00BE69B8"/>
    <w:rsid w:val="00BE6A0B"/>
    <w:rsid w:val="00BE6B46"/>
    <w:rsid w:val="00BE6D10"/>
    <w:rsid w:val="00BE6EBF"/>
    <w:rsid w:val="00BE7334"/>
    <w:rsid w:val="00BE73BF"/>
    <w:rsid w:val="00BE745E"/>
    <w:rsid w:val="00BE78AF"/>
    <w:rsid w:val="00BE7C48"/>
    <w:rsid w:val="00BF00E8"/>
    <w:rsid w:val="00BF07A3"/>
    <w:rsid w:val="00BF0D7E"/>
    <w:rsid w:val="00BF118E"/>
    <w:rsid w:val="00BF11C1"/>
    <w:rsid w:val="00BF1355"/>
    <w:rsid w:val="00BF1471"/>
    <w:rsid w:val="00BF1859"/>
    <w:rsid w:val="00BF1A48"/>
    <w:rsid w:val="00BF1A74"/>
    <w:rsid w:val="00BF1B45"/>
    <w:rsid w:val="00BF1D68"/>
    <w:rsid w:val="00BF1FBE"/>
    <w:rsid w:val="00BF215D"/>
    <w:rsid w:val="00BF276A"/>
    <w:rsid w:val="00BF28C3"/>
    <w:rsid w:val="00BF32A5"/>
    <w:rsid w:val="00BF3473"/>
    <w:rsid w:val="00BF368E"/>
    <w:rsid w:val="00BF37C5"/>
    <w:rsid w:val="00BF41FC"/>
    <w:rsid w:val="00BF42EC"/>
    <w:rsid w:val="00BF4858"/>
    <w:rsid w:val="00BF4893"/>
    <w:rsid w:val="00BF4AB9"/>
    <w:rsid w:val="00BF4BF0"/>
    <w:rsid w:val="00BF5724"/>
    <w:rsid w:val="00BF613E"/>
    <w:rsid w:val="00BF671E"/>
    <w:rsid w:val="00BF6851"/>
    <w:rsid w:val="00BF6F6C"/>
    <w:rsid w:val="00BF7061"/>
    <w:rsid w:val="00BF741C"/>
    <w:rsid w:val="00BF74C7"/>
    <w:rsid w:val="00BF75D6"/>
    <w:rsid w:val="00BF7909"/>
    <w:rsid w:val="00BF7B38"/>
    <w:rsid w:val="00BF7BA3"/>
    <w:rsid w:val="00C00221"/>
    <w:rsid w:val="00C006C7"/>
    <w:rsid w:val="00C00B02"/>
    <w:rsid w:val="00C00C34"/>
    <w:rsid w:val="00C00CAF"/>
    <w:rsid w:val="00C00D8B"/>
    <w:rsid w:val="00C00DC3"/>
    <w:rsid w:val="00C00F03"/>
    <w:rsid w:val="00C01087"/>
    <w:rsid w:val="00C013FC"/>
    <w:rsid w:val="00C01480"/>
    <w:rsid w:val="00C015D6"/>
    <w:rsid w:val="00C01BBF"/>
    <w:rsid w:val="00C01DD8"/>
    <w:rsid w:val="00C020AB"/>
    <w:rsid w:val="00C0213C"/>
    <w:rsid w:val="00C029E9"/>
    <w:rsid w:val="00C02C16"/>
    <w:rsid w:val="00C03131"/>
    <w:rsid w:val="00C032CD"/>
    <w:rsid w:val="00C03652"/>
    <w:rsid w:val="00C03A00"/>
    <w:rsid w:val="00C03C2B"/>
    <w:rsid w:val="00C04892"/>
    <w:rsid w:val="00C04CA8"/>
    <w:rsid w:val="00C04EFD"/>
    <w:rsid w:val="00C04F31"/>
    <w:rsid w:val="00C0525E"/>
    <w:rsid w:val="00C05585"/>
    <w:rsid w:val="00C05CC6"/>
    <w:rsid w:val="00C05DD7"/>
    <w:rsid w:val="00C0616A"/>
    <w:rsid w:val="00C065C4"/>
    <w:rsid w:val="00C067B5"/>
    <w:rsid w:val="00C06A97"/>
    <w:rsid w:val="00C06D31"/>
    <w:rsid w:val="00C06F36"/>
    <w:rsid w:val="00C0721C"/>
    <w:rsid w:val="00C074C3"/>
    <w:rsid w:val="00C076BD"/>
    <w:rsid w:val="00C079CF"/>
    <w:rsid w:val="00C07B0E"/>
    <w:rsid w:val="00C07DEC"/>
    <w:rsid w:val="00C07FEA"/>
    <w:rsid w:val="00C10177"/>
    <w:rsid w:val="00C1017F"/>
    <w:rsid w:val="00C10192"/>
    <w:rsid w:val="00C1084F"/>
    <w:rsid w:val="00C10AA9"/>
    <w:rsid w:val="00C10AFC"/>
    <w:rsid w:val="00C10B0C"/>
    <w:rsid w:val="00C10C34"/>
    <w:rsid w:val="00C111A4"/>
    <w:rsid w:val="00C112A9"/>
    <w:rsid w:val="00C11612"/>
    <w:rsid w:val="00C1182B"/>
    <w:rsid w:val="00C11E5C"/>
    <w:rsid w:val="00C11EEE"/>
    <w:rsid w:val="00C12235"/>
    <w:rsid w:val="00C12355"/>
    <w:rsid w:val="00C129CA"/>
    <w:rsid w:val="00C12E61"/>
    <w:rsid w:val="00C13126"/>
    <w:rsid w:val="00C1341B"/>
    <w:rsid w:val="00C13510"/>
    <w:rsid w:val="00C139A5"/>
    <w:rsid w:val="00C13AEC"/>
    <w:rsid w:val="00C14008"/>
    <w:rsid w:val="00C1407D"/>
    <w:rsid w:val="00C1414F"/>
    <w:rsid w:val="00C1489B"/>
    <w:rsid w:val="00C148EA"/>
    <w:rsid w:val="00C14B40"/>
    <w:rsid w:val="00C15676"/>
    <w:rsid w:val="00C157DD"/>
    <w:rsid w:val="00C159D6"/>
    <w:rsid w:val="00C15A0E"/>
    <w:rsid w:val="00C15B46"/>
    <w:rsid w:val="00C16522"/>
    <w:rsid w:val="00C165DD"/>
    <w:rsid w:val="00C166E1"/>
    <w:rsid w:val="00C168CD"/>
    <w:rsid w:val="00C16E77"/>
    <w:rsid w:val="00C170F4"/>
    <w:rsid w:val="00C170FC"/>
    <w:rsid w:val="00C17466"/>
    <w:rsid w:val="00C17C0B"/>
    <w:rsid w:val="00C200B3"/>
    <w:rsid w:val="00C2016D"/>
    <w:rsid w:val="00C2043B"/>
    <w:rsid w:val="00C20D85"/>
    <w:rsid w:val="00C21047"/>
    <w:rsid w:val="00C21909"/>
    <w:rsid w:val="00C221F5"/>
    <w:rsid w:val="00C2228B"/>
    <w:rsid w:val="00C22356"/>
    <w:rsid w:val="00C22392"/>
    <w:rsid w:val="00C2239E"/>
    <w:rsid w:val="00C2354B"/>
    <w:rsid w:val="00C23DDC"/>
    <w:rsid w:val="00C23EBA"/>
    <w:rsid w:val="00C23F96"/>
    <w:rsid w:val="00C24785"/>
    <w:rsid w:val="00C247E7"/>
    <w:rsid w:val="00C2480A"/>
    <w:rsid w:val="00C2483C"/>
    <w:rsid w:val="00C248BA"/>
    <w:rsid w:val="00C24F35"/>
    <w:rsid w:val="00C24FBC"/>
    <w:rsid w:val="00C251CD"/>
    <w:rsid w:val="00C2546D"/>
    <w:rsid w:val="00C25512"/>
    <w:rsid w:val="00C25D10"/>
    <w:rsid w:val="00C26046"/>
    <w:rsid w:val="00C2618F"/>
    <w:rsid w:val="00C26B38"/>
    <w:rsid w:val="00C26BFB"/>
    <w:rsid w:val="00C272CB"/>
    <w:rsid w:val="00C2742C"/>
    <w:rsid w:val="00C27B91"/>
    <w:rsid w:val="00C27E13"/>
    <w:rsid w:val="00C27F04"/>
    <w:rsid w:val="00C30007"/>
    <w:rsid w:val="00C303A6"/>
    <w:rsid w:val="00C30429"/>
    <w:rsid w:val="00C3065E"/>
    <w:rsid w:val="00C30848"/>
    <w:rsid w:val="00C313C0"/>
    <w:rsid w:val="00C314E1"/>
    <w:rsid w:val="00C3173B"/>
    <w:rsid w:val="00C31C65"/>
    <w:rsid w:val="00C31DB5"/>
    <w:rsid w:val="00C321E8"/>
    <w:rsid w:val="00C323CB"/>
    <w:rsid w:val="00C32560"/>
    <w:rsid w:val="00C32C77"/>
    <w:rsid w:val="00C333BC"/>
    <w:rsid w:val="00C33586"/>
    <w:rsid w:val="00C335DC"/>
    <w:rsid w:val="00C3372D"/>
    <w:rsid w:val="00C33A44"/>
    <w:rsid w:val="00C33BE3"/>
    <w:rsid w:val="00C33F87"/>
    <w:rsid w:val="00C33FBE"/>
    <w:rsid w:val="00C3405D"/>
    <w:rsid w:val="00C34074"/>
    <w:rsid w:val="00C34660"/>
    <w:rsid w:val="00C3506A"/>
    <w:rsid w:val="00C3520D"/>
    <w:rsid w:val="00C35287"/>
    <w:rsid w:val="00C352FE"/>
    <w:rsid w:val="00C354A5"/>
    <w:rsid w:val="00C354D7"/>
    <w:rsid w:val="00C35ACE"/>
    <w:rsid w:val="00C35EAD"/>
    <w:rsid w:val="00C36012"/>
    <w:rsid w:val="00C36105"/>
    <w:rsid w:val="00C366BB"/>
    <w:rsid w:val="00C36B71"/>
    <w:rsid w:val="00C36DC6"/>
    <w:rsid w:val="00C36E73"/>
    <w:rsid w:val="00C379D4"/>
    <w:rsid w:val="00C37E82"/>
    <w:rsid w:val="00C400F4"/>
    <w:rsid w:val="00C403E1"/>
    <w:rsid w:val="00C40441"/>
    <w:rsid w:val="00C407F7"/>
    <w:rsid w:val="00C40A47"/>
    <w:rsid w:val="00C40A86"/>
    <w:rsid w:val="00C40D63"/>
    <w:rsid w:val="00C40DB9"/>
    <w:rsid w:val="00C41017"/>
    <w:rsid w:val="00C411CB"/>
    <w:rsid w:val="00C416FE"/>
    <w:rsid w:val="00C42056"/>
    <w:rsid w:val="00C4213F"/>
    <w:rsid w:val="00C42265"/>
    <w:rsid w:val="00C423FA"/>
    <w:rsid w:val="00C42414"/>
    <w:rsid w:val="00C4291A"/>
    <w:rsid w:val="00C42B40"/>
    <w:rsid w:val="00C42D4B"/>
    <w:rsid w:val="00C42EB7"/>
    <w:rsid w:val="00C42F43"/>
    <w:rsid w:val="00C43082"/>
    <w:rsid w:val="00C43795"/>
    <w:rsid w:val="00C43A27"/>
    <w:rsid w:val="00C441C0"/>
    <w:rsid w:val="00C44331"/>
    <w:rsid w:val="00C44418"/>
    <w:rsid w:val="00C44716"/>
    <w:rsid w:val="00C44BD2"/>
    <w:rsid w:val="00C452A0"/>
    <w:rsid w:val="00C452C3"/>
    <w:rsid w:val="00C45421"/>
    <w:rsid w:val="00C457C7"/>
    <w:rsid w:val="00C45D07"/>
    <w:rsid w:val="00C45F9F"/>
    <w:rsid w:val="00C46203"/>
    <w:rsid w:val="00C4650E"/>
    <w:rsid w:val="00C4697C"/>
    <w:rsid w:val="00C4706D"/>
    <w:rsid w:val="00C470B3"/>
    <w:rsid w:val="00C47816"/>
    <w:rsid w:val="00C47F98"/>
    <w:rsid w:val="00C47FA2"/>
    <w:rsid w:val="00C5004A"/>
    <w:rsid w:val="00C50915"/>
    <w:rsid w:val="00C50A47"/>
    <w:rsid w:val="00C50AA4"/>
    <w:rsid w:val="00C50ABC"/>
    <w:rsid w:val="00C50DBD"/>
    <w:rsid w:val="00C51053"/>
    <w:rsid w:val="00C515BD"/>
    <w:rsid w:val="00C516D6"/>
    <w:rsid w:val="00C51741"/>
    <w:rsid w:val="00C51787"/>
    <w:rsid w:val="00C519E4"/>
    <w:rsid w:val="00C52379"/>
    <w:rsid w:val="00C5311A"/>
    <w:rsid w:val="00C5314B"/>
    <w:rsid w:val="00C53632"/>
    <w:rsid w:val="00C53EDE"/>
    <w:rsid w:val="00C53F8B"/>
    <w:rsid w:val="00C54565"/>
    <w:rsid w:val="00C54AB1"/>
    <w:rsid w:val="00C54E81"/>
    <w:rsid w:val="00C54F84"/>
    <w:rsid w:val="00C54F8A"/>
    <w:rsid w:val="00C54F8C"/>
    <w:rsid w:val="00C55139"/>
    <w:rsid w:val="00C5515C"/>
    <w:rsid w:val="00C551C4"/>
    <w:rsid w:val="00C55547"/>
    <w:rsid w:val="00C557C2"/>
    <w:rsid w:val="00C55A31"/>
    <w:rsid w:val="00C55B37"/>
    <w:rsid w:val="00C55CA9"/>
    <w:rsid w:val="00C568BA"/>
    <w:rsid w:val="00C57109"/>
    <w:rsid w:val="00C57392"/>
    <w:rsid w:val="00C57476"/>
    <w:rsid w:val="00C575DC"/>
    <w:rsid w:val="00C57698"/>
    <w:rsid w:val="00C577A6"/>
    <w:rsid w:val="00C5797B"/>
    <w:rsid w:val="00C57E29"/>
    <w:rsid w:val="00C57FCC"/>
    <w:rsid w:val="00C60008"/>
    <w:rsid w:val="00C6038C"/>
    <w:rsid w:val="00C608B0"/>
    <w:rsid w:val="00C610C3"/>
    <w:rsid w:val="00C611DE"/>
    <w:rsid w:val="00C61C56"/>
    <w:rsid w:val="00C61E00"/>
    <w:rsid w:val="00C61E8A"/>
    <w:rsid w:val="00C62541"/>
    <w:rsid w:val="00C6265B"/>
    <w:rsid w:val="00C62906"/>
    <w:rsid w:val="00C635A6"/>
    <w:rsid w:val="00C63AF7"/>
    <w:rsid w:val="00C63C7E"/>
    <w:rsid w:val="00C63DB5"/>
    <w:rsid w:val="00C63F3A"/>
    <w:rsid w:val="00C64283"/>
    <w:rsid w:val="00C64376"/>
    <w:rsid w:val="00C64432"/>
    <w:rsid w:val="00C64706"/>
    <w:rsid w:val="00C64AC4"/>
    <w:rsid w:val="00C64ECF"/>
    <w:rsid w:val="00C65400"/>
    <w:rsid w:val="00C655EB"/>
    <w:rsid w:val="00C65681"/>
    <w:rsid w:val="00C6579A"/>
    <w:rsid w:val="00C657BC"/>
    <w:rsid w:val="00C65884"/>
    <w:rsid w:val="00C65891"/>
    <w:rsid w:val="00C65BC0"/>
    <w:rsid w:val="00C65BD8"/>
    <w:rsid w:val="00C65DA5"/>
    <w:rsid w:val="00C65F94"/>
    <w:rsid w:val="00C6606D"/>
    <w:rsid w:val="00C66326"/>
    <w:rsid w:val="00C6684B"/>
    <w:rsid w:val="00C668F2"/>
    <w:rsid w:val="00C66D4D"/>
    <w:rsid w:val="00C66DE7"/>
    <w:rsid w:val="00C671C6"/>
    <w:rsid w:val="00C67450"/>
    <w:rsid w:val="00C6751E"/>
    <w:rsid w:val="00C67618"/>
    <w:rsid w:val="00C67C13"/>
    <w:rsid w:val="00C67D1D"/>
    <w:rsid w:val="00C7037A"/>
    <w:rsid w:val="00C70619"/>
    <w:rsid w:val="00C71379"/>
    <w:rsid w:val="00C71C9C"/>
    <w:rsid w:val="00C71E2B"/>
    <w:rsid w:val="00C722BF"/>
    <w:rsid w:val="00C7231C"/>
    <w:rsid w:val="00C72365"/>
    <w:rsid w:val="00C725A6"/>
    <w:rsid w:val="00C725B8"/>
    <w:rsid w:val="00C7276C"/>
    <w:rsid w:val="00C72C66"/>
    <w:rsid w:val="00C72F09"/>
    <w:rsid w:val="00C7308C"/>
    <w:rsid w:val="00C73132"/>
    <w:rsid w:val="00C73677"/>
    <w:rsid w:val="00C73A55"/>
    <w:rsid w:val="00C73BCB"/>
    <w:rsid w:val="00C742EE"/>
    <w:rsid w:val="00C744C8"/>
    <w:rsid w:val="00C745A4"/>
    <w:rsid w:val="00C74A2D"/>
    <w:rsid w:val="00C752F1"/>
    <w:rsid w:val="00C7559A"/>
    <w:rsid w:val="00C75825"/>
    <w:rsid w:val="00C7584B"/>
    <w:rsid w:val="00C759E5"/>
    <w:rsid w:val="00C75E2A"/>
    <w:rsid w:val="00C760F4"/>
    <w:rsid w:val="00C76287"/>
    <w:rsid w:val="00C76313"/>
    <w:rsid w:val="00C76BA3"/>
    <w:rsid w:val="00C76DA1"/>
    <w:rsid w:val="00C76ED3"/>
    <w:rsid w:val="00C76FE1"/>
    <w:rsid w:val="00C771ED"/>
    <w:rsid w:val="00C7795C"/>
    <w:rsid w:val="00C77BE8"/>
    <w:rsid w:val="00C801BE"/>
    <w:rsid w:val="00C804D0"/>
    <w:rsid w:val="00C80852"/>
    <w:rsid w:val="00C80A15"/>
    <w:rsid w:val="00C80A73"/>
    <w:rsid w:val="00C80AA0"/>
    <w:rsid w:val="00C80DA7"/>
    <w:rsid w:val="00C814E7"/>
    <w:rsid w:val="00C814EC"/>
    <w:rsid w:val="00C81C9A"/>
    <w:rsid w:val="00C81CA0"/>
    <w:rsid w:val="00C820EE"/>
    <w:rsid w:val="00C82505"/>
    <w:rsid w:val="00C82928"/>
    <w:rsid w:val="00C82948"/>
    <w:rsid w:val="00C82BC3"/>
    <w:rsid w:val="00C82C4F"/>
    <w:rsid w:val="00C82C87"/>
    <w:rsid w:val="00C82CDB"/>
    <w:rsid w:val="00C83264"/>
    <w:rsid w:val="00C836D4"/>
    <w:rsid w:val="00C83818"/>
    <w:rsid w:val="00C839B4"/>
    <w:rsid w:val="00C84261"/>
    <w:rsid w:val="00C84707"/>
    <w:rsid w:val="00C84791"/>
    <w:rsid w:val="00C84A53"/>
    <w:rsid w:val="00C84C29"/>
    <w:rsid w:val="00C84CBC"/>
    <w:rsid w:val="00C84EC6"/>
    <w:rsid w:val="00C84F5F"/>
    <w:rsid w:val="00C84F86"/>
    <w:rsid w:val="00C84FB4"/>
    <w:rsid w:val="00C853A5"/>
    <w:rsid w:val="00C854B5"/>
    <w:rsid w:val="00C8582E"/>
    <w:rsid w:val="00C85A96"/>
    <w:rsid w:val="00C85DB7"/>
    <w:rsid w:val="00C85FB4"/>
    <w:rsid w:val="00C86149"/>
    <w:rsid w:val="00C862E2"/>
    <w:rsid w:val="00C8690B"/>
    <w:rsid w:val="00C86948"/>
    <w:rsid w:val="00C86B32"/>
    <w:rsid w:val="00C8726D"/>
    <w:rsid w:val="00C873A3"/>
    <w:rsid w:val="00C87710"/>
    <w:rsid w:val="00C87916"/>
    <w:rsid w:val="00C879C9"/>
    <w:rsid w:val="00C87EC5"/>
    <w:rsid w:val="00C904FB"/>
    <w:rsid w:val="00C905CA"/>
    <w:rsid w:val="00C90AF4"/>
    <w:rsid w:val="00C90D19"/>
    <w:rsid w:val="00C90F77"/>
    <w:rsid w:val="00C90F78"/>
    <w:rsid w:val="00C910CD"/>
    <w:rsid w:val="00C91239"/>
    <w:rsid w:val="00C91348"/>
    <w:rsid w:val="00C9134D"/>
    <w:rsid w:val="00C9197C"/>
    <w:rsid w:val="00C91EE7"/>
    <w:rsid w:val="00C91F0B"/>
    <w:rsid w:val="00C923D4"/>
    <w:rsid w:val="00C92ADD"/>
    <w:rsid w:val="00C92E81"/>
    <w:rsid w:val="00C9323B"/>
    <w:rsid w:val="00C93292"/>
    <w:rsid w:val="00C935E1"/>
    <w:rsid w:val="00C936DD"/>
    <w:rsid w:val="00C93C9D"/>
    <w:rsid w:val="00C93E2C"/>
    <w:rsid w:val="00C945A2"/>
    <w:rsid w:val="00C9509C"/>
    <w:rsid w:val="00C95323"/>
    <w:rsid w:val="00C9545D"/>
    <w:rsid w:val="00C954B7"/>
    <w:rsid w:val="00C95EB8"/>
    <w:rsid w:val="00C9631D"/>
    <w:rsid w:val="00C96647"/>
    <w:rsid w:val="00C97146"/>
    <w:rsid w:val="00C97545"/>
    <w:rsid w:val="00C9789E"/>
    <w:rsid w:val="00C97FD5"/>
    <w:rsid w:val="00CA0381"/>
    <w:rsid w:val="00CA057E"/>
    <w:rsid w:val="00CA082E"/>
    <w:rsid w:val="00CA1043"/>
    <w:rsid w:val="00CA107C"/>
    <w:rsid w:val="00CA198A"/>
    <w:rsid w:val="00CA1D86"/>
    <w:rsid w:val="00CA1F62"/>
    <w:rsid w:val="00CA21AB"/>
    <w:rsid w:val="00CA2869"/>
    <w:rsid w:val="00CA2AAF"/>
    <w:rsid w:val="00CA2EE4"/>
    <w:rsid w:val="00CA34FC"/>
    <w:rsid w:val="00CA36AD"/>
    <w:rsid w:val="00CA37F1"/>
    <w:rsid w:val="00CA3A8C"/>
    <w:rsid w:val="00CA4238"/>
    <w:rsid w:val="00CA47B3"/>
    <w:rsid w:val="00CA5140"/>
    <w:rsid w:val="00CA545D"/>
    <w:rsid w:val="00CA54A5"/>
    <w:rsid w:val="00CA6F66"/>
    <w:rsid w:val="00CA7772"/>
    <w:rsid w:val="00CA78A1"/>
    <w:rsid w:val="00CB01F1"/>
    <w:rsid w:val="00CB0A89"/>
    <w:rsid w:val="00CB0BE3"/>
    <w:rsid w:val="00CB1112"/>
    <w:rsid w:val="00CB12FB"/>
    <w:rsid w:val="00CB1602"/>
    <w:rsid w:val="00CB1618"/>
    <w:rsid w:val="00CB16CB"/>
    <w:rsid w:val="00CB1FBD"/>
    <w:rsid w:val="00CB204E"/>
    <w:rsid w:val="00CB2429"/>
    <w:rsid w:val="00CB2CB9"/>
    <w:rsid w:val="00CB30FF"/>
    <w:rsid w:val="00CB3185"/>
    <w:rsid w:val="00CB3897"/>
    <w:rsid w:val="00CB3E97"/>
    <w:rsid w:val="00CB4202"/>
    <w:rsid w:val="00CB42FE"/>
    <w:rsid w:val="00CB4434"/>
    <w:rsid w:val="00CB45A2"/>
    <w:rsid w:val="00CB4634"/>
    <w:rsid w:val="00CB4765"/>
    <w:rsid w:val="00CB4898"/>
    <w:rsid w:val="00CB4B27"/>
    <w:rsid w:val="00CB4B64"/>
    <w:rsid w:val="00CB4D08"/>
    <w:rsid w:val="00CB4F0D"/>
    <w:rsid w:val="00CB5107"/>
    <w:rsid w:val="00CB52AD"/>
    <w:rsid w:val="00CB5635"/>
    <w:rsid w:val="00CB5CD9"/>
    <w:rsid w:val="00CB5E0C"/>
    <w:rsid w:val="00CB6E84"/>
    <w:rsid w:val="00CB70D4"/>
    <w:rsid w:val="00CB7438"/>
    <w:rsid w:val="00CB77A2"/>
    <w:rsid w:val="00CB79A1"/>
    <w:rsid w:val="00CB7ACE"/>
    <w:rsid w:val="00CB7C88"/>
    <w:rsid w:val="00CC0078"/>
    <w:rsid w:val="00CC05DD"/>
    <w:rsid w:val="00CC0626"/>
    <w:rsid w:val="00CC0683"/>
    <w:rsid w:val="00CC08EE"/>
    <w:rsid w:val="00CC0939"/>
    <w:rsid w:val="00CC0A67"/>
    <w:rsid w:val="00CC0EDC"/>
    <w:rsid w:val="00CC0F78"/>
    <w:rsid w:val="00CC11D2"/>
    <w:rsid w:val="00CC1263"/>
    <w:rsid w:val="00CC133F"/>
    <w:rsid w:val="00CC1399"/>
    <w:rsid w:val="00CC18A9"/>
    <w:rsid w:val="00CC1E36"/>
    <w:rsid w:val="00CC2032"/>
    <w:rsid w:val="00CC26E9"/>
    <w:rsid w:val="00CC28F7"/>
    <w:rsid w:val="00CC34CC"/>
    <w:rsid w:val="00CC372F"/>
    <w:rsid w:val="00CC3B6A"/>
    <w:rsid w:val="00CC3B6C"/>
    <w:rsid w:val="00CC3C7C"/>
    <w:rsid w:val="00CC3FBF"/>
    <w:rsid w:val="00CC4000"/>
    <w:rsid w:val="00CC4110"/>
    <w:rsid w:val="00CC4667"/>
    <w:rsid w:val="00CC48F1"/>
    <w:rsid w:val="00CC4A5D"/>
    <w:rsid w:val="00CC4D8A"/>
    <w:rsid w:val="00CC4E32"/>
    <w:rsid w:val="00CC516C"/>
    <w:rsid w:val="00CC52FA"/>
    <w:rsid w:val="00CC5B42"/>
    <w:rsid w:val="00CC5BF8"/>
    <w:rsid w:val="00CC6057"/>
    <w:rsid w:val="00CC6298"/>
    <w:rsid w:val="00CC63E7"/>
    <w:rsid w:val="00CC7323"/>
    <w:rsid w:val="00CC7988"/>
    <w:rsid w:val="00CD03DD"/>
    <w:rsid w:val="00CD1136"/>
    <w:rsid w:val="00CD12E6"/>
    <w:rsid w:val="00CD14A8"/>
    <w:rsid w:val="00CD167E"/>
    <w:rsid w:val="00CD172C"/>
    <w:rsid w:val="00CD1F96"/>
    <w:rsid w:val="00CD2268"/>
    <w:rsid w:val="00CD2A40"/>
    <w:rsid w:val="00CD2A88"/>
    <w:rsid w:val="00CD2ADA"/>
    <w:rsid w:val="00CD2C00"/>
    <w:rsid w:val="00CD2CA7"/>
    <w:rsid w:val="00CD2D20"/>
    <w:rsid w:val="00CD31F5"/>
    <w:rsid w:val="00CD332D"/>
    <w:rsid w:val="00CD3478"/>
    <w:rsid w:val="00CD34F5"/>
    <w:rsid w:val="00CD3A4B"/>
    <w:rsid w:val="00CD3C36"/>
    <w:rsid w:val="00CD3CD2"/>
    <w:rsid w:val="00CD4144"/>
    <w:rsid w:val="00CD4271"/>
    <w:rsid w:val="00CD44A5"/>
    <w:rsid w:val="00CD4701"/>
    <w:rsid w:val="00CD4A81"/>
    <w:rsid w:val="00CD4C5F"/>
    <w:rsid w:val="00CD4C9B"/>
    <w:rsid w:val="00CD4D50"/>
    <w:rsid w:val="00CD51AD"/>
    <w:rsid w:val="00CD5426"/>
    <w:rsid w:val="00CD568B"/>
    <w:rsid w:val="00CD56A5"/>
    <w:rsid w:val="00CD5E18"/>
    <w:rsid w:val="00CD61E3"/>
    <w:rsid w:val="00CD6235"/>
    <w:rsid w:val="00CD6DCB"/>
    <w:rsid w:val="00CD6E85"/>
    <w:rsid w:val="00CD70CD"/>
    <w:rsid w:val="00CD77AB"/>
    <w:rsid w:val="00CD7C1F"/>
    <w:rsid w:val="00CE07B1"/>
    <w:rsid w:val="00CE08C9"/>
    <w:rsid w:val="00CE0C57"/>
    <w:rsid w:val="00CE0D5F"/>
    <w:rsid w:val="00CE0D94"/>
    <w:rsid w:val="00CE11E9"/>
    <w:rsid w:val="00CE12E6"/>
    <w:rsid w:val="00CE1BD0"/>
    <w:rsid w:val="00CE1EDC"/>
    <w:rsid w:val="00CE211A"/>
    <w:rsid w:val="00CE2226"/>
    <w:rsid w:val="00CE2683"/>
    <w:rsid w:val="00CE2D09"/>
    <w:rsid w:val="00CE32A3"/>
    <w:rsid w:val="00CE32AF"/>
    <w:rsid w:val="00CE3C97"/>
    <w:rsid w:val="00CE4019"/>
    <w:rsid w:val="00CE4A7A"/>
    <w:rsid w:val="00CE4C09"/>
    <w:rsid w:val="00CE5A13"/>
    <w:rsid w:val="00CE5CB0"/>
    <w:rsid w:val="00CE5DBD"/>
    <w:rsid w:val="00CE61F4"/>
    <w:rsid w:val="00CE66F0"/>
    <w:rsid w:val="00CE6C96"/>
    <w:rsid w:val="00CE6CB9"/>
    <w:rsid w:val="00CE6E1E"/>
    <w:rsid w:val="00CE77F5"/>
    <w:rsid w:val="00CE7A47"/>
    <w:rsid w:val="00CE7BA8"/>
    <w:rsid w:val="00CE7BAF"/>
    <w:rsid w:val="00CE7FC1"/>
    <w:rsid w:val="00CF028F"/>
    <w:rsid w:val="00CF090F"/>
    <w:rsid w:val="00CF0A9A"/>
    <w:rsid w:val="00CF0ADD"/>
    <w:rsid w:val="00CF0D91"/>
    <w:rsid w:val="00CF0EC0"/>
    <w:rsid w:val="00CF0F97"/>
    <w:rsid w:val="00CF0FE5"/>
    <w:rsid w:val="00CF1645"/>
    <w:rsid w:val="00CF1880"/>
    <w:rsid w:val="00CF1A56"/>
    <w:rsid w:val="00CF1AFC"/>
    <w:rsid w:val="00CF1ED1"/>
    <w:rsid w:val="00CF29B2"/>
    <w:rsid w:val="00CF2C55"/>
    <w:rsid w:val="00CF2F50"/>
    <w:rsid w:val="00CF2F7F"/>
    <w:rsid w:val="00CF32DC"/>
    <w:rsid w:val="00CF3C9A"/>
    <w:rsid w:val="00CF3CFB"/>
    <w:rsid w:val="00CF43F9"/>
    <w:rsid w:val="00CF479A"/>
    <w:rsid w:val="00CF4B31"/>
    <w:rsid w:val="00CF514A"/>
    <w:rsid w:val="00CF5155"/>
    <w:rsid w:val="00CF51F3"/>
    <w:rsid w:val="00CF54EA"/>
    <w:rsid w:val="00CF55F9"/>
    <w:rsid w:val="00CF5DB1"/>
    <w:rsid w:val="00CF6088"/>
    <w:rsid w:val="00CF6240"/>
    <w:rsid w:val="00CF7265"/>
    <w:rsid w:val="00CF737A"/>
    <w:rsid w:val="00CF73CB"/>
    <w:rsid w:val="00CF76A6"/>
    <w:rsid w:val="00CF7D1E"/>
    <w:rsid w:val="00CF7E5B"/>
    <w:rsid w:val="00CF7E8D"/>
    <w:rsid w:val="00D005C1"/>
    <w:rsid w:val="00D009CF"/>
    <w:rsid w:val="00D00F46"/>
    <w:rsid w:val="00D010AB"/>
    <w:rsid w:val="00D01F17"/>
    <w:rsid w:val="00D02EDA"/>
    <w:rsid w:val="00D03B5E"/>
    <w:rsid w:val="00D04047"/>
    <w:rsid w:val="00D042AC"/>
    <w:rsid w:val="00D04FAB"/>
    <w:rsid w:val="00D05657"/>
    <w:rsid w:val="00D05C41"/>
    <w:rsid w:val="00D060E4"/>
    <w:rsid w:val="00D064C3"/>
    <w:rsid w:val="00D06B35"/>
    <w:rsid w:val="00D06C57"/>
    <w:rsid w:val="00D06EF3"/>
    <w:rsid w:val="00D0718B"/>
    <w:rsid w:val="00D07424"/>
    <w:rsid w:val="00D0785F"/>
    <w:rsid w:val="00D10340"/>
    <w:rsid w:val="00D10450"/>
    <w:rsid w:val="00D10458"/>
    <w:rsid w:val="00D10739"/>
    <w:rsid w:val="00D109FC"/>
    <w:rsid w:val="00D10BBC"/>
    <w:rsid w:val="00D11122"/>
    <w:rsid w:val="00D11A50"/>
    <w:rsid w:val="00D11D84"/>
    <w:rsid w:val="00D11E40"/>
    <w:rsid w:val="00D11F39"/>
    <w:rsid w:val="00D12194"/>
    <w:rsid w:val="00D124AA"/>
    <w:rsid w:val="00D12C6E"/>
    <w:rsid w:val="00D13186"/>
    <w:rsid w:val="00D138E0"/>
    <w:rsid w:val="00D1436C"/>
    <w:rsid w:val="00D14467"/>
    <w:rsid w:val="00D147E3"/>
    <w:rsid w:val="00D14888"/>
    <w:rsid w:val="00D14B4B"/>
    <w:rsid w:val="00D14E2A"/>
    <w:rsid w:val="00D153EC"/>
    <w:rsid w:val="00D16525"/>
    <w:rsid w:val="00D16699"/>
    <w:rsid w:val="00D166C7"/>
    <w:rsid w:val="00D16F05"/>
    <w:rsid w:val="00D170A7"/>
    <w:rsid w:val="00D17896"/>
    <w:rsid w:val="00D17C13"/>
    <w:rsid w:val="00D17CDA"/>
    <w:rsid w:val="00D20170"/>
    <w:rsid w:val="00D206F0"/>
    <w:rsid w:val="00D20778"/>
    <w:rsid w:val="00D20ACA"/>
    <w:rsid w:val="00D20FBD"/>
    <w:rsid w:val="00D217B9"/>
    <w:rsid w:val="00D219C5"/>
    <w:rsid w:val="00D21B51"/>
    <w:rsid w:val="00D21C2A"/>
    <w:rsid w:val="00D2227C"/>
    <w:rsid w:val="00D22363"/>
    <w:rsid w:val="00D224DA"/>
    <w:rsid w:val="00D228A6"/>
    <w:rsid w:val="00D22B33"/>
    <w:rsid w:val="00D22B92"/>
    <w:rsid w:val="00D22ECC"/>
    <w:rsid w:val="00D2307F"/>
    <w:rsid w:val="00D2398D"/>
    <w:rsid w:val="00D24198"/>
    <w:rsid w:val="00D242C9"/>
    <w:rsid w:val="00D24918"/>
    <w:rsid w:val="00D24EFE"/>
    <w:rsid w:val="00D25042"/>
    <w:rsid w:val="00D253A7"/>
    <w:rsid w:val="00D25716"/>
    <w:rsid w:val="00D257BE"/>
    <w:rsid w:val="00D25911"/>
    <w:rsid w:val="00D25A3B"/>
    <w:rsid w:val="00D26281"/>
    <w:rsid w:val="00D264A5"/>
    <w:rsid w:val="00D266C7"/>
    <w:rsid w:val="00D268DF"/>
    <w:rsid w:val="00D26A1B"/>
    <w:rsid w:val="00D2745A"/>
    <w:rsid w:val="00D2769D"/>
    <w:rsid w:val="00D277F1"/>
    <w:rsid w:val="00D27878"/>
    <w:rsid w:val="00D27A06"/>
    <w:rsid w:val="00D3021D"/>
    <w:rsid w:val="00D30FC2"/>
    <w:rsid w:val="00D3114A"/>
    <w:rsid w:val="00D3119B"/>
    <w:rsid w:val="00D315B7"/>
    <w:rsid w:val="00D31AA5"/>
    <w:rsid w:val="00D31AD9"/>
    <w:rsid w:val="00D31B7D"/>
    <w:rsid w:val="00D32080"/>
    <w:rsid w:val="00D320E2"/>
    <w:rsid w:val="00D3251F"/>
    <w:rsid w:val="00D32895"/>
    <w:rsid w:val="00D33411"/>
    <w:rsid w:val="00D33670"/>
    <w:rsid w:val="00D336DE"/>
    <w:rsid w:val="00D3397D"/>
    <w:rsid w:val="00D33C9B"/>
    <w:rsid w:val="00D340D1"/>
    <w:rsid w:val="00D345AF"/>
    <w:rsid w:val="00D3483D"/>
    <w:rsid w:val="00D34B34"/>
    <w:rsid w:val="00D34E91"/>
    <w:rsid w:val="00D34EF6"/>
    <w:rsid w:val="00D35299"/>
    <w:rsid w:val="00D356E9"/>
    <w:rsid w:val="00D35806"/>
    <w:rsid w:val="00D35889"/>
    <w:rsid w:val="00D35F09"/>
    <w:rsid w:val="00D363E9"/>
    <w:rsid w:val="00D365CC"/>
    <w:rsid w:val="00D365F2"/>
    <w:rsid w:val="00D36750"/>
    <w:rsid w:val="00D36C4C"/>
    <w:rsid w:val="00D36CA4"/>
    <w:rsid w:val="00D36F8F"/>
    <w:rsid w:val="00D37127"/>
    <w:rsid w:val="00D37220"/>
    <w:rsid w:val="00D374AF"/>
    <w:rsid w:val="00D37977"/>
    <w:rsid w:val="00D37991"/>
    <w:rsid w:val="00D37B33"/>
    <w:rsid w:val="00D4109F"/>
    <w:rsid w:val="00D4138F"/>
    <w:rsid w:val="00D415E0"/>
    <w:rsid w:val="00D418C3"/>
    <w:rsid w:val="00D4194A"/>
    <w:rsid w:val="00D422E4"/>
    <w:rsid w:val="00D422F8"/>
    <w:rsid w:val="00D427BB"/>
    <w:rsid w:val="00D42C9E"/>
    <w:rsid w:val="00D42F0B"/>
    <w:rsid w:val="00D42F94"/>
    <w:rsid w:val="00D4309B"/>
    <w:rsid w:val="00D43283"/>
    <w:rsid w:val="00D43328"/>
    <w:rsid w:val="00D43476"/>
    <w:rsid w:val="00D437C6"/>
    <w:rsid w:val="00D43CEA"/>
    <w:rsid w:val="00D43E34"/>
    <w:rsid w:val="00D43E83"/>
    <w:rsid w:val="00D44097"/>
    <w:rsid w:val="00D44A75"/>
    <w:rsid w:val="00D44EE0"/>
    <w:rsid w:val="00D45142"/>
    <w:rsid w:val="00D4673C"/>
    <w:rsid w:val="00D46A19"/>
    <w:rsid w:val="00D46CD6"/>
    <w:rsid w:val="00D46DC4"/>
    <w:rsid w:val="00D46E40"/>
    <w:rsid w:val="00D4738A"/>
    <w:rsid w:val="00D47670"/>
    <w:rsid w:val="00D50151"/>
    <w:rsid w:val="00D502D8"/>
    <w:rsid w:val="00D50419"/>
    <w:rsid w:val="00D5092C"/>
    <w:rsid w:val="00D50B47"/>
    <w:rsid w:val="00D50FEC"/>
    <w:rsid w:val="00D5136C"/>
    <w:rsid w:val="00D518DF"/>
    <w:rsid w:val="00D51D6B"/>
    <w:rsid w:val="00D51E25"/>
    <w:rsid w:val="00D51F12"/>
    <w:rsid w:val="00D52205"/>
    <w:rsid w:val="00D5241E"/>
    <w:rsid w:val="00D52628"/>
    <w:rsid w:val="00D528BE"/>
    <w:rsid w:val="00D529AB"/>
    <w:rsid w:val="00D52D51"/>
    <w:rsid w:val="00D52F54"/>
    <w:rsid w:val="00D53296"/>
    <w:rsid w:val="00D53326"/>
    <w:rsid w:val="00D53471"/>
    <w:rsid w:val="00D536C7"/>
    <w:rsid w:val="00D5383F"/>
    <w:rsid w:val="00D539DF"/>
    <w:rsid w:val="00D53AA3"/>
    <w:rsid w:val="00D53F62"/>
    <w:rsid w:val="00D544B2"/>
    <w:rsid w:val="00D54591"/>
    <w:rsid w:val="00D5475B"/>
    <w:rsid w:val="00D54825"/>
    <w:rsid w:val="00D55169"/>
    <w:rsid w:val="00D551F8"/>
    <w:rsid w:val="00D5542C"/>
    <w:rsid w:val="00D555B3"/>
    <w:rsid w:val="00D55632"/>
    <w:rsid w:val="00D5591D"/>
    <w:rsid w:val="00D559D6"/>
    <w:rsid w:val="00D55AF0"/>
    <w:rsid w:val="00D55F91"/>
    <w:rsid w:val="00D56902"/>
    <w:rsid w:val="00D56B9A"/>
    <w:rsid w:val="00D56BAA"/>
    <w:rsid w:val="00D56D2C"/>
    <w:rsid w:val="00D570D8"/>
    <w:rsid w:val="00D5760D"/>
    <w:rsid w:val="00D577E6"/>
    <w:rsid w:val="00D57A0C"/>
    <w:rsid w:val="00D57BF1"/>
    <w:rsid w:val="00D57CA0"/>
    <w:rsid w:val="00D57CB2"/>
    <w:rsid w:val="00D57F06"/>
    <w:rsid w:val="00D6010A"/>
    <w:rsid w:val="00D60758"/>
    <w:rsid w:val="00D607C0"/>
    <w:rsid w:val="00D60A31"/>
    <w:rsid w:val="00D60A62"/>
    <w:rsid w:val="00D60F8F"/>
    <w:rsid w:val="00D60FFD"/>
    <w:rsid w:val="00D614B4"/>
    <w:rsid w:val="00D619EF"/>
    <w:rsid w:val="00D62049"/>
    <w:rsid w:val="00D6221C"/>
    <w:rsid w:val="00D6250C"/>
    <w:rsid w:val="00D6297D"/>
    <w:rsid w:val="00D62A9A"/>
    <w:rsid w:val="00D62AE4"/>
    <w:rsid w:val="00D62D18"/>
    <w:rsid w:val="00D62D59"/>
    <w:rsid w:val="00D62E26"/>
    <w:rsid w:val="00D631EB"/>
    <w:rsid w:val="00D631FC"/>
    <w:rsid w:val="00D6329E"/>
    <w:rsid w:val="00D6336F"/>
    <w:rsid w:val="00D63429"/>
    <w:rsid w:val="00D635C1"/>
    <w:rsid w:val="00D63CFE"/>
    <w:rsid w:val="00D63F2F"/>
    <w:rsid w:val="00D64291"/>
    <w:rsid w:val="00D6471F"/>
    <w:rsid w:val="00D64997"/>
    <w:rsid w:val="00D64D37"/>
    <w:rsid w:val="00D650BE"/>
    <w:rsid w:val="00D65403"/>
    <w:rsid w:val="00D6562D"/>
    <w:rsid w:val="00D65876"/>
    <w:rsid w:val="00D65C01"/>
    <w:rsid w:val="00D65D47"/>
    <w:rsid w:val="00D65F31"/>
    <w:rsid w:val="00D66090"/>
    <w:rsid w:val="00D66103"/>
    <w:rsid w:val="00D66E82"/>
    <w:rsid w:val="00D674D6"/>
    <w:rsid w:val="00D67685"/>
    <w:rsid w:val="00D6785F"/>
    <w:rsid w:val="00D67E47"/>
    <w:rsid w:val="00D70521"/>
    <w:rsid w:val="00D7056F"/>
    <w:rsid w:val="00D70658"/>
    <w:rsid w:val="00D70B40"/>
    <w:rsid w:val="00D70BB1"/>
    <w:rsid w:val="00D7113B"/>
    <w:rsid w:val="00D72180"/>
    <w:rsid w:val="00D7253E"/>
    <w:rsid w:val="00D728F8"/>
    <w:rsid w:val="00D72A96"/>
    <w:rsid w:val="00D72EBC"/>
    <w:rsid w:val="00D7387E"/>
    <w:rsid w:val="00D73B59"/>
    <w:rsid w:val="00D73BF4"/>
    <w:rsid w:val="00D73C75"/>
    <w:rsid w:val="00D73E6E"/>
    <w:rsid w:val="00D75C39"/>
    <w:rsid w:val="00D75C3A"/>
    <w:rsid w:val="00D75E31"/>
    <w:rsid w:val="00D75E7B"/>
    <w:rsid w:val="00D7621B"/>
    <w:rsid w:val="00D76891"/>
    <w:rsid w:val="00D76C29"/>
    <w:rsid w:val="00D76CA6"/>
    <w:rsid w:val="00D7702C"/>
    <w:rsid w:val="00D77456"/>
    <w:rsid w:val="00D775B3"/>
    <w:rsid w:val="00D7766E"/>
    <w:rsid w:val="00D7783D"/>
    <w:rsid w:val="00D8005B"/>
    <w:rsid w:val="00D80199"/>
    <w:rsid w:val="00D80A86"/>
    <w:rsid w:val="00D80BC8"/>
    <w:rsid w:val="00D80E4D"/>
    <w:rsid w:val="00D81898"/>
    <w:rsid w:val="00D81ABC"/>
    <w:rsid w:val="00D81B4E"/>
    <w:rsid w:val="00D81D00"/>
    <w:rsid w:val="00D81EE4"/>
    <w:rsid w:val="00D81FDF"/>
    <w:rsid w:val="00D8294A"/>
    <w:rsid w:val="00D82999"/>
    <w:rsid w:val="00D82D22"/>
    <w:rsid w:val="00D83057"/>
    <w:rsid w:val="00D83249"/>
    <w:rsid w:val="00D83668"/>
    <w:rsid w:val="00D83696"/>
    <w:rsid w:val="00D836FC"/>
    <w:rsid w:val="00D83784"/>
    <w:rsid w:val="00D83D5C"/>
    <w:rsid w:val="00D8406A"/>
    <w:rsid w:val="00D84405"/>
    <w:rsid w:val="00D84DC5"/>
    <w:rsid w:val="00D8512D"/>
    <w:rsid w:val="00D85275"/>
    <w:rsid w:val="00D8543B"/>
    <w:rsid w:val="00D85936"/>
    <w:rsid w:val="00D85B60"/>
    <w:rsid w:val="00D8646C"/>
    <w:rsid w:val="00D866AA"/>
    <w:rsid w:val="00D86BEE"/>
    <w:rsid w:val="00D86CFC"/>
    <w:rsid w:val="00D86D41"/>
    <w:rsid w:val="00D86F24"/>
    <w:rsid w:val="00D86F59"/>
    <w:rsid w:val="00D87604"/>
    <w:rsid w:val="00D8760C"/>
    <w:rsid w:val="00D87D1E"/>
    <w:rsid w:val="00D87D88"/>
    <w:rsid w:val="00D9014E"/>
    <w:rsid w:val="00D90231"/>
    <w:rsid w:val="00D903ED"/>
    <w:rsid w:val="00D9068D"/>
    <w:rsid w:val="00D907AB"/>
    <w:rsid w:val="00D90875"/>
    <w:rsid w:val="00D90DEC"/>
    <w:rsid w:val="00D9167C"/>
    <w:rsid w:val="00D91708"/>
    <w:rsid w:val="00D91C0C"/>
    <w:rsid w:val="00D91D6A"/>
    <w:rsid w:val="00D91DB5"/>
    <w:rsid w:val="00D920A5"/>
    <w:rsid w:val="00D9228D"/>
    <w:rsid w:val="00D92348"/>
    <w:rsid w:val="00D9248B"/>
    <w:rsid w:val="00D925C3"/>
    <w:rsid w:val="00D926EB"/>
    <w:rsid w:val="00D927E1"/>
    <w:rsid w:val="00D92B90"/>
    <w:rsid w:val="00D92CAF"/>
    <w:rsid w:val="00D930F7"/>
    <w:rsid w:val="00D9340A"/>
    <w:rsid w:val="00D93BBA"/>
    <w:rsid w:val="00D943BC"/>
    <w:rsid w:val="00D94536"/>
    <w:rsid w:val="00D9456D"/>
    <w:rsid w:val="00D94A3A"/>
    <w:rsid w:val="00D94C37"/>
    <w:rsid w:val="00D950A5"/>
    <w:rsid w:val="00D954D2"/>
    <w:rsid w:val="00D956B1"/>
    <w:rsid w:val="00D95736"/>
    <w:rsid w:val="00D95B6C"/>
    <w:rsid w:val="00D95C9D"/>
    <w:rsid w:val="00D9619F"/>
    <w:rsid w:val="00D965FB"/>
    <w:rsid w:val="00D96DB0"/>
    <w:rsid w:val="00D96E1D"/>
    <w:rsid w:val="00D971B4"/>
    <w:rsid w:val="00D97313"/>
    <w:rsid w:val="00D974DB"/>
    <w:rsid w:val="00D97CF2"/>
    <w:rsid w:val="00D97E5A"/>
    <w:rsid w:val="00DA001F"/>
    <w:rsid w:val="00DA01FA"/>
    <w:rsid w:val="00DA08ED"/>
    <w:rsid w:val="00DA0A9A"/>
    <w:rsid w:val="00DA0C88"/>
    <w:rsid w:val="00DA1181"/>
    <w:rsid w:val="00DA1798"/>
    <w:rsid w:val="00DA17FC"/>
    <w:rsid w:val="00DA1B5A"/>
    <w:rsid w:val="00DA1F10"/>
    <w:rsid w:val="00DA2172"/>
    <w:rsid w:val="00DA271C"/>
    <w:rsid w:val="00DA28F4"/>
    <w:rsid w:val="00DA2AD4"/>
    <w:rsid w:val="00DA39AC"/>
    <w:rsid w:val="00DA3D69"/>
    <w:rsid w:val="00DA3E3B"/>
    <w:rsid w:val="00DA3F9B"/>
    <w:rsid w:val="00DA45E0"/>
    <w:rsid w:val="00DA487D"/>
    <w:rsid w:val="00DA49FD"/>
    <w:rsid w:val="00DA4DF3"/>
    <w:rsid w:val="00DA4EF8"/>
    <w:rsid w:val="00DA4F21"/>
    <w:rsid w:val="00DA50FB"/>
    <w:rsid w:val="00DA5321"/>
    <w:rsid w:val="00DA5382"/>
    <w:rsid w:val="00DA5476"/>
    <w:rsid w:val="00DA5610"/>
    <w:rsid w:val="00DA5994"/>
    <w:rsid w:val="00DA6227"/>
    <w:rsid w:val="00DA6367"/>
    <w:rsid w:val="00DA6B7A"/>
    <w:rsid w:val="00DA704F"/>
    <w:rsid w:val="00DA73F5"/>
    <w:rsid w:val="00DA79C8"/>
    <w:rsid w:val="00DA7E49"/>
    <w:rsid w:val="00DB06AE"/>
    <w:rsid w:val="00DB1053"/>
    <w:rsid w:val="00DB11C1"/>
    <w:rsid w:val="00DB1640"/>
    <w:rsid w:val="00DB195B"/>
    <w:rsid w:val="00DB1C05"/>
    <w:rsid w:val="00DB2132"/>
    <w:rsid w:val="00DB225D"/>
    <w:rsid w:val="00DB23D9"/>
    <w:rsid w:val="00DB2580"/>
    <w:rsid w:val="00DB2EF7"/>
    <w:rsid w:val="00DB3130"/>
    <w:rsid w:val="00DB3687"/>
    <w:rsid w:val="00DB3E37"/>
    <w:rsid w:val="00DB4319"/>
    <w:rsid w:val="00DB4362"/>
    <w:rsid w:val="00DB43EF"/>
    <w:rsid w:val="00DB450F"/>
    <w:rsid w:val="00DB4847"/>
    <w:rsid w:val="00DB48E7"/>
    <w:rsid w:val="00DB4C69"/>
    <w:rsid w:val="00DB5052"/>
    <w:rsid w:val="00DB51CF"/>
    <w:rsid w:val="00DB5AE3"/>
    <w:rsid w:val="00DB5BAC"/>
    <w:rsid w:val="00DB64B1"/>
    <w:rsid w:val="00DB68A8"/>
    <w:rsid w:val="00DB69E2"/>
    <w:rsid w:val="00DB6B6E"/>
    <w:rsid w:val="00DB6BFB"/>
    <w:rsid w:val="00DB7248"/>
    <w:rsid w:val="00DB7333"/>
    <w:rsid w:val="00DB7E79"/>
    <w:rsid w:val="00DC04EB"/>
    <w:rsid w:val="00DC091B"/>
    <w:rsid w:val="00DC0BC7"/>
    <w:rsid w:val="00DC0D06"/>
    <w:rsid w:val="00DC0DE5"/>
    <w:rsid w:val="00DC1424"/>
    <w:rsid w:val="00DC16BD"/>
    <w:rsid w:val="00DC1A67"/>
    <w:rsid w:val="00DC1C1C"/>
    <w:rsid w:val="00DC2066"/>
    <w:rsid w:val="00DC2622"/>
    <w:rsid w:val="00DC27B9"/>
    <w:rsid w:val="00DC2DB3"/>
    <w:rsid w:val="00DC2DC9"/>
    <w:rsid w:val="00DC3323"/>
    <w:rsid w:val="00DC3554"/>
    <w:rsid w:val="00DC37E1"/>
    <w:rsid w:val="00DC37EC"/>
    <w:rsid w:val="00DC3E6B"/>
    <w:rsid w:val="00DC40DC"/>
    <w:rsid w:val="00DC4624"/>
    <w:rsid w:val="00DC4722"/>
    <w:rsid w:val="00DC54D5"/>
    <w:rsid w:val="00DC5AF4"/>
    <w:rsid w:val="00DC5EBE"/>
    <w:rsid w:val="00DC600E"/>
    <w:rsid w:val="00DC625D"/>
    <w:rsid w:val="00DC62E6"/>
    <w:rsid w:val="00DC6325"/>
    <w:rsid w:val="00DC635F"/>
    <w:rsid w:val="00DC6D41"/>
    <w:rsid w:val="00DC6D98"/>
    <w:rsid w:val="00DC6DA8"/>
    <w:rsid w:val="00DC6F79"/>
    <w:rsid w:val="00DC7F4F"/>
    <w:rsid w:val="00DC7F96"/>
    <w:rsid w:val="00DD05A9"/>
    <w:rsid w:val="00DD080D"/>
    <w:rsid w:val="00DD0E19"/>
    <w:rsid w:val="00DD10D0"/>
    <w:rsid w:val="00DD1958"/>
    <w:rsid w:val="00DD19A0"/>
    <w:rsid w:val="00DD1B86"/>
    <w:rsid w:val="00DD1D29"/>
    <w:rsid w:val="00DD2072"/>
    <w:rsid w:val="00DD212A"/>
    <w:rsid w:val="00DD2533"/>
    <w:rsid w:val="00DD2935"/>
    <w:rsid w:val="00DD2C1C"/>
    <w:rsid w:val="00DD2E57"/>
    <w:rsid w:val="00DD2E8A"/>
    <w:rsid w:val="00DD2F2D"/>
    <w:rsid w:val="00DD325B"/>
    <w:rsid w:val="00DD3B14"/>
    <w:rsid w:val="00DD45C9"/>
    <w:rsid w:val="00DD4A13"/>
    <w:rsid w:val="00DD4A8A"/>
    <w:rsid w:val="00DD4EC7"/>
    <w:rsid w:val="00DD51D0"/>
    <w:rsid w:val="00DD5563"/>
    <w:rsid w:val="00DD5B7B"/>
    <w:rsid w:val="00DD624F"/>
    <w:rsid w:val="00DD68FC"/>
    <w:rsid w:val="00DD69E5"/>
    <w:rsid w:val="00DD6AF4"/>
    <w:rsid w:val="00DD6DDE"/>
    <w:rsid w:val="00DD6E51"/>
    <w:rsid w:val="00DD720B"/>
    <w:rsid w:val="00DD722C"/>
    <w:rsid w:val="00DD7300"/>
    <w:rsid w:val="00DD7B41"/>
    <w:rsid w:val="00DD7B88"/>
    <w:rsid w:val="00DD7BFB"/>
    <w:rsid w:val="00DE048C"/>
    <w:rsid w:val="00DE05A3"/>
    <w:rsid w:val="00DE0B06"/>
    <w:rsid w:val="00DE0E84"/>
    <w:rsid w:val="00DE0F7D"/>
    <w:rsid w:val="00DE107D"/>
    <w:rsid w:val="00DE109B"/>
    <w:rsid w:val="00DE115C"/>
    <w:rsid w:val="00DE11BC"/>
    <w:rsid w:val="00DE14B9"/>
    <w:rsid w:val="00DE1641"/>
    <w:rsid w:val="00DE181B"/>
    <w:rsid w:val="00DE1AEE"/>
    <w:rsid w:val="00DE1C91"/>
    <w:rsid w:val="00DE1D1B"/>
    <w:rsid w:val="00DE26A4"/>
    <w:rsid w:val="00DE288E"/>
    <w:rsid w:val="00DE2B0C"/>
    <w:rsid w:val="00DE2C2D"/>
    <w:rsid w:val="00DE2FDD"/>
    <w:rsid w:val="00DE32E4"/>
    <w:rsid w:val="00DE3493"/>
    <w:rsid w:val="00DE39AF"/>
    <w:rsid w:val="00DE434F"/>
    <w:rsid w:val="00DE451D"/>
    <w:rsid w:val="00DE45DB"/>
    <w:rsid w:val="00DE47DF"/>
    <w:rsid w:val="00DE4D02"/>
    <w:rsid w:val="00DE4E54"/>
    <w:rsid w:val="00DE5745"/>
    <w:rsid w:val="00DE590F"/>
    <w:rsid w:val="00DE5C9B"/>
    <w:rsid w:val="00DE60C6"/>
    <w:rsid w:val="00DE6364"/>
    <w:rsid w:val="00DE656C"/>
    <w:rsid w:val="00DE67DC"/>
    <w:rsid w:val="00DE6A63"/>
    <w:rsid w:val="00DE6D00"/>
    <w:rsid w:val="00DE7450"/>
    <w:rsid w:val="00DE790A"/>
    <w:rsid w:val="00DE7B79"/>
    <w:rsid w:val="00DF0030"/>
    <w:rsid w:val="00DF006E"/>
    <w:rsid w:val="00DF020F"/>
    <w:rsid w:val="00DF0261"/>
    <w:rsid w:val="00DF0494"/>
    <w:rsid w:val="00DF07FA"/>
    <w:rsid w:val="00DF18A9"/>
    <w:rsid w:val="00DF1C62"/>
    <w:rsid w:val="00DF1E17"/>
    <w:rsid w:val="00DF1E7F"/>
    <w:rsid w:val="00DF2150"/>
    <w:rsid w:val="00DF21C5"/>
    <w:rsid w:val="00DF21D1"/>
    <w:rsid w:val="00DF2910"/>
    <w:rsid w:val="00DF29BE"/>
    <w:rsid w:val="00DF29CF"/>
    <w:rsid w:val="00DF2E70"/>
    <w:rsid w:val="00DF31F6"/>
    <w:rsid w:val="00DF3200"/>
    <w:rsid w:val="00DF395A"/>
    <w:rsid w:val="00DF4BB5"/>
    <w:rsid w:val="00DF4D46"/>
    <w:rsid w:val="00DF508B"/>
    <w:rsid w:val="00DF51A2"/>
    <w:rsid w:val="00DF5750"/>
    <w:rsid w:val="00DF5B7B"/>
    <w:rsid w:val="00DF5C3A"/>
    <w:rsid w:val="00DF5D7F"/>
    <w:rsid w:val="00DF5F74"/>
    <w:rsid w:val="00DF71F5"/>
    <w:rsid w:val="00DF71FE"/>
    <w:rsid w:val="00DF723D"/>
    <w:rsid w:val="00DF781B"/>
    <w:rsid w:val="00E00109"/>
    <w:rsid w:val="00E007F5"/>
    <w:rsid w:val="00E009B1"/>
    <w:rsid w:val="00E00DEB"/>
    <w:rsid w:val="00E00E5C"/>
    <w:rsid w:val="00E00F82"/>
    <w:rsid w:val="00E0181B"/>
    <w:rsid w:val="00E01CCF"/>
    <w:rsid w:val="00E01D65"/>
    <w:rsid w:val="00E02320"/>
    <w:rsid w:val="00E02565"/>
    <w:rsid w:val="00E02830"/>
    <w:rsid w:val="00E02EDB"/>
    <w:rsid w:val="00E03055"/>
    <w:rsid w:val="00E03060"/>
    <w:rsid w:val="00E0313F"/>
    <w:rsid w:val="00E031C7"/>
    <w:rsid w:val="00E032DF"/>
    <w:rsid w:val="00E03324"/>
    <w:rsid w:val="00E0343E"/>
    <w:rsid w:val="00E039E9"/>
    <w:rsid w:val="00E03A44"/>
    <w:rsid w:val="00E03B28"/>
    <w:rsid w:val="00E03CAF"/>
    <w:rsid w:val="00E040DD"/>
    <w:rsid w:val="00E04286"/>
    <w:rsid w:val="00E04554"/>
    <w:rsid w:val="00E04A0E"/>
    <w:rsid w:val="00E05197"/>
    <w:rsid w:val="00E053CF"/>
    <w:rsid w:val="00E05B88"/>
    <w:rsid w:val="00E060F7"/>
    <w:rsid w:val="00E0613C"/>
    <w:rsid w:val="00E0616E"/>
    <w:rsid w:val="00E061B9"/>
    <w:rsid w:val="00E06543"/>
    <w:rsid w:val="00E066B2"/>
    <w:rsid w:val="00E068E4"/>
    <w:rsid w:val="00E06D7F"/>
    <w:rsid w:val="00E071A9"/>
    <w:rsid w:val="00E07310"/>
    <w:rsid w:val="00E076F9"/>
    <w:rsid w:val="00E07E40"/>
    <w:rsid w:val="00E1095D"/>
    <w:rsid w:val="00E10C3A"/>
    <w:rsid w:val="00E10D07"/>
    <w:rsid w:val="00E11117"/>
    <w:rsid w:val="00E11192"/>
    <w:rsid w:val="00E11659"/>
    <w:rsid w:val="00E116AB"/>
    <w:rsid w:val="00E11A5C"/>
    <w:rsid w:val="00E11C0F"/>
    <w:rsid w:val="00E11C73"/>
    <w:rsid w:val="00E11D6E"/>
    <w:rsid w:val="00E11F8D"/>
    <w:rsid w:val="00E12171"/>
    <w:rsid w:val="00E12721"/>
    <w:rsid w:val="00E12A2A"/>
    <w:rsid w:val="00E12CD1"/>
    <w:rsid w:val="00E13959"/>
    <w:rsid w:val="00E1409D"/>
    <w:rsid w:val="00E1410C"/>
    <w:rsid w:val="00E14143"/>
    <w:rsid w:val="00E14577"/>
    <w:rsid w:val="00E145ED"/>
    <w:rsid w:val="00E146E4"/>
    <w:rsid w:val="00E147C2"/>
    <w:rsid w:val="00E14926"/>
    <w:rsid w:val="00E14FB2"/>
    <w:rsid w:val="00E155CD"/>
    <w:rsid w:val="00E15B52"/>
    <w:rsid w:val="00E1604A"/>
    <w:rsid w:val="00E16CA6"/>
    <w:rsid w:val="00E16E10"/>
    <w:rsid w:val="00E17686"/>
    <w:rsid w:val="00E17A22"/>
    <w:rsid w:val="00E17E6A"/>
    <w:rsid w:val="00E200E7"/>
    <w:rsid w:val="00E20418"/>
    <w:rsid w:val="00E2063B"/>
    <w:rsid w:val="00E20C04"/>
    <w:rsid w:val="00E20FFA"/>
    <w:rsid w:val="00E21024"/>
    <w:rsid w:val="00E216ED"/>
    <w:rsid w:val="00E2173E"/>
    <w:rsid w:val="00E2177D"/>
    <w:rsid w:val="00E21ED6"/>
    <w:rsid w:val="00E2283E"/>
    <w:rsid w:val="00E22B8D"/>
    <w:rsid w:val="00E23830"/>
    <w:rsid w:val="00E23ACC"/>
    <w:rsid w:val="00E23B03"/>
    <w:rsid w:val="00E241AC"/>
    <w:rsid w:val="00E24747"/>
    <w:rsid w:val="00E25493"/>
    <w:rsid w:val="00E257DB"/>
    <w:rsid w:val="00E25F37"/>
    <w:rsid w:val="00E26009"/>
    <w:rsid w:val="00E2662E"/>
    <w:rsid w:val="00E266D8"/>
    <w:rsid w:val="00E26B55"/>
    <w:rsid w:val="00E27523"/>
    <w:rsid w:val="00E277C9"/>
    <w:rsid w:val="00E278B9"/>
    <w:rsid w:val="00E279CB"/>
    <w:rsid w:val="00E27B82"/>
    <w:rsid w:val="00E27D69"/>
    <w:rsid w:val="00E27E16"/>
    <w:rsid w:val="00E27EB4"/>
    <w:rsid w:val="00E27FA2"/>
    <w:rsid w:val="00E307D7"/>
    <w:rsid w:val="00E31783"/>
    <w:rsid w:val="00E31B81"/>
    <w:rsid w:val="00E31E66"/>
    <w:rsid w:val="00E3274A"/>
    <w:rsid w:val="00E32C02"/>
    <w:rsid w:val="00E32D06"/>
    <w:rsid w:val="00E32D8F"/>
    <w:rsid w:val="00E32ED3"/>
    <w:rsid w:val="00E32F2C"/>
    <w:rsid w:val="00E33196"/>
    <w:rsid w:val="00E33930"/>
    <w:rsid w:val="00E33A75"/>
    <w:rsid w:val="00E33CCD"/>
    <w:rsid w:val="00E33CFB"/>
    <w:rsid w:val="00E33DFD"/>
    <w:rsid w:val="00E34241"/>
    <w:rsid w:val="00E342A0"/>
    <w:rsid w:val="00E342B1"/>
    <w:rsid w:val="00E34818"/>
    <w:rsid w:val="00E34B63"/>
    <w:rsid w:val="00E34DFC"/>
    <w:rsid w:val="00E35103"/>
    <w:rsid w:val="00E353F8"/>
    <w:rsid w:val="00E357FB"/>
    <w:rsid w:val="00E35CF2"/>
    <w:rsid w:val="00E3651A"/>
    <w:rsid w:val="00E36A3A"/>
    <w:rsid w:val="00E3710F"/>
    <w:rsid w:val="00E37202"/>
    <w:rsid w:val="00E37563"/>
    <w:rsid w:val="00E40050"/>
    <w:rsid w:val="00E40106"/>
    <w:rsid w:val="00E403D7"/>
    <w:rsid w:val="00E4068A"/>
    <w:rsid w:val="00E407FA"/>
    <w:rsid w:val="00E40870"/>
    <w:rsid w:val="00E40E3F"/>
    <w:rsid w:val="00E412EC"/>
    <w:rsid w:val="00E4145C"/>
    <w:rsid w:val="00E4197F"/>
    <w:rsid w:val="00E41DC9"/>
    <w:rsid w:val="00E41F05"/>
    <w:rsid w:val="00E41FAA"/>
    <w:rsid w:val="00E425DB"/>
    <w:rsid w:val="00E42620"/>
    <w:rsid w:val="00E428F9"/>
    <w:rsid w:val="00E42D2D"/>
    <w:rsid w:val="00E437C2"/>
    <w:rsid w:val="00E443CE"/>
    <w:rsid w:val="00E448BD"/>
    <w:rsid w:val="00E44C77"/>
    <w:rsid w:val="00E44D2B"/>
    <w:rsid w:val="00E4546A"/>
    <w:rsid w:val="00E456C5"/>
    <w:rsid w:val="00E45C06"/>
    <w:rsid w:val="00E45C5C"/>
    <w:rsid w:val="00E45D6D"/>
    <w:rsid w:val="00E46240"/>
    <w:rsid w:val="00E46538"/>
    <w:rsid w:val="00E4785B"/>
    <w:rsid w:val="00E47919"/>
    <w:rsid w:val="00E47C15"/>
    <w:rsid w:val="00E5027D"/>
    <w:rsid w:val="00E50602"/>
    <w:rsid w:val="00E50737"/>
    <w:rsid w:val="00E50A2A"/>
    <w:rsid w:val="00E50CA3"/>
    <w:rsid w:val="00E51279"/>
    <w:rsid w:val="00E51389"/>
    <w:rsid w:val="00E514C7"/>
    <w:rsid w:val="00E5160B"/>
    <w:rsid w:val="00E51D47"/>
    <w:rsid w:val="00E5203C"/>
    <w:rsid w:val="00E523C8"/>
    <w:rsid w:val="00E524F3"/>
    <w:rsid w:val="00E52579"/>
    <w:rsid w:val="00E5266E"/>
    <w:rsid w:val="00E52873"/>
    <w:rsid w:val="00E528CB"/>
    <w:rsid w:val="00E52A67"/>
    <w:rsid w:val="00E52A77"/>
    <w:rsid w:val="00E530F4"/>
    <w:rsid w:val="00E5317A"/>
    <w:rsid w:val="00E5375B"/>
    <w:rsid w:val="00E53A45"/>
    <w:rsid w:val="00E53F80"/>
    <w:rsid w:val="00E5471D"/>
    <w:rsid w:val="00E54D4C"/>
    <w:rsid w:val="00E5512D"/>
    <w:rsid w:val="00E557B1"/>
    <w:rsid w:val="00E55882"/>
    <w:rsid w:val="00E558C5"/>
    <w:rsid w:val="00E55BF4"/>
    <w:rsid w:val="00E55C4D"/>
    <w:rsid w:val="00E55E3A"/>
    <w:rsid w:val="00E55F99"/>
    <w:rsid w:val="00E56344"/>
    <w:rsid w:val="00E565C5"/>
    <w:rsid w:val="00E568CA"/>
    <w:rsid w:val="00E56A5C"/>
    <w:rsid w:val="00E56A7F"/>
    <w:rsid w:val="00E56C7D"/>
    <w:rsid w:val="00E56CC7"/>
    <w:rsid w:val="00E56DF2"/>
    <w:rsid w:val="00E57061"/>
    <w:rsid w:val="00E57916"/>
    <w:rsid w:val="00E57FC9"/>
    <w:rsid w:val="00E6002A"/>
    <w:rsid w:val="00E60429"/>
    <w:rsid w:val="00E60495"/>
    <w:rsid w:val="00E60845"/>
    <w:rsid w:val="00E608B5"/>
    <w:rsid w:val="00E60B49"/>
    <w:rsid w:val="00E60BFF"/>
    <w:rsid w:val="00E60DF3"/>
    <w:rsid w:val="00E61137"/>
    <w:rsid w:val="00E611FF"/>
    <w:rsid w:val="00E61213"/>
    <w:rsid w:val="00E6133F"/>
    <w:rsid w:val="00E615EC"/>
    <w:rsid w:val="00E61616"/>
    <w:rsid w:val="00E6168C"/>
    <w:rsid w:val="00E616B4"/>
    <w:rsid w:val="00E6177C"/>
    <w:rsid w:val="00E61DAC"/>
    <w:rsid w:val="00E61E83"/>
    <w:rsid w:val="00E62039"/>
    <w:rsid w:val="00E62136"/>
    <w:rsid w:val="00E62139"/>
    <w:rsid w:val="00E62470"/>
    <w:rsid w:val="00E62A9F"/>
    <w:rsid w:val="00E62AF4"/>
    <w:rsid w:val="00E62C89"/>
    <w:rsid w:val="00E63894"/>
    <w:rsid w:val="00E638BD"/>
    <w:rsid w:val="00E63B52"/>
    <w:rsid w:val="00E63BA4"/>
    <w:rsid w:val="00E63BA9"/>
    <w:rsid w:val="00E64033"/>
    <w:rsid w:val="00E64063"/>
    <w:rsid w:val="00E642C8"/>
    <w:rsid w:val="00E64618"/>
    <w:rsid w:val="00E64702"/>
    <w:rsid w:val="00E64763"/>
    <w:rsid w:val="00E64820"/>
    <w:rsid w:val="00E64A71"/>
    <w:rsid w:val="00E64C25"/>
    <w:rsid w:val="00E64CCD"/>
    <w:rsid w:val="00E657CF"/>
    <w:rsid w:val="00E65F1F"/>
    <w:rsid w:val="00E66035"/>
    <w:rsid w:val="00E660D8"/>
    <w:rsid w:val="00E661FF"/>
    <w:rsid w:val="00E6660A"/>
    <w:rsid w:val="00E6664E"/>
    <w:rsid w:val="00E66886"/>
    <w:rsid w:val="00E66910"/>
    <w:rsid w:val="00E66930"/>
    <w:rsid w:val="00E67476"/>
    <w:rsid w:val="00E675F6"/>
    <w:rsid w:val="00E6771C"/>
    <w:rsid w:val="00E67D0F"/>
    <w:rsid w:val="00E700DE"/>
    <w:rsid w:val="00E702E7"/>
    <w:rsid w:val="00E703A3"/>
    <w:rsid w:val="00E71230"/>
    <w:rsid w:val="00E71267"/>
    <w:rsid w:val="00E7127D"/>
    <w:rsid w:val="00E7132F"/>
    <w:rsid w:val="00E713AB"/>
    <w:rsid w:val="00E7171E"/>
    <w:rsid w:val="00E71977"/>
    <w:rsid w:val="00E71A44"/>
    <w:rsid w:val="00E71A83"/>
    <w:rsid w:val="00E71BEB"/>
    <w:rsid w:val="00E71CB9"/>
    <w:rsid w:val="00E71DB0"/>
    <w:rsid w:val="00E72528"/>
    <w:rsid w:val="00E72658"/>
    <w:rsid w:val="00E727E2"/>
    <w:rsid w:val="00E733C9"/>
    <w:rsid w:val="00E73711"/>
    <w:rsid w:val="00E7375B"/>
    <w:rsid w:val="00E73773"/>
    <w:rsid w:val="00E73EE5"/>
    <w:rsid w:val="00E74283"/>
    <w:rsid w:val="00E742C6"/>
    <w:rsid w:val="00E74C96"/>
    <w:rsid w:val="00E74CB6"/>
    <w:rsid w:val="00E75215"/>
    <w:rsid w:val="00E75442"/>
    <w:rsid w:val="00E75D1D"/>
    <w:rsid w:val="00E7609A"/>
    <w:rsid w:val="00E76263"/>
    <w:rsid w:val="00E76659"/>
    <w:rsid w:val="00E76720"/>
    <w:rsid w:val="00E769D3"/>
    <w:rsid w:val="00E76A5E"/>
    <w:rsid w:val="00E76EA7"/>
    <w:rsid w:val="00E76ECF"/>
    <w:rsid w:val="00E770C7"/>
    <w:rsid w:val="00E770D7"/>
    <w:rsid w:val="00E7734F"/>
    <w:rsid w:val="00E776F4"/>
    <w:rsid w:val="00E7774A"/>
    <w:rsid w:val="00E77BC7"/>
    <w:rsid w:val="00E77DD9"/>
    <w:rsid w:val="00E77F9C"/>
    <w:rsid w:val="00E800D5"/>
    <w:rsid w:val="00E802F6"/>
    <w:rsid w:val="00E8081C"/>
    <w:rsid w:val="00E80F5F"/>
    <w:rsid w:val="00E813F2"/>
    <w:rsid w:val="00E81813"/>
    <w:rsid w:val="00E81B21"/>
    <w:rsid w:val="00E81FE7"/>
    <w:rsid w:val="00E8230E"/>
    <w:rsid w:val="00E82985"/>
    <w:rsid w:val="00E82A11"/>
    <w:rsid w:val="00E82D66"/>
    <w:rsid w:val="00E83B90"/>
    <w:rsid w:val="00E83D5D"/>
    <w:rsid w:val="00E8401B"/>
    <w:rsid w:val="00E84203"/>
    <w:rsid w:val="00E84335"/>
    <w:rsid w:val="00E844CE"/>
    <w:rsid w:val="00E8454A"/>
    <w:rsid w:val="00E84563"/>
    <w:rsid w:val="00E853CC"/>
    <w:rsid w:val="00E8569D"/>
    <w:rsid w:val="00E85B6C"/>
    <w:rsid w:val="00E85CD5"/>
    <w:rsid w:val="00E85F52"/>
    <w:rsid w:val="00E86289"/>
    <w:rsid w:val="00E86320"/>
    <w:rsid w:val="00E864F9"/>
    <w:rsid w:val="00E8672F"/>
    <w:rsid w:val="00E86891"/>
    <w:rsid w:val="00E87112"/>
    <w:rsid w:val="00E8783E"/>
    <w:rsid w:val="00E87952"/>
    <w:rsid w:val="00E87AFB"/>
    <w:rsid w:val="00E87E98"/>
    <w:rsid w:val="00E9059F"/>
    <w:rsid w:val="00E905F3"/>
    <w:rsid w:val="00E906E7"/>
    <w:rsid w:val="00E908C7"/>
    <w:rsid w:val="00E90D16"/>
    <w:rsid w:val="00E90F06"/>
    <w:rsid w:val="00E912D6"/>
    <w:rsid w:val="00E9160D"/>
    <w:rsid w:val="00E9188B"/>
    <w:rsid w:val="00E918F7"/>
    <w:rsid w:val="00E91C65"/>
    <w:rsid w:val="00E91DE4"/>
    <w:rsid w:val="00E91EF1"/>
    <w:rsid w:val="00E91FC5"/>
    <w:rsid w:val="00E925B5"/>
    <w:rsid w:val="00E926AA"/>
    <w:rsid w:val="00E931BF"/>
    <w:rsid w:val="00E9385D"/>
    <w:rsid w:val="00E93F86"/>
    <w:rsid w:val="00E945C4"/>
    <w:rsid w:val="00E94BCD"/>
    <w:rsid w:val="00E952D2"/>
    <w:rsid w:val="00E95403"/>
    <w:rsid w:val="00E955D9"/>
    <w:rsid w:val="00E958BF"/>
    <w:rsid w:val="00E95C24"/>
    <w:rsid w:val="00E96207"/>
    <w:rsid w:val="00E96477"/>
    <w:rsid w:val="00E96521"/>
    <w:rsid w:val="00E96573"/>
    <w:rsid w:val="00E96889"/>
    <w:rsid w:val="00E96B96"/>
    <w:rsid w:val="00E96D83"/>
    <w:rsid w:val="00E96E58"/>
    <w:rsid w:val="00E96FAB"/>
    <w:rsid w:val="00E97580"/>
    <w:rsid w:val="00E97634"/>
    <w:rsid w:val="00E976BB"/>
    <w:rsid w:val="00E97A3A"/>
    <w:rsid w:val="00E97D14"/>
    <w:rsid w:val="00EA022F"/>
    <w:rsid w:val="00EA0239"/>
    <w:rsid w:val="00EA02E6"/>
    <w:rsid w:val="00EA1105"/>
    <w:rsid w:val="00EA1230"/>
    <w:rsid w:val="00EA13CE"/>
    <w:rsid w:val="00EA14A2"/>
    <w:rsid w:val="00EA1515"/>
    <w:rsid w:val="00EA1B78"/>
    <w:rsid w:val="00EA1DDA"/>
    <w:rsid w:val="00EA1E9F"/>
    <w:rsid w:val="00EA2039"/>
    <w:rsid w:val="00EA2180"/>
    <w:rsid w:val="00EA25E8"/>
    <w:rsid w:val="00EA2FEA"/>
    <w:rsid w:val="00EA3334"/>
    <w:rsid w:val="00EA33F3"/>
    <w:rsid w:val="00EA380B"/>
    <w:rsid w:val="00EA3B1A"/>
    <w:rsid w:val="00EA3D4C"/>
    <w:rsid w:val="00EA3E6F"/>
    <w:rsid w:val="00EA49EE"/>
    <w:rsid w:val="00EA4BE9"/>
    <w:rsid w:val="00EA4D55"/>
    <w:rsid w:val="00EA4E68"/>
    <w:rsid w:val="00EA5749"/>
    <w:rsid w:val="00EA5A05"/>
    <w:rsid w:val="00EA6042"/>
    <w:rsid w:val="00EA681B"/>
    <w:rsid w:val="00EA68D9"/>
    <w:rsid w:val="00EA6B4A"/>
    <w:rsid w:val="00EA7038"/>
    <w:rsid w:val="00EA7078"/>
    <w:rsid w:val="00EA745E"/>
    <w:rsid w:val="00EA74AF"/>
    <w:rsid w:val="00EA76EE"/>
    <w:rsid w:val="00EA786E"/>
    <w:rsid w:val="00EA7A20"/>
    <w:rsid w:val="00EA7E73"/>
    <w:rsid w:val="00EB034F"/>
    <w:rsid w:val="00EB038E"/>
    <w:rsid w:val="00EB0CE7"/>
    <w:rsid w:val="00EB16CF"/>
    <w:rsid w:val="00EB1985"/>
    <w:rsid w:val="00EB1AAD"/>
    <w:rsid w:val="00EB1F37"/>
    <w:rsid w:val="00EB1F7C"/>
    <w:rsid w:val="00EB21F0"/>
    <w:rsid w:val="00EB22EB"/>
    <w:rsid w:val="00EB22FE"/>
    <w:rsid w:val="00EB2494"/>
    <w:rsid w:val="00EB2547"/>
    <w:rsid w:val="00EB26E3"/>
    <w:rsid w:val="00EB2717"/>
    <w:rsid w:val="00EB274B"/>
    <w:rsid w:val="00EB2805"/>
    <w:rsid w:val="00EB285E"/>
    <w:rsid w:val="00EB28A6"/>
    <w:rsid w:val="00EB290E"/>
    <w:rsid w:val="00EB297B"/>
    <w:rsid w:val="00EB29EE"/>
    <w:rsid w:val="00EB2D34"/>
    <w:rsid w:val="00EB3156"/>
    <w:rsid w:val="00EB31DB"/>
    <w:rsid w:val="00EB34E8"/>
    <w:rsid w:val="00EB4BE0"/>
    <w:rsid w:val="00EB4C54"/>
    <w:rsid w:val="00EB4CAF"/>
    <w:rsid w:val="00EB4FC6"/>
    <w:rsid w:val="00EB506B"/>
    <w:rsid w:val="00EB50C3"/>
    <w:rsid w:val="00EB5314"/>
    <w:rsid w:val="00EB531E"/>
    <w:rsid w:val="00EB53EF"/>
    <w:rsid w:val="00EB5B4C"/>
    <w:rsid w:val="00EB6726"/>
    <w:rsid w:val="00EB6773"/>
    <w:rsid w:val="00EB6CE7"/>
    <w:rsid w:val="00EB6DD0"/>
    <w:rsid w:val="00EB6E59"/>
    <w:rsid w:val="00EB7AD5"/>
    <w:rsid w:val="00EB7DD5"/>
    <w:rsid w:val="00EC0279"/>
    <w:rsid w:val="00EC0311"/>
    <w:rsid w:val="00EC0571"/>
    <w:rsid w:val="00EC057D"/>
    <w:rsid w:val="00EC068F"/>
    <w:rsid w:val="00EC0797"/>
    <w:rsid w:val="00EC0C53"/>
    <w:rsid w:val="00EC1053"/>
    <w:rsid w:val="00EC1230"/>
    <w:rsid w:val="00EC12FD"/>
    <w:rsid w:val="00EC14DA"/>
    <w:rsid w:val="00EC198A"/>
    <w:rsid w:val="00EC1C9A"/>
    <w:rsid w:val="00EC1CEF"/>
    <w:rsid w:val="00EC1EF9"/>
    <w:rsid w:val="00EC24B9"/>
    <w:rsid w:val="00EC29FF"/>
    <w:rsid w:val="00EC2A9E"/>
    <w:rsid w:val="00EC2D16"/>
    <w:rsid w:val="00EC2FC4"/>
    <w:rsid w:val="00EC3255"/>
    <w:rsid w:val="00EC326C"/>
    <w:rsid w:val="00EC36E9"/>
    <w:rsid w:val="00EC3E92"/>
    <w:rsid w:val="00EC447C"/>
    <w:rsid w:val="00EC4644"/>
    <w:rsid w:val="00EC49D0"/>
    <w:rsid w:val="00EC4C84"/>
    <w:rsid w:val="00EC4F7C"/>
    <w:rsid w:val="00EC5075"/>
    <w:rsid w:val="00EC561F"/>
    <w:rsid w:val="00EC5A8B"/>
    <w:rsid w:val="00EC5CB2"/>
    <w:rsid w:val="00EC5F73"/>
    <w:rsid w:val="00EC6373"/>
    <w:rsid w:val="00EC6682"/>
    <w:rsid w:val="00EC6D7F"/>
    <w:rsid w:val="00EC72F3"/>
    <w:rsid w:val="00EC765F"/>
    <w:rsid w:val="00EC76BA"/>
    <w:rsid w:val="00EC78CF"/>
    <w:rsid w:val="00EC7C25"/>
    <w:rsid w:val="00EC7D8D"/>
    <w:rsid w:val="00EC7F60"/>
    <w:rsid w:val="00ED029F"/>
    <w:rsid w:val="00ED0580"/>
    <w:rsid w:val="00ED0611"/>
    <w:rsid w:val="00ED07BA"/>
    <w:rsid w:val="00ED0C05"/>
    <w:rsid w:val="00ED12E8"/>
    <w:rsid w:val="00ED1A34"/>
    <w:rsid w:val="00ED26BE"/>
    <w:rsid w:val="00ED2752"/>
    <w:rsid w:val="00ED2FDC"/>
    <w:rsid w:val="00ED32C3"/>
    <w:rsid w:val="00ED393F"/>
    <w:rsid w:val="00ED3D49"/>
    <w:rsid w:val="00ED3F81"/>
    <w:rsid w:val="00ED491F"/>
    <w:rsid w:val="00ED4BE2"/>
    <w:rsid w:val="00ED5092"/>
    <w:rsid w:val="00ED56B1"/>
    <w:rsid w:val="00ED56FF"/>
    <w:rsid w:val="00ED5776"/>
    <w:rsid w:val="00ED6367"/>
    <w:rsid w:val="00ED6B95"/>
    <w:rsid w:val="00ED6BEE"/>
    <w:rsid w:val="00ED7107"/>
    <w:rsid w:val="00ED788F"/>
    <w:rsid w:val="00EE00DB"/>
    <w:rsid w:val="00EE01C2"/>
    <w:rsid w:val="00EE03F4"/>
    <w:rsid w:val="00EE04EB"/>
    <w:rsid w:val="00EE0856"/>
    <w:rsid w:val="00EE0B50"/>
    <w:rsid w:val="00EE0D06"/>
    <w:rsid w:val="00EE0DF6"/>
    <w:rsid w:val="00EE1C5C"/>
    <w:rsid w:val="00EE21FB"/>
    <w:rsid w:val="00EE2221"/>
    <w:rsid w:val="00EE236B"/>
    <w:rsid w:val="00EE271E"/>
    <w:rsid w:val="00EE2983"/>
    <w:rsid w:val="00EE2DDC"/>
    <w:rsid w:val="00EE31BA"/>
    <w:rsid w:val="00EE36DF"/>
    <w:rsid w:val="00EE3796"/>
    <w:rsid w:val="00EE39E3"/>
    <w:rsid w:val="00EE3C2F"/>
    <w:rsid w:val="00EE3C69"/>
    <w:rsid w:val="00EE4265"/>
    <w:rsid w:val="00EE4370"/>
    <w:rsid w:val="00EE48D1"/>
    <w:rsid w:val="00EE4932"/>
    <w:rsid w:val="00EE4C81"/>
    <w:rsid w:val="00EE4D88"/>
    <w:rsid w:val="00EE4E64"/>
    <w:rsid w:val="00EE5225"/>
    <w:rsid w:val="00EE5CAF"/>
    <w:rsid w:val="00EE5E68"/>
    <w:rsid w:val="00EE6028"/>
    <w:rsid w:val="00EE63B6"/>
    <w:rsid w:val="00EE681A"/>
    <w:rsid w:val="00EE6883"/>
    <w:rsid w:val="00EE6B83"/>
    <w:rsid w:val="00EE6CB1"/>
    <w:rsid w:val="00EE7120"/>
    <w:rsid w:val="00EE75EA"/>
    <w:rsid w:val="00EE77C0"/>
    <w:rsid w:val="00EE7A50"/>
    <w:rsid w:val="00EE7BE5"/>
    <w:rsid w:val="00EF0104"/>
    <w:rsid w:val="00EF083E"/>
    <w:rsid w:val="00EF090D"/>
    <w:rsid w:val="00EF09E6"/>
    <w:rsid w:val="00EF0BF4"/>
    <w:rsid w:val="00EF1735"/>
    <w:rsid w:val="00EF1948"/>
    <w:rsid w:val="00EF1DA5"/>
    <w:rsid w:val="00EF2679"/>
    <w:rsid w:val="00EF27BA"/>
    <w:rsid w:val="00EF2991"/>
    <w:rsid w:val="00EF2E66"/>
    <w:rsid w:val="00EF2EF7"/>
    <w:rsid w:val="00EF306A"/>
    <w:rsid w:val="00EF3489"/>
    <w:rsid w:val="00EF349A"/>
    <w:rsid w:val="00EF3814"/>
    <w:rsid w:val="00EF3ACD"/>
    <w:rsid w:val="00EF3D2F"/>
    <w:rsid w:val="00EF3E67"/>
    <w:rsid w:val="00EF468A"/>
    <w:rsid w:val="00EF4C29"/>
    <w:rsid w:val="00EF5229"/>
    <w:rsid w:val="00EF5400"/>
    <w:rsid w:val="00EF5A93"/>
    <w:rsid w:val="00EF5BDA"/>
    <w:rsid w:val="00EF64B1"/>
    <w:rsid w:val="00EF68A2"/>
    <w:rsid w:val="00EF6E3D"/>
    <w:rsid w:val="00EF7075"/>
    <w:rsid w:val="00EF7364"/>
    <w:rsid w:val="00EF7397"/>
    <w:rsid w:val="00EF73F7"/>
    <w:rsid w:val="00EF7741"/>
    <w:rsid w:val="00EF797D"/>
    <w:rsid w:val="00EF7A26"/>
    <w:rsid w:val="00EF7E1F"/>
    <w:rsid w:val="00F00615"/>
    <w:rsid w:val="00F00C3C"/>
    <w:rsid w:val="00F00E68"/>
    <w:rsid w:val="00F00EDD"/>
    <w:rsid w:val="00F00EE0"/>
    <w:rsid w:val="00F0149D"/>
    <w:rsid w:val="00F0156F"/>
    <w:rsid w:val="00F015C1"/>
    <w:rsid w:val="00F019C3"/>
    <w:rsid w:val="00F01F08"/>
    <w:rsid w:val="00F02313"/>
    <w:rsid w:val="00F023DD"/>
    <w:rsid w:val="00F024A3"/>
    <w:rsid w:val="00F0299C"/>
    <w:rsid w:val="00F030C2"/>
    <w:rsid w:val="00F03172"/>
    <w:rsid w:val="00F031B9"/>
    <w:rsid w:val="00F031CD"/>
    <w:rsid w:val="00F032A6"/>
    <w:rsid w:val="00F03627"/>
    <w:rsid w:val="00F036EE"/>
    <w:rsid w:val="00F036FB"/>
    <w:rsid w:val="00F03BB7"/>
    <w:rsid w:val="00F03EFD"/>
    <w:rsid w:val="00F043B1"/>
    <w:rsid w:val="00F048D8"/>
    <w:rsid w:val="00F04BD5"/>
    <w:rsid w:val="00F04E9F"/>
    <w:rsid w:val="00F05155"/>
    <w:rsid w:val="00F0590A"/>
    <w:rsid w:val="00F059A3"/>
    <w:rsid w:val="00F05CF7"/>
    <w:rsid w:val="00F05E2F"/>
    <w:rsid w:val="00F05E69"/>
    <w:rsid w:val="00F06250"/>
    <w:rsid w:val="00F06FE3"/>
    <w:rsid w:val="00F071AA"/>
    <w:rsid w:val="00F0753F"/>
    <w:rsid w:val="00F07562"/>
    <w:rsid w:val="00F079A3"/>
    <w:rsid w:val="00F07B2A"/>
    <w:rsid w:val="00F07F25"/>
    <w:rsid w:val="00F10697"/>
    <w:rsid w:val="00F10753"/>
    <w:rsid w:val="00F10839"/>
    <w:rsid w:val="00F10986"/>
    <w:rsid w:val="00F10AEB"/>
    <w:rsid w:val="00F10BD8"/>
    <w:rsid w:val="00F10BE9"/>
    <w:rsid w:val="00F10C18"/>
    <w:rsid w:val="00F10CBE"/>
    <w:rsid w:val="00F10D3A"/>
    <w:rsid w:val="00F112C4"/>
    <w:rsid w:val="00F11444"/>
    <w:rsid w:val="00F11B95"/>
    <w:rsid w:val="00F11BAA"/>
    <w:rsid w:val="00F11EBF"/>
    <w:rsid w:val="00F1223D"/>
    <w:rsid w:val="00F12336"/>
    <w:rsid w:val="00F1256F"/>
    <w:rsid w:val="00F12AC5"/>
    <w:rsid w:val="00F1306C"/>
    <w:rsid w:val="00F13148"/>
    <w:rsid w:val="00F1378D"/>
    <w:rsid w:val="00F13944"/>
    <w:rsid w:val="00F13DB2"/>
    <w:rsid w:val="00F14126"/>
    <w:rsid w:val="00F143C3"/>
    <w:rsid w:val="00F146D8"/>
    <w:rsid w:val="00F14B2B"/>
    <w:rsid w:val="00F150E1"/>
    <w:rsid w:val="00F1573A"/>
    <w:rsid w:val="00F15945"/>
    <w:rsid w:val="00F15AAF"/>
    <w:rsid w:val="00F15EA1"/>
    <w:rsid w:val="00F163DE"/>
    <w:rsid w:val="00F168B5"/>
    <w:rsid w:val="00F1692E"/>
    <w:rsid w:val="00F17045"/>
    <w:rsid w:val="00F17109"/>
    <w:rsid w:val="00F1731F"/>
    <w:rsid w:val="00F17669"/>
    <w:rsid w:val="00F176A3"/>
    <w:rsid w:val="00F17784"/>
    <w:rsid w:val="00F201B5"/>
    <w:rsid w:val="00F20520"/>
    <w:rsid w:val="00F20578"/>
    <w:rsid w:val="00F20AC5"/>
    <w:rsid w:val="00F20B09"/>
    <w:rsid w:val="00F20EBC"/>
    <w:rsid w:val="00F20FFE"/>
    <w:rsid w:val="00F2107A"/>
    <w:rsid w:val="00F210F9"/>
    <w:rsid w:val="00F21153"/>
    <w:rsid w:val="00F2119F"/>
    <w:rsid w:val="00F212D0"/>
    <w:rsid w:val="00F2158E"/>
    <w:rsid w:val="00F2185C"/>
    <w:rsid w:val="00F21903"/>
    <w:rsid w:val="00F21D1C"/>
    <w:rsid w:val="00F21D8D"/>
    <w:rsid w:val="00F21FA6"/>
    <w:rsid w:val="00F22242"/>
    <w:rsid w:val="00F225DD"/>
    <w:rsid w:val="00F22688"/>
    <w:rsid w:val="00F226A7"/>
    <w:rsid w:val="00F22708"/>
    <w:rsid w:val="00F22A81"/>
    <w:rsid w:val="00F22E7B"/>
    <w:rsid w:val="00F22F3B"/>
    <w:rsid w:val="00F23C42"/>
    <w:rsid w:val="00F23C95"/>
    <w:rsid w:val="00F240F5"/>
    <w:rsid w:val="00F24356"/>
    <w:rsid w:val="00F24443"/>
    <w:rsid w:val="00F249BE"/>
    <w:rsid w:val="00F255AF"/>
    <w:rsid w:val="00F25663"/>
    <w:rsid w:val="00F2570E"/>
    <w:rsid w:val="00F25A13"/>
    <w:rsid w:val="00F25A3B"/>
    <w:rsid w:val="00F25D48"/>
    <w:rsid w:val="00F25EF2"/>
    <w:rsid w:val="00F25FBC"/>
    <w:rsid w:val="00F26198"/>
    <w:rsid w:val="00F26267"/>
    <w:rsid w:val="00F265F4"/>
    <w:rsid w:val="00F26CE6"/>
    <w:rsid w:val="00F27B9C"/>
    <w:rsid w:val="00F27C07"/>
    <w:rsid w:val="00F27C15"/>
    <w:rsid w:val="00F30046"/>
    <w:rsid w:val="00F30109"/>
    <w:rsid w:val="00F3010A"/>
    <w:rsid w:val="00F3021E"/>
    <w:rsid w:val="00F30FA7"/>
    <w:rsid w:val="00F31107"/>
    <w:rsid w:val="00F3158B"/>
    <w:rsid w:val="00F318F5"/>
    <w:rsid w:val="00F319D2"/>
    <w:rsid w:val="00F31B79"/>
    <w:rsid w:val="00F31BE3"/>
    <w:rsid w:val="00F31C5C"/>
    <w:rsid w:val="00F31E2E"/>
    <w:rsid w:val="00F31EE1"/>
    <w:rsid w:val="00F31F54"/>
    <w:rsid w:val="00F32017"/>
    <w:rsid w:val="00F3235D"/>
    <w:rsid w:val="00F32749"/>
    <w:rsid w:val="00F328F7"/>
    <w:rsid w:val="00F32B4D"/>
    <w:rsid w:val="00F33372"/>
    <w:rsid w:val="00F333E0"/>
    <w:rsid w:val="00F3349A"/>
    <w:rsid w:val="00F33682"/>
    <w:rsid w:val="00F34244"/>
    <w:rsid w:val="00F34CDA"/>
    <w:rsid w:val="00F34E91"/>
    <w:rsid w:val="00F35278"/>
    <w:rsid w:val="00F35430"/>
    <w:rsid w:val="00F3581B"/>
    <w:rsid w:val="00F35834"/>
    <w:rsid w:val="00F35FAB"/>
    <w:rsid w:val="00F36352"/>
    <w:rsid w:val="00F3641E"/>
    <w:rsid w:val="00F36599"/>
    <w:rsid w:val="00F371BA"/>
    <w:rsid w:val="00F3750B"/>
    <w:rsid w:val="00F37BBB"/>
    <w:rsid w:val="00F37FBA"/>
    <w:rsid w:val="00F4006A"/>
    <w:rsid w:val="00F4086D"/>
    <w:rsid w:val="00F40B32"/>
    <w:rsid w:val="00F40CBA"/>
    <w:rsid w:val="00F41011"/>
    <w:rsid w:val="00F41199"/>
    <w:rsid w:val="00F41473"/>
    <w:rsid w:val="00F4155D"/>
    <w:rsid w:val="00F417B7"/>
    <w:rsid w:val="00F4211E"/>
    <w:rsid w:val="00F427EE"/>
    <w:rsid w:val="00F42B40"/>
    <w:rsid w:val="00F42E82"/>
    <w:rsid w:val="00F42F0C"/>
    <w:rsid w:val="00F42F9A"/>
    <w:rsid w:val="00F431BE"/>
    <w:rsid w:val="00F435C1"/>
    <w:rsid w:val="00F43CA4"/>
    <w:rsid w:val="00F43E00"/>
    <w:rsid w:val="00F440DF"/>
    <w:rsid w:val="00F440E7"/>
    <w:rsid w:val="00F44320"/>
    <w:rsid w:val="00F446EC"/>
    <w:rsid w:val="00F44798"/>
    <w:rsid w:val="00F44A1A"/>
    <w:rsid w:val="00F44E62"/>
    <w:rsid w:val="00F44F87"/>
    <w:rsid w:val="00F45472"/>
    <w:rsid w:val="00F457EC"/>
    <w:rsid w:val="00F45D16"/>
    <w:rsid w:val="00F4678C"/>
    <w:rsid w:val="00F46B6B"/>
    <w:rsid w:val="00F46E42"/>
    <w:rsid w:val="00F472A4"/>
    <w:rsid w:val="00F474DF"/>
    <w:rsid w:val="00F47651"/>
    <w:rsid w:val="00F47FC5"/>
    <w:rsid w:val="00F50161"/>
    <w:rsid w:val="00F502FD"/>
    <w:rsid w:val="00F506F2"/>
    <w:rsid w:val="00F508C4"/>
    <w:rsid w:val="00F51016"/>
    <w:rsid w:val="00F516AC"/>
    <w:rsid w:val="00F51EC2"/>
    <w:rsid w:val="00F52140"/>
    <w:rsid w:val="00F521DC"/>
    <w:rsid w:val="00F523F8"/>
    <w:rsid w:val="00F5241C"/>
    <w:rsid w:val="00F52A04"/>
    <w:rsid w:val="00F52B21"/>
    <w:rsid w:val="00F52B2D"/>
    <w:rsid w:val="00F52CEC"/>
    <w:rsid w:val="00F52F36"/>
    <w:rsid w:val="00F530AB"/>
    <w:rsid w:val="00F538BF"/>
    <w:rsid w:val="00F53B22"/>
    <w:rsid w:val="00F5468C"/>
    <w:rsid w:val="00F548B4"/>
    <w:rsid w:val="00F54B63"/>
    <w:rsid w:val="00F54BC2"/>
    <w:rsid w:val="00F54E83"/>
    <w:rsid w:val="00F54FE5"/>
    <w:rsid w:val="00F5501C"/>
    <w:rsid w:val="00F5506F"/>
    <w:rsid w:val="00F553F6"/>
    <w:rsid w:val="00F55412"/>
    <w:rsid w:val="00F5563B"/>
    <w:rsid w:val="00F557D3"/>
    <w:rsid w:val="00F55C44"/>
    <w:rsid w:val="00F55E15"/>
    <w:rsid w:val="00F564D9"/>
    <w:rsid w:val="00F56564"/>
    <w:rsid w:val="00F56DB9"/>
    <w:rsid w:val="00F56E45"/>
    <w:rsid w:val="00F57123"/>
    <w:rsid w:val="00F571C1"/>
    <w:rsid w:val="00F575AA"/>
    <w:rsid w:val="00F57823"/>
    <w:rsid w:val="00F5791B"/>
    <w:rsid w:val="00F57B96"/>
    <w:rsid w:val="00F60317"/>
    <w:rsid w:val="00F603E3"/>
    <w:rsid w:val="00F604BD"/>
    <w:rsid w:val="00F60864"/>
    <w:rsid w:val="00F60AD4"/>
    <w:rsid w:val="00F60D5B"/>
    <w:rsid w:val="00F610C7"/>
    <w:rsid w:val="00F6112C"/>
    <w:rsid w:val="00F61354"/>
    <w:rsid w:val="00F61363"/>
    <w:rsid w:val="00F613A1"/>
    <w:rsid w:val="00F6149E"/>
    <w:rsid w:val="00F619CC"/>
    <w:rsid w:val="00F61B2D"/>
    <w:rsid w:val="00F61B6F"/>
    <w:rsid w:val="00F61CDB"/>
    <w:rsid w:val="00F61CE2"/>
    <w:rsid w:val="00F61D6A"/>
    <w:rsid w:val="00F61EBC"/>
    <w:rsid w:val="00F622DF"/>
    <w:rsid w:val="00F62BC5"/>
    <w:rsid w:val="00F62F79"/>
    <w:rsid w:val="00F636AA"/>
    <w:rsid w:val="00F63703"/>
    <w:rsid w:val="00F638F8"/>
    <w:rsid w:val="00F63A48"/>
    <w:rsid w:val="00F63C80"/>
    <w:rsid w:val="00F64061"/>
    <w:rsid w:val="00F64547"/>
    <w:rsid w:val="00F64689"/>
    <w:rsid w:val="00F64C19"/>
    <w:rsid w:val="00F64CE2"/>
    <w:rsid w:val="00F6529A"/>
    <w:rsid w:val="00F6563A"/>
    <w:rsid w:val="00F6576D"/>
    <w:rsid w:val="00F65A4A"/>
    <w:rsid w:val="00F660B4"/>
    <w:rsid w:val="00F663EA"/>
    <w:rsid w:val="00F6656F"/>
    <w:rsid w:val="00F66841"/>
    <w:rsid w:val="00F66BEB"/>
    <w:rsid w:val="00F671D9"/>
    <w:rsid w:val="00F67656"/>
    <w:rsid w:val="00F67964"/>
    <w:rsid w:val="00F679A3"/>
    <w:rsid w:val="00F67D6C"/>
    <w:rsid w:val="00F67E6D"/>
    <w:rsid w:val="00F70012"/>
    <w:rsid w:val="00F70377"/>
    <w:rsid w:val="00F70E52"/>
    <w:rsid w:val="00F70F36"/>
    <w:rsid w:val="00F7104B"/>
    <w:rsid w:val="00F71A5A"/>
    <w:rsid w:val="00F720A3"/>
    <w:rsid w:val="00F729D1"/>
    <w:rsid w:val="00F72B49"/>
    <w:rsid w:val="00F72D71"/>
    <w:rsid w:val="00F72F23"/>
    <w:rsid w:val="00F72FA1"/>
    <w:rsid w:val="00F73279"/>
    <w:rsid w:val="00F73403"/>
    <w:rsid w:val="00F73947"/>
    <w:rsid w:val="00F73A5F"/>
    <w:rsid w:val="00F73AD1"/>
    <w:rsid w:val="00F73BDE"/>
    <w:rsid w:val="00F73DDC"/>
    <w:rsid w:val="00F73E5D"/>
    <w:rsid w:val="00F7420B"/>
    <w:rsid w:val="00F74504"/>
    <w:rsid w:val="00F74A14"/>
    <w:rsid w:val="00F74FEC"/>
    <w:rsid w:val="00F752E7"/>
    <w:rsid w:val="00F753E6"/>
    <w:rsid w:val="00F755D6"/>
    <w:rsid w:val="00F7581E"/>
    <w:rsid w:val="00F75B67"/>
    <w:rsid w:val="00F7631B"/>
    <w:rsid w:val="00F76490"/>
    <w:rsid w:val="00F76853"/>
    <w:rsid w:val="00F7699A"/>
    <w:rsid w:val="00F76FF8"/>
    <w:rsid w:val="00F771EF"/>
    <w:rsid w:val="00F77325"/>
    <w:rsid w:val="00F7797B"/>
    <w:rsid w:val="00F779B7"/>
    <w:rsid w:val="00F80398"/>
    <w:rsid w:val="00F8077D"/>
    <w:rsid w:val="00F808C0"/>
    <w:rsid w:val="00F8138D"/>
    <w:rsid w:val="00F81716"/>
    <w:rsid w:val="00F8187C"/>
    <w:rsid w:val="00F81953"/>
    <w:rsid w:val="00F81962"/>
    <w:rsid w:val="00F81AA0"/>
    <w:rsid w:val="00F81AEB"/>
    <w:rsid w:val="00F81B81"/>
    <w:rsid w:val="00F81F73"/>
    <w:rsid w:val="00F828E4"/>
    <w:rsid w:val="00F82AB8"/>
    <w:rsid w:val="00F82D34"/>
    <w:rsid w:val="00F8357C"/>
    <w:rsid w:val="00F8391D"/>
    <w:rsid w:val="00F83CD7"/>
    <w:rsid w:val="00F84017"/>
    <w:rsid w:val="00F845EF"/>
    <w:rsid w:val="00F84683"/>
    <w:rsid w:val="00F84769"/>
    <w:rsid w:val="00F847FD"/>
    <w:rsid w:val="00F84878"/>
    <w:rsid w:val="00F84E03"/>
    <w:rsid w:val="00F85484"/>
    <w:rsid w:val="00F856E9"/>
    <w:rsid w:val="00F85812"/>
    <w:rsid w:val="00F858BC"/>
    <w:rsid w:val="00F859B5"/>
    <w:rsid w:val="00F85D88"/>
    <w:rsid w:val="00F85E0C"/>
    <w:rsid w:val="00F85F70"/>
    <w:rsid w:val="00F8638B"/>
    <w:rsid w:val="00F8691E"/>
    <w:rsid w:val="00F86E6F"/>
    <w:rsid w:val="00F87403"/>
    <w:rsid w:val="00F87991"/>
    <w:rsid w:val="00F87D34"/>
    <w:rsid w:val="00F9023B"/>
    <w:rsid w:val="00F9035C"/>
    <w:rsid w:val="00F90746"/>
    <w:rsid w:val="00F9083D"/>
    <w:rsid w:val="00F91501"/>
    <w:rsid w:val="00F917C5"/>
    <w:rsid w:val="00F91D64"/>
    <w:rsid w:val="00F921D4"/>
    <w:rsid w:val="00F924BC"/>
    <w:rsid w:val="00F9280C"/>
    <w:rsid w:val="00F92923"/>
    <w:rsid w:val="00F92A4A"/>
    <w:rsid w:val="00F92CE4"/>
    <w:rsid w:val="00F931ED"/>
    <w:rsid w:val="00F931FD"/>
    <w:rsid w:val="00F9378D"/>
    <w:rsid w:val="00F9394D"/>
    <w:rsid w:val="00F9436B"/>
    <w:rsid w:val="00F946AF"/>
    <w:rsid w:val="00F9470E"/>
    <w:rsid w:val="00F948CA"/>
    <w:rsid w:val="00F94C4B"/>
    <w:rsid w:val="00F95150"/>
    <w:rsid w:val="00F95319"/>
    <w:rsid w:val="00F95474"/>
    <w:rsid w:val="00F95741"/>
    <w:rsid w:val="00F95BCD"/>
    <w:rsid w:val="00F96541"/>
    <w:rsid w:val="00F96BAC"/>
    <w:rsid w:val="00F9726E"/>
    <w:rsid w:val="00F972F4"/>
    <w:rsid w:val="00F97687"/>
    <w:rsid w:val="00F976FC"/>
    <w:rsid w:val="00F97D0B"/>
    <w:rsid w:val="00F97D16"/>
    <w:rsid w:val="00F97DF6"/>
    <w:rsid w:val="00FA041C"/>
    <w:rsid w:val="00FA0436"/>
    <w:rsid w:val="00FA064C"/>
    <w:rsid w:val="00FA0744"/>
    <w:rsid w:val="00FA0790"/>
    <w:rsid w:val="00FA087A"/>
    <w:rsid w:val="00FA19F6"/>
    <w:rsid w:val="00FA1AE7"/>
    <w:rsid w:val="00FA1B42"/>
    <w:rsid w:val="00FA1D9D"/>
    <w:rsid w:val="00FA2102"/>
    <w:rsid w:val="00FA252B"/>
    <w:rsid w:val="00FA2AAA"/>
    <w:rsid w:val="00FA34BF"/>
    <w:rsid w:val="00FA34C4"/>
    <w:rsid w:val="00FA353F"/>
    <w:rsid w:val="00FA357A"/>
    <w:rsid w:val="00FA3E7F"/>
    <w:rsid w:val="00FA40FD"/>
    <w:rsid w:val="00FA417B"/>
    <w:rsid w:val="00FA4395"/>
    <w:rsid w:val="00FA4855"/>
    <w:rsid w:val="00FA4A99"/>
    <w:rsid w:val="00FA4FAA"/>
    <w:rsid w:val="00FA55BB"/>
    <w:rsid w:val="00FA5817"/>
    <w:rsid w:val="00FA5876"/>
    <w:rsid w:val="00FA5885"/>
    <w:rsid w:val="00FA5D4E"/>
    <w:rsid w:val="00FA5E32"/>
    <w:rsid w:val="00FA5E8A"/>
    <w:rsid w:val="00FA665A"/>
    <w:rsid w:val="00FA6919"/>
    <w:rsid w:val="00FA6B32"/>
    <w:rsid w:val="00FA7250"/>
    <w:rsid w:val="00FA74DA"/>
    <w:rsid w:val="00FA78BA"/>
    <w:rsid w:val="00FA7B68"/>
    <w:rsid w:val="00FA7D9B"/>
    <w:rsid w:val="00FB032B"/>
    <w:rsid w:val="00FB08EB"/>
    <w:rsid w:val="00FB08F2"/>
    <w:rsid w:val="00FB097F"/>
    <w:rsid w:val="00FB0A19"/>
    <w:rsid w:val="00FB1DC9"/>
    <w:rsid w:val="00FB20A5"/>
    <w:rsid w:val="00FB2C6E"/>
    <w:rsid w:val="00FB2DD1"/>
    <w:rsid w:val="00FB3033"/>
    <w:rsid w:val="00FB3121"/>
    <w:rsid w:val="00FB3B28"/>
    <w:rsid w:val="00FB3C04"/>
    <w:rsid w:val="00FB3F52"/>
    <w:rsid w:val="00FB3F72"/>
    <w:rsid w:val="00FB40B7"/>
    <w:rsid w:val="00FB443A"/>
    <w:rsid w:val="00FB4664"/>
    <w:rsid w:val="00FB467C"/>
    <w:rsid w:val="00FB46B6"/>
    <w:rsid w:val="00FB4CB5"/>
    <w:rsid w:val="00FB4DCA"/>
    <w:rsid w:val="00FB5A67"/>
    <w:rsid w:val="00FB753D"/>
    <w:rsid w:val="00FB78E8"/>
    <w:rsid w:val="00FB7AA3"/>
    <w:rsid w:val="00FB7B79"/>
    <w:rsid w:val="00FC00A9"/>
    <w:rsid w:val="00FC0444"/>
    <w:rsid w:val="00FC082F"/>
    <w:rsid w:val="00FC0EC6"/>
    <w:rsid w:val="00FC0F14"/>
    <w:rsid w:val="00FC0F23"/>
    <w:rsid w:val="00FC0FDE"/>
    <w:rsid w:val="00FC1418"/>
    <w:rsid w:val="00FC14F4"/>
    <w:rsid w:val="00FC1770"/>
    <w:rsid w:val="00FC1B37"/>
    <w:rsid w:val="00FC21BE"/>
    <w:rsid w:val="00FC2384"/>
    <w:rsid w:val="00FC2666"/>
    <w:rsid w:val="00FC3376"/>
    <w:rsid w:val="00FC35E7"/>
    <w:rsid w:val="00FC3DBA"/>
    <w:rsid w:val="00FC488D"/>
    <w:rsid w:val="00FC4DA4"/>
    <w:rsid w:val="00FC5036"/>
    <w:rsid w:val="00FC509B"/>
    <w:rsid w:val="00FC57AA"/>
    <w:rsid w:val="00FC5E7D"/>
    <w:rsid w:val="00FC612E"/>
    <w:rsid w:val="00FC688E"/>
    <w:rsid w:val="00FC6CFD"/>
    <w:rsid w:val="00FC6E52"/>
    <w:rsid w:val="00FC71B2"/>
    <w:rsid w:val="00FC7388"/>
    <w:rsid w:val="00FC77C5"/>
    <w:rsid w:val="00FC78B2"/>
    <w:rsid w:val="00FC7A70"/>
    <w:rsid w:val="00FC7BFA"/>
    <w:rsid w:val="00FC7CE6"/>
    <w:rsid w:val="00FD0122"/>
    <w:rsid w:val="00FD03F4"/>
    <w:rsid w:val="00FD0CFF"/>
    <w:rsid w:val="00FD1038"/>
    <w:rsid w:val="00FD20EA"/>
    <w:rsid w:val="00FD237B"/>
    <w:rsid w:val="00FD24D0"/>
    <w:rsid w:val="00FD2846"/>
    <w:rsid w:val="00FD288C"/>
    <w:rsid w:val="00FD2973"/>
    <w:rsid w:val="00FD2B5F"/>
    <w:rsid w:val="00FD301F"/>
    <w:rsid w:val="00FD30A4"/>
    <w:rsid w:val="00FD32D2"/>
    <w:rsid w:val="00FD3435"/>
    <w:rsid w:val="00FD3608"/>
    <w:rsid w:val="00FD37EB"/>
    <w:rsid w:val="00FD3A81"/>
    <w:rsid w:val="00FD4171"/>
    <w:rsid w:val="00FD47CA"/>
    <w:rsid w:val="00FD4810"/>
    <w:rsid w:val="00FD487D"/>
    <w:rsid w:val="00FD4BE7"/>
    <w:rsid w:val="00FD4FCE"/>
    <w:rsid w:val="00FD5AC9"/>
    <w:rsid w:val="00FD5BB9"/>
    <w:rsid w:val="00FD67B6"/>
    <w:rsid w:val="00FD6A45"/>
    <w:rsid w:val="00FD6A51"/>
    <w:rsid w:val="00FD6ABC"/>
    <w:rsid w:val="00FD6C26"/>
    <w:rsid w:val="00FD73C1"/>
    <w:rsid w:val="00FD7AB7"/>
    <w:rsid w:val="00FD7D6C"/>
    <w:rsid w:val="00FE01BD"/>
    <w:rsid w:val="00FE0405"/>
    <w:rsid w:val="00FE04BC"/>
    <w:rsid w:val="00FE0807"/>
    <w:rsid w:val="00FE11E6"/>
    <w:rsid w:val="00FE24A1"/>
    <w:rsid w:val="00FE2C55"/>
    <w:rsid w:val="00FE2DE0"/>
    <w:rsid w:val="00FE2F43"/>
    <w:rsid w:val="00FE31EB"/>
    <w:rsid w:val="00FE3813"/>
    <w:rsid w:val="00FE391A"/>
    <w:rsid w:val="00FE3AF9"/>
    <w:rsid w:val="00FE3C4C"/>
    <w:rsid w:val="00FE47A0"/>
    <w:rsid w:val="00FE4E7E"/>
    <w:rsid w:val="00FE4F0B"/>
    <w:rsid w:val="00FE503E"/>
    <w:rsid w:val="00FE5136"/>
    <w:rsid w:val="00FE519C"/>
    <w:rsid w:val="00FE52BC"/>
    <w:rsid w:val="00FE55A2"/>
    <w:rsid w:val="00FE55FA"/>
    <w:rsid w:val="00FE6341"/>
    <w:rsid w:val="00FE63E3"/>
    <w:rsid w:val="00FE65C1"/>
    <w:rsid w:val="00FE6865"/>
    <w:rsid w:val="00FE697C"/>
    <w:rsid w:val="00FE6A03"/>
    <w:rsid w:val="00FE6B51"/>
    <w:rsid w:val="00FE6B79"/>
    <w:rsid w:val="00FE6C9D"/>
    <w:rsid w:val="00FE6DF2"/>
    <w:rsid w:val="00FE719B"/>
    <w:rsid w:val="00FE7651"/>
    <w:rsid w:val="00FE7675"/>
    <w:rsid w:val="00FE76A0"/>
    <w:rsid w:val="00FE7B06"/>
    <w:rsid w:val="00FE7E65"/>
    <w:rsid w:val="00FF00A2"/>
    <w:rsid w:val="00FF00C4"/>
    <w:rsid w:val="00FF00D7"/>
    <w:rsid w:val="00FF0168"/>
    <w:rsid w:val="00FF0219"/>
    <w:rsid w:val="00FF022D"/>
    <w:rsid w:val="00FF04B4"/>
    <w:rsid w:val="00FF068B"/>
    <w:rsid w:val="00FF0955"/>
    <w:rsid w:val="00FF0976"/>
    <w:rsid w:val="00FF16E0"/>
    <w:rsid w:val="00FF1A3A"/>
    <w:rsid w:val="00FF1B12"/>
    <w:rsid w:val="00FF21E7"/>
    <w:rsid w:val="00FF24C2"/>
    <w:rsid w:val="00FF2AAC"/>
    <w:rsid w:val="00FF2B21"/>
    <w:rsid w:val="00FF2F1E"/>
    <w:rsid w:val="00FF30CC"/>
    <w:rsid w:val="00FF33FD"/>
    <w:rsid w:val="00FF35B4"/>
    <w:rsid w:val="00FF3883"/>
    <w:rsid w:val="00FF3E90"/>
    <w:rsid w:val="00FF4011"/>
    <w:rsid w:val="00FF4270"/>
    <w:rsid w:val="00FF4399"/>
    <w:rsid w:val="00FF45B3"/>
    <w:rsid w:val="00FF4A02"/>
    <w:rsid w:val="00FF4A8C"/>
    <w:rsid w:val="00FF594B"/>
    <w:rsid w:val="00FF5AE4"/>
    <w:rsid w:val="00FF5D94"/>
    <w:rsid w:val="00FF5FAF"/>
    <w:rsid w:val="00FF60FA"/>
    <w:rsid w:val="00FF611A"/>
    <w:rsid w:val="00FF6581"/>
    <w:rsid w:val="00FF682E"/>
    <w:rsid w:val="00FF6C42"/>
    <w:rsid w:val="00FF6EA9"/>
    <w:rsid w:val="00FF7036"/>
    <w:rsid w:val="00FF7685"/>
    <w:rsid w:val="00FF789D"/>
    <w:rsid w:val="00FF7ED2"/>
    <w:rsid w:val="00FF7EE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3355670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485F"/>
    <w:pPr>
      <w:widowControl w:val="0"/>
      <w:spacing w:before="100" w:beforeAutospacing="1" w:after="100" w:afterAutospacing="1"/>
      <w:jc w:val="both"/>
    </w:pPr>
    <w:rPr>
      <w:rFonts w:ascii="Arial" w:hAnsi="Arial"/>
    </w:rPr>
  </w:style>
  <w:style w:type="paragraph" w:styleId="10">
    <w:name w:val="heading 1"/>
    <w:aliases w:val="XGD_Heading 1"/>
    <w:basedOn w:val="a"/>
    <w:next w:val="2"/>
    <w:link w:val="1Char"/>
    <w:uiPriority w:val="9"/>
    <w:qFormat/>
    <w:rsid w:val="0061553B"/>
    <w:pPr>
      <w:keepNext/>
      <w:keepLines/>
      <w:numPr>
        <w:numId w:val="5"/>
      </w:numPr>
      <w:tabs>
        <w:tab w:val="left" w:pos="1134"/>
      </w:tabs>
      <w:spacing w:before="120" w:beforeAutospacing="0" w:after="720" w:afterAutospacing="0" w:line="578" w:lineRule="auto"/>
      <w:outlineLvl w:val="0"/>
    </w:pPr>
    <w:rPr>
      <w:rFonts w:cs="Arial"/>
      <w:b/>
      <w:bCs/>
      <w:kern w:val="44"/>
      <w:sz w:val="36"/>
      <w:szCs w:val="44"/>
    </w:rPr>
  </w:style>
  <w:style w:type="paragraph" w:styleId="2">
    <w:name w:val="heading 2"/>
    <w:aliases w:val="XGD_Heading 2"/>
    <w:basedOn w:val="a"/>
    <w:next w:val="a"/>
    <w:link w:val="2Char"/>
    <w:uiPriority w:val="9"/>
    <w:unhideWhenUsed/>
    <w:qFormat/>
    <w:rsid w:val="00205612"/>
    <w:pPr>
      <w:keepNext/>
      <w:keepLines/>
      <w:numPr>
        <w:ilvl w:val="1"/>
        <w:numId w:val="5"/>
      </w:numPr>
      <w:pBdr>
        <w:top w:val="single" w:sz="18" w:space="1" w:color="0038A8"/>
      </w:pBdr>
      <w:tabs>
        <w:tab w:val="left" w:pos="214"/>
      </w:tabs>
      <w:spacing w:beforeLines="50" w:line="276" w:lineRule="auto"/>
      <w:outlineLvl w:val="1"/>
    </w:pPr>
    <w:rPr>
      <w:rFonts w:eastAsiaTheme="majorEastAsia" w:cs="Arial"/>
      <w:b/>
      <w:bCs/>
      <w:sz w:val="32"/>
      <w:szCs w:val="32"/>
    </w:rPr>
  </w:style>
  <w:style w:type="paragraph" w:styleId="3">
    <w:name w:val="heading 3"/>
    <w:aliases w:val="XGD_Heading 3"/>
    <w:basedOn w:val="2"/>
    <w:next w:val="a"/>
    <w:link w:val="3Char"/>
    <w:uiPriority w:val="9"/>
    <w:unhideWhenUsed/>
    <w:qFormat/>
    <w:rsid w:val="008860BA"/>
    <w:pPr>
      <w:numPr>
        <w:ilvl w:val="2"/>
      </w:numPr>
      <w:spacing w:before="156"/>
      <w:outlineLvl w:val="2"/>
    </w:pPr>
    <w:rPr>
      <w:rFonts w:eastAsiaTheme="minorEastAsia"/>
      <w:kern w:val="44"/>
      <w:sz w:val="28"/>
      <w:szCs w:val="44"/>
    </w:rPr>
  </w:style>
  <w:style w:type="paragraph" w:styleId="4">
    <w:name w:val="heading 4"/>
    <w:aliases w:val="XGD_Heading 4,标题 4 XGD_Heading 4"/>
    <w:basedOn w:val="a"/>
    <w:next w:val="a"/>
    <w:link w:val="4Char"/>
    <w:unhideWhenUsed/>
    <w:qFormat/>
    <w:rsid w:val="0053598C"/>
    <w:pPr>
      <w:keepNext/>
      <w:keepLines/>
      <w:numPr>
        <w:numId w:val="1"/>
      </w:numPr>
      <w:spacing w:line="360" w:lineRule="auto"/>
      <w:ind w:left="845"/>
      <w:outlineLvl w:val="3"/>
    </w:pPr>
    <w:rPr>
      <w:rFonts w:eastAsiaTheme="majorEastAsia" w:cs="Arial"/>
      <w:bCs/>
      <w:sz w:val="24"/>
      <w:szCs w:val="28"/>
    </w:rPr>
  </w:style>
  <w:style w:type="paragraph" w:styleId="5">
    <w:name w:val="heading 5"/>
    <w:basedOn w:val="a"/>
    <w:next w:val="a"/>
    <w:link w:val="5Char"/>
    <w:qFormat/>
    <w:rsid w:val="0061553B"/>
    <w:pPr>
      <w:keepLines/>
      <w:widowControl/>
      <w:ind w:left="1008" w:hanging="1008"/>
      <w:jc w:val="left"/>
      <w:outlineLvl w:val="4"/>
    </w:pPr>
    <w:rPr>
      <w:rFonts w:ascii="Courier New" w:eastAsia="宋体" w:hAnsi="Courier New" w:cs="Times New Roman"/>
      <w:szCs w:val="21"/>
    </w:rPr>
  </w:style>
  <w:style w:type="paragraph" w:styleId="6">
    <w:name w:val="heading 6"/>
    <w:basedOn w:val="a"/>
    <w:next w:val="a"/>
    <w:link w:val="6Char"/>
    <w:qFormat/>
    <w:rsid w:val="0061553B"/>
    <w:pPr>
      <w:widowControl/>
      <w:spacing w:after="120"/>
      <w:ind w:left="1152" w:hanging="1152"/>
      <w:jc w:val="left"/>
      <w:outlineLvl w:val="5"/>
    </w:pPr>
    <w:rPr>
      <w:rFonts w:eastAsia="宋体" w:cs="Times New Roman"/>
      <w:szCs w:val="21"/>
    </w:rPr>
  </w:style>
  <w:style w:type="paragraph" w:styleId="7">
    <w:name w:val="heading 7"/>
    <w:basedOn w:val="a"/>
    <w:next w:val="a"/>
    <w:link w:val="7Char"/>
    <w:uiPriority w:val="9"/>
    <w:unhideWhenUsed/>
    <w:qFormat/>
    <w:rsid w:val="0061553B"/>
    <w:pPr>
      <w:widowControl/>
      <w:spacing w:before="240" w:after="60"/>
      <w:ind w:left="1296" w:hanging="1296"/>
      <w:jc w:val="left"/>
      <w:outlineLvl w:val="6"/>
    </w:pPr>
    <w:rPr>
      <w:rFonts w:ascii="Calibri" w:eastAsia="宋体" w:hAnsi="Calibri" w:cs="Times New Roman"/>
      <w:sz w:val="24"/>
      <w:szCs w:val="24"/>
    </w:rPr>
  </w:style>
  <w:style w:type="paragraph" w:styleId="8">
    <w:name w:val="heading 8"/>
    <w:basedOn w:val="a"/>
    <w:next w:val="a"/>
    <w:link w:val="8Char"/>
    <w:uiPriority w:val="9"/>
    <w:semiHidden/>
    <w:unhideWhenUsed/>
    <w:qFormat/>
    <w:rsid w:val="0061553B"/>
    <w:pPr>
      <w:widowControl/>
      <w:spacing w:before="240" w:after="60"/>
      <w:ind w:left="1440" w:hanging="1440"/>
      <w:jc w:val="left"/>
      <w:outlineLvl w:val="7"/>
    </w:pPr>
    <w:rPr>
      <w:rFonts w:ascii="Calibri" w:eastAsia="宋体" w:hAnsi="Calibri" w:cs="Times New Roman"/>
      <w:i/>
      <w:iCs/>
      <w:sz w:val="24"/>
      <w:szCs w:val="24"/>
    </w:rPr>
  </w:style>
  <w:style w:type="paragraph" w:styleId="9">
    <w:name w:val="heading 9"/>
    <w:basedOn w:val="a"/>
    <w:next w:val="a"/>
    <w:link w:val="9Char"/>
    <w:uiPriority w:val="9"/>
    <w:semiHidden/>
    <w:unhideWhenUsed/>
    <w:qFormat/>
    <w:rsid w:val="0061553B"/>
    <w:pPr>
      <w:widowControl/>
      <w:spacing w:before="240" w:after="60"/>
      <w:ind w:left="1584" w:hanging="1584"/>
      <w:jc w:val="left"/>
      <w:outlineLvl w:val="8"/>
    </w:pPr>
    <w:rPr>
      <w:rFonts w:ascii="Cambria" w:eastAsia="宋体" w:hAnsi="Cambria" w:cs="Times New Roman"/>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XGD_Heading 1 Char"/>
    <w:basedOn w:val="a0"/>
    <w:link w:val="10"/>
    <w:uiPriority w:val="9"/>
    <w:rsid w:val="0061553B"/>
    <w:rPr>
      <w:rFonts w:ascii="Arial" w:hAnsi="Arial" w:cs="Arial"/>
      <w:b/>
      <w:bCs/>
      <w:kern w:val="44"/>
      <w:sz w:val="36"/>
      <w:szCs w:val="44"/>
    </w:rPr>
  </w:style>
  <w:style w:type="character" w:customStyle="1" w:styleId="2Char">
    <w:name w:val="标题 2 Char"/>
    <w:aliases w:val="XGD_Heading 2 Char"/>
    <w:basedOn w:val="a0"/>
    <w:link w:val="2"/>
    <w:uiPriority w:val="9"/>
    <w:rsid w:val="00205612"/>
    <w:rPr>
      <w:rFonts w:ascii="Arial" w:eastAsiaTheme="majorEastAsia" w:hAnsi="Arial" w:cs="Arial"/>
      <w:b/>
      <w:bCs/>
      <w:sz w:val="32"/>
      <w:szCs w:val="32"/>
    </w:rPr>
  </w:style>
  <w:style w:type="character" w:customStyle="1" w:styleId="3Char">
    <w:name w:val="标题 3 Char"/>
    <w:aliases w:val="XGD_Heading 3 Char"/>
    <w:basedOn w:val="a0"/>
    <w:link w:val="3"/>
    <w:uiPriority w:val="9"/>
    <w:rsid w:val="008860BA"/>
    <w:rPr>
      <w:rFonts w:ascii="Arial" w:hAnsi="Arial" w:cs="Arial"/>
      <w:b/>
      <w:bCs/>
      <w:kern w:val="44"/>
      <w:sz w:val="28"/>
      <w:szCs w:val="44"/>
    </w:rPr>
  </w:style>
  <w:style w:type="character" w:customStyle="1" w:styleId="4Char">
    <w:name w:val="标题 4 Char"/>
    <w:aliases w:val="XGD_Heading 4 Char,标题 4 XGD_Heading 4 Char"/>
    <w:basedOn w:val="a0"/>
    <w:link w:val="4"/>
    <w:rsid w:val="0053598C"/>
    <w:rPr>
      <w:rFonts w:ascii="Arial" w:eastAsiaTheme="majorEastAsia" w:hAnsi="Arial" w:cs="Arial"/>
      <w:bCs/>
      <w:sz w:val="24"/>
      <w:szCs w:val="28"/>
    </w:rPr>
  </w:style>
  <w:style w:type="paragraph" w:styleId="a3">
    <w:name w:val="header"/>
    <w:basedOn w:val="a"/>
    <w:link w:val="Char"/>
    <w:uiPriority w:val="99"/>
    <w:unhideWhenUsed/>
    <w:rsid w:val="0050633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06333"/>
    <w:rPr>
      <w:rFonts w:ascii="Arial" w:hAnsi="Arial"/>
      <w:sz w:val="18"/>
      <w:szCs w:val="18"/>
    </w:rPr>
  </w:style>
  <w:style w:type="paragraph" w:styleId="a4">
    <w:name w:val="footer"/>
    <w:basedOn w:val="a"/>
    <w:link w:val="Char0"/>
    <w:uiPriority w:val="99"/>
    <w:unhideWhenUsed/>
    <w:rsid w:val="00506333"/>
    <w:pPr>
      <w:tabs>
        <w:tab w:val="center" w:pos="4153"/>
        <w:tab w:val="right" w:pos="8306"/>
      </w:tabs>
      <w:snapToGrid w:val="0"/>
      <w:jc w:val="left"/>
    </w:pPr>
    <w:rPr>
      <w:sz w:val="18"/>
      <w:szCs w:val="18"/>
    </w:rPr>
  </w:style>
  <w:style w:type="character" w:customStyle="1" w:styleId="Char0">
    <w:name w:val="页脚 Char"/>
    <w:basedOn w:val="a0"/>
    <w:link w:val="a4"/>
    <w:uiPriority w:val="99"/>
    <w:rsid w:val="00506333"/>
    <w:rPr>
      <w:rFonts w:ascii="Arial" w:hAnsi="Arial"/>
      <w:sz w:val="18"/>
      <w:szCs w:val="18"/>
    </w:rPr>
  </w:style>
  <w:style w:type="table" w:styleId="a5">
    <w:name w:val="Table Grid"/>
    <w:basedOn w:val="a1"/>
    <w:uiPriority w:val="59"/>
    <w:rsid w:val="00670C25"/>
    <w:rPr>
      <w:rFonts w:eastAsia="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Balloon Text"/>
    <w:basedOn w:val="a"/>
    <w:link w:val="Char1"/>
    <w:uiPriority w:val="99"/>
    <w:unhideWhenUsed/>
    <w:rsid w:val="00670C25"/>
    <w:rPr>
      <w:sz w:val="18"/>
      <w:szCs w:val="18"/>
    </w:rPr>
  </w:style>
  <w:style w:type="character" w:customStyle="1" w:styleId="Char1">
    <w:name w:val="批注框文本 Char"/>
    <w:basedOn w:val="a0"/>
    <w:link w:val="a6"/>
    <w:uiPriority w:val="99"/>
    <w:rsid w:val="00670C25"/>
    <w:rPr>
      <w:rFonts w:ascii="Arial" w:hAnsi="Arial"/>
      <w:sz w:val="18"/>
      <w:szCs w:val="18"/>
    </w:rPr>
  </w:style>
  <w:style w:type="character" w:styleId="a7">
    <w:name w:val="Hyperlink"/>
    <w:basedOn w:val="a0"/>
    <w:uiPriority w:val="99"/>
    <w:unhideWhenUsed/>
    <w:rsid w:val="00BD16FA"/>
    <w:rPr>
      <w:color w:val="0000FF" w:themeColor="hyperlink"/>
      <w:u w:val="single"/>
    </w:rPr>
  </w:style>
  <w:style w:type="paragraph" w:styleId="a8">
    <w:name w:val="Title"/>
    <w:aliases w:val="XGD_Title"/>
    <w:basedOn w:val="a"/>
    <w:next w:val="a"/>
    <w:link w:val="Char2"/>
    <w:uiPriority w:val="10"/>
    <w:qFormat/>
    <w:rsid w:val="00BD16FA"/>
    <w:pPr>
      <w:jc w:val="center"/>
    </w:pPr>
    <w:rPr>
      <w:b/>
      <w:sz w:val="44"/>
      <w:szCs w:val="36"/>
    </w:rPr>
  </w:style>
  <w:style w:type="character" w:customStyle="1" w:styleId="Char2">
    <w:name w:val="标题 Char"/>
    <w:aliases w:val="XGD_Title Char"/>
    <w:basedOn w:val="a0"/>
    <w:link w:val="a8"/>
    <w:uiPriority w:val="10"/>
    <w:rsid w:val="00BD16FA"/>
    <w:rPr>
      <w:rFonts w:ascii="Arial" w:hAnsi="Arial"/>
      <w:b/>
      <w:sz w:val="44"/>
      <w:szCs w:val="36"/>
    </w:rPr>
  </w:style>
  <w:style w:type="character" w:styleId="a9">
    <w:name w:val="Placeholder Text"/>
    <w:basedOn w:val="a0"/>
    <w:uiPriority w:val="99"/>
    <w:semiHidden/>
    <w:rsid w:val="00BD16FA"/>
    <w:rPr>
      <w:color w:val="808080"/>
    </w:rPr>
  </w:style>
  <w:style w:type="paragraph" w:customStyle="1" w:styleId="XGDSourceCode">
    <w:name w:val="XGD_Source Code"/>
    <w:basedOn w:val="a"/>
    <w:qFormat/>
    <w:rsid w:val="00555162"/>
    <w:pPr>
      <w:shd w:val="pct20" w:color="auto" w:fill="auto"/>
      <w:spacing w:before="0" w:beforeAutospacing="0" w:after="0" w:afterAutospacing="0"/>
      <w:jc w:val="left"/>
    </w:pPr>
    <w:rPr>
      <w:rFonts w:ascii="Courier New" w:hAnsi="Courier New"/>
    </w:rPr>
  </w:style>
  <w:style w:type="paragraph" w:styleId="11">
    <w:name w:val="toc 1"/>
    <w:basedOn w:val="a"/>
    <w:next w:val="a"/>
    <w:autoRedefine/>
    <w:uiPriority w:val="39"/>
    <w:unhideWhenUsed/>
    <w:rsid w:val="00205612"/>
    <w:pPr>
      <w:tabs>
        <w:tab w:val="left" w:pos="420"/>
        <w:tab w:val="right" w:leader="dot" w:pos="9736"/>
      </w:tabs>
      <w:spacing w:before="0" w:beforeAutospacing="0" w:after="0" w:afterAutospacing="0"/>
    </w:pPr>
  </w:style>
  <w:style w:type="paragraph" w:styleId="20">
    <w:name w:val="toc 2"/>
    <w:basedOn w:val="a"/>
    <w:next w:val="a"/>
    <w:autoRedefine/>
    <w:uiPriority w:val="39"/>
    <w:unhideWhenUsed/>
    <w:rsid w:val="00EF306A"/>
    <w:pPr>
      <w:tabs>
        <w:tab w:val="left" w:pos="1134"/>
        <w:tab w:val="left" w:pos="1260"/>
        <w:tab w:val="right" w:leader="dot" w:pos="9736"/>
      </w:tabs>
      <w:spacing w:before="0" w:beforeAutospacing="0" w:after="0" w:afterAutospacing="0"/>
      <w:ind w:leftChars="200" w:left="420"/>
      <w:jc w:val="left"/>
    </w:pPr>
  </w:style>
  <w:style w:type="paragraph" w:styleId="30">
    <w:name w:val="toc 3"/>
    <w:basedOn w:val="a"/>
    <w:next w:val="a"/>
    <w:autoRedefine/>
    <w:uiPriority w:val="39"/>
    <w:unhideWhenUsed/>
    <w:rsid w:val="00EF306A"/>
    <w:pPr>
      <w:tabs>
        <w:tab w:val="left" w:pos="1134"/>
        <w:tab w:val="left" w:pos="1680"/>
        <w:tab w:val="right" w:leader="dot" w:pos="9736"/>
      </w:tabs>
      <w:spacing w:before="0" w:beforeAutospacing="0" w:after="0" w:afterAutospacing="0"/>
      <w:ind w:leftChars="400" w:left="400"/>
    </w:pPr>
  </w:style>
  <w:style w:type="paragraph" w:styleId="40">
    <w:name w:val="toc 4"/>
    <w:basedOn w:val="a"/>
    <w:next w:val="a"/>
    <w:autoRedefine/>
    <w:uiPriority w:val="39"/>
    <w:unhideWhenUsed/>
    <w:rsid w:val="00BE0107"/>
    <w:pPr>
      <w:ind w:leftChars="600" w:left="1260"/>
    </w:pPr>
  </w:style>
  <w:style w:type="paragraph" w:styleId="aa">
    <w:name w:val="List Paragraph"/>
    <w:basedOn w:val="a"/>
    <w:uiPriority w:val="34"/>
    <w:qFormat/>
    <w:rsid w:val="00EE6028"/>
    <w:pPr>
      <w:ind w:firstLineChars="200" w:firstLine="420"/>
    </w:pPr>
  </w:style>
  <w:style w:type="character" w:customStyle="1" w:styleId="5Char">
    <w:name w:val="标题 5 Char"/>
    <w:basedOn w:val="a0"/>
    <w:link w:val="5"/>
    <w:rsid w:val="0061553B"/>
    <w:rPr>
      <w:rFonts w:ascii="Courier New" w:eastAsia="宋体" w:hAnsi="Courier New" w:cs="Times New Roman"/>
      <w:szCs w:val="21"/>
    </w:rPr>
  </w:style>
  <w:style w:type="character" w:customStyle="1" w:styleId="6Char">
    <w:name w:val="标题 6 Char"/>
    <w:basedOn w:val="a0"/>
    <w:link w:val="6"/>
    <w:rsid w:val="0061553B"/>
    <w:rPr>
      <w:rFonts w:ascii="Arial" w:eastAsia="宋体" w:hAnsi="Arial" w:cs="Times New Roman"/>
      <w:szCs w:val="21"/>
    </w:rPr>
  </w:style>
  <w:style w:type="character" w:customStyle="1" w:styleId="7Char">
    <w:name w:val="标题 7 Char"/>
    <w:basedOn w:val="a0"/>
    <w:link w:val="7"/>
    <w:uiPriority w:val="9"/>
    <w:rsid w:val="0061553B"/>
    <w:rPr>
      <w:rFonts w:ascii="Calibri" w:eastAsia="宋体" w:hAnsi="Calibri" w:cs="Times New Roman"/>
      <w:sz w:val="24"/>
      <w:szCs w:val="24"/>
    </w:rPr>
  </w:style>
  <w:style w:type="character" w:customStyle="1" w:styleId="8Char">
    <w:name w:val="标题 8 Char"/>
    <w:basedOn w:val="a0"/>
    <w:link w:val="8"/>
    <w:uiPriority w:val="9"/>
    <w:semiHidden/>
    <w:rsid w:val="0061553B"/>
    <w:rPr>
      <w:rFonts w:ascii="Calibri" w:eastAsia="宋体" w:hAnsi="Calibri" w:cs="Times New Roman"/>
      <w:i/>
      <w:iCs/>
      <w:sz w:val="24"/>
      <w:szCs w:val="24"/>
    </w:rPr>
  </w:style>
  <w:style w:type="character" w:customStyle="1" w:styleId="9Char">
    <w:name w:val="标题 9 Char"/>
    <w:basedOn w:val="a0"/>
    <w:link w:val="9"/>
    <w:uiPriority w:val="9"/>
    <w:semiHidden/>
    <w:rsid w:val="0061553B"/>
    <w:rPr>
      <w:rFonts w:ascii="Cambria" w:eastAsia="宋体" w:hAnsi="Cambria" w:cs="Times New Roman"/>
      <w:sz w:val="22"/>
    </w:rPr>
  </w:style>
  <w:style w:type="paragraph" w:customStyle="1" w:styleId="Footer1">
    <w:name w:val="Footer1"/>
    <w:basedOn w:val="a"/>
    <w:uiPriority w:val="99"/>
    <w:rsid w:val="0061553B"/>
    <w:pPr>
      <w:widowControl/>
      <w:tabs>
        <w:tab w:val="center" w:pos="4320"/>
        <w:tab w:val="right" w:pos="8640"/>
      </w:tabs>
      <w:jc w:val="left"/>
    </w:pPr>
    <w:rPr>
      <w:rFonts w:eastAsia="宋体" w:cs="Times New Roman"/>
      <w:kern w:val="0"/>
      <w:sz w:val="20"/>
      <w:szCs w:val="20"/>
    </w:rPr>
  </w:style>
  <w:style w:type="character" w:customStyle="1" w:styleId="DocumentMapChar">
    <w:name w:val="Document Map Char"/>
    <w:link w:val="DocumentMap1"/>
    <w:rsid w:val="0061553B"/>
    <w:rPr>
      <w:rFonts w:ascii="Tahoma" w:hAnsi="Tahoma" w:cs="Tahoma"/>
      <w:sz w:val="16"/>
      <w:szCs w:val="16"/>
    </w:rPr>
  </w:style>
  <w:style w:type="paragraph" w:customStyle="1" w:styleId="DocumentMap1">
    <w:name w:val="Document Map1"/>
    <w:basedOn w:val="a"/>
    <w:link w:val="DocumentMapChar"/>
    <w:rsid w:val="0061553B"/>
    <w:pPr>
      <w:widowControl/>
      <w:jc w:val="left"/>
    </w:pPr>
    <w:rPr>
      <w:rFonts w:ascii="Tahoma" w:hAnsi="Tahoma" w:cs="Tahoma"/>
      <w:sz w:val="16"/>
      <w:szCs w:val="16"/>
    </w:rPr>
  </w:style>
  <w:style w:type="paragraph" w:customStyle="1" w:styleId="Header1">
    <w:name w:val="Header1"/>
    <w:basedOn w:val="a"/>
    <w:uiPriority w:val="99"/>
    <w:rsid w:val="0061553B"/>
    <w:pPr>
      <w:widowControl/>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NoSpacingChar">
    <w:name w:val="No Spacing Char"/>
    <w:link w:val="NoSpacing1"/>
    <w:rsid w:val="0061553B"/>
    <w:rPr>
      <w:rFonts w:ascii="Arial" w:eastAsia="Arial" w:hAnsi="Arial"/>
    </w:rPr>
  </w:style>
  <w:style w:type="paragraph" w:customStyle="1" w:styleId="NoSpacing1">
    <w:name w:val="No Spacing1"/>
    <w:link w:val="NoSpacingChar"/>
    <w:rsid w:val="0061553B"/>
    <w:pPr>
      <w:widowControl w:val="0"/>
      <w:spacing w:before="120"/>
      <w:jc w:val="center"/>
    </w:pPr>
    <w:rPr>
      <w:rFonts w:ascii="Arial" w:eastAsia="Arial" w:hAnsi="Arial"/>
    </w:rPr>
  </w:style>
  <w:style w:type="character" w:customStyle="1" w:styleId="IntenseEmphasis1">
    <w:name w:val="Intense Emphasis1"/>
    <w:rsid w:val="0061553B"/>
    <w:rPr>
      <w:b/>
      <w:bCs/>
      <w:i/>
      <w:iCs/>
      <w:color w:val="4F81BD"/>
    </w:rPr>
  </w:style>
  <w:style w:type="character" w:customStyle="1" w:styleId="CommentSubjectChar">
    <w:name w:val="Comment Subject Char"/>
    <w:link w:val="CommentSubject1"/>
    <w:uiPriority w:val="99"/>
    <w:rsid w:val="0061553B"/>
    <w:rPr>
      <w:rFonts w:ascii="Arial" w:hAnsi="Arial" w:cs="Times New Roman"/>
      <w:b/>
      <w:bCs/>
      <w:kern w:val="0"/>
      <w:sz w:val="20"/>
      <w:szCs w:val="20"/>
      <w:lang w:val="en-US"/>
    </w:rPr>
  </w:style>
  <w:style w:type="paragraph" w:customStyle="1" w:styleId="CommentSubject1">
    <w:name w:val="Comment Subject1"/>
    <w:basedOn w:val="CommentText1"/>
    <w:next w:val="CommentText1"/>
    <w:link w:val="CommentSubjectChar"/>
    <w:uiPriority w:val="99"/>
    <w:rsid w:val="0061553B"/>
    <w:rPr>
      <w:rFonts w:eastAsiaTheme="minorEastAsia"/>
      <w:b/>
      <w:bCs/>
    </w:rPr>
  </w:style>
  <w:style w:type="paragraph" w:customStyle="1" w:styleId="CommentText1">
    <w:name w:val="Comment Text1"/>
    <w:basedOn w:val="a"/>
    <w:link w:val="CommentTextChar"/>
    <w:uiPriority w:val="99"/>
    <w:rsid w:val="0061553B"/>
    <w:pPr>
      <w:widowControl/>
      <w:jc w:val="left"/>
    </w:pPr>
    <w:rPr>
      <w:rFonts w:eastAsia="宋体" w:cs="Times New Roman"/>
      <w:kern w:val="0"/>
      <w:sz w:val="20"/>
      <w:szCs w:val="20"/>
    </w:rPr>
  </w:style>
  <w:style w:type="character" w:customStyle="1" w:styleId="CommentTextChar">
    <w:name w:val="Comment Text Char"/>
    <w:link w:val="CommentText1"/>
    <w:uiPriority w:val="99"/>
    <w:rsid w:val="0061553B"/>
    <w:rPr>
      <w:rFonts w:ascii="Arial" w:eastAsia="宋体" w:hAnsi="Arial" w:cs="Times New Roman"/>
      <w:kern w:val="0"/>
      <w:sz w:val="20"/>
      <w:szCs w:val="20"/>
      <w:lang w:val="en-US"/>
    </w:rPr>
  </w:style>
  <w:style w:type="character" w:customStyle="1" w:styleId="SubtitleChar">
    <w:name w:val="Subtitle Char"/>
    <w:link w:val="Subtitle1"/>
    <w:uiPriority w:val="11"/>
    <w:rsid w:val="0061553B"/>
    <w:rPr>
      <w:rFonts w:ascii="Cambria" w:eastAsia="宋体" w:hAnsi="Cambria"/>
      <w:b/>
      <w:bCs/>
      <w:kern w:val="28"/>
      <w:sz w:val="32"/>
      <w:szCs w:val="32"/>
      <w:lang w:val="en-US"/>
    </w:rPr>
  </w:style>
  <w:style w:type="paragraph" w:customStyle="1" w:styleId="Subtitle1">
    <w:name w:val="Subtitle1"/>
    <w:basedOn w:val="a"/>
    <w:next w:val="a"/>
    <w:link w:val="SubtitleChar"/>
    <w:uiPriority w:val="11"/>
    <w:rsid w:val="0061553B"/>
    <w:pPr>
      <w:widowControl/>
      <w:spacing w:before="240" w:after="60" w:line="312" w:lineRule="auto"/>
      <w:jc w:val="center"/>
      <w:outlineLvl w:val="1"/>
    </w:pPr>
    <w:rPr>
      <w:rFonts w:ascii="Cambria" w:eastAsia="宋体" w:hAnsi="Cambria"/>
      <w:b/>
      <w:bCs/>
      <w:kern w:val="28"/>
      <w:sz w:val="32"/>
      <w:szCs w:val="32"/>
    </w:rPr>
  </w:style>
  <w:style w:type="character" w:customStyle="1" w:styleId="FooterChar1">
    <w:name w:val="Footer Char1"/>
    <w:uiPriority w:val="99"/>
    <w:rsid w:val="0061553B"/>
    <w:rPr>
      <w:rFonts w:ascii="Calibri" w:hAnsi="Calibri"/>
      <w:kern w:val="2"/>
      <w:sz w:val="18"/>
      <w:szCs w:val="18"/>
    </w:rPr>
  </w:style>
  <w:style w:type="character" w:customStyle="1" w:styleId="CommentReference1">
    <w:name w:val="Comment Reference1"/>
    <w:rsid w:val="0061553B"/>
    <w:rPr>
      <w:sz w:val="16"/>
      <w:szCs w:val="16"/>
    </w:rPr>
  </w:style>
  <w:style w:type="character" w:styleId="ab">
    <w:name w:val="Emphasis"/>
    <w:qFormat/>
    <w:rsid w:val="0061553B"/>
    <w:rPr>
      <w:i/>
      <w:iCs/>
    </w:rPr>
  </w:style>
  <w:style w:type="paragraph" w:customStyle="1" w:styleId="BalloonText1">
    <w:name w:val="Balloon Text1"/>
    <w:basedOn w:val="a"/>
    <w:link w:val="BalloonTextChar"/>
    <w:uiPriority w:val="99"/>
    <w:rsid w:val="0061553B"/>
    <w:pPr>
      <w:widowControl/>
      <w:jc w:val="left"/>
    </w:pPr>
    <w:rPr>
      <w:rFonts w:ascii="Times New Roman" w:eastAsia="宋体" w:hAnsi="Times New Roman" w:cs="Times New Roman"/>
      <w:kern w:val="0"/>
      <w:sz w:val="18"/>
      <w:szCs w:val="18"/>
    </w:rPr>
  </w:style>
  <w:style w:type="character" w:customStyle="1" w:styleId="spelle">
    <w:name w:val="spelle"/>
    <w:basedOn w:val="a0"/>
    <w:rsid w:val="0061553B"/>
  </w:style>
  <w:style w:type="character" w:customStyle="1" w:styleId="grame">
    <w:name w:val="grame"/>
    <w:basedOn w:val="a0"/>
    <w:rsid w:val="0061553B"/>
  </w:style>
  <w:style w:type="character" w:styleId="ac">
    <w:name w:val="Strong"/>
    <w:qFormat/>
    <w:rsid w:val="0061553B"/>
    <w:rPr>
      <w:b/>
      <w:bCs/>
    </w:rPr>
  </w:style>
  <w:style w:type="character" w:customStyle="1" w:styleId="mtpsfootercopyright">
    <w:name w:val="mtpsfootercopyright"/>
    <w:basedOn w:val="a0"/>
    <w:rsid w:val="0061553B"/>
  </w:style>
  <w:style w:type="character" w:customStyle="1" w:styleId="PlaceholderText1">
    <w:name w:val="Placeholder Text1"/>
    <w:rsid w:val="0061553B"/>
    <w:rPr>
      <w:color w:val="808080"/>
    </w:rPr>
  </w:style>
  <w:style w:type="character" w:customStyle="1" w:styleId="HeaderChar1">
    <w:name w:val="Header Char1"/>
    <w:uiPriority w:val="99"/>
    <w:rsid w:val="0061553B"/>
    <w:rPr>
      <w:rFonts w:ascii="Calibri" w:hAnsi="Calibri"/>
      <w:kern w:val="2"/>
      <w:sz w:val="18"/>
      <w:szCs w:val="18"/>
    </w:rPr>
  </w:style>
  <w:style w:type="character" w:customStyle="1" w:styleId="FollowedHyperlink1">
    <w:name w:val="FollowedHyperlink1"/>
    <w:rsid w:val="0061553B"/>
    <w:rPr>
      <w:color w:val="800080"/>
      <w:u w:val="single"/>
    </w:rPr>
  </w:style>
  <w:style w:type="paragraph" w:customStyle="1" w:styleId="ListParagraph1">
    <w:name w:val="List Paragraph1"/>
    <w:basedOn w:val="a"/>
    <w:uiPriority w:val="99"/>
    <w:rsid w:val="0061553B"/>
    <w:pPr>
      <w:ind w:firstLineChars="200" w:firstLine="420"/>
    </w:pPr>
    <w:rPr>
      <w:rFonts w:ascii="Calibri" w:eastAsia="宋体" w:hAnsi="Calibri" w:cs="Times New Roman"/>
    </w:rPr>
  </w:style>
  <w:style w:type="paragraph" w:customStyle="1" w:styleId="APISourceCode">
    <w:name w:val="API_Source Code"/>
    <w:basedOn w:val="a"/>
    <w:qFormat/>
    <w:rsid w:val="0061553B"/>
    <w:pPr>
      <w:widowControl/>
      <w:spacing w:before="0" w:beforeAutospacing="0" w:after="0" w:afterAutospacing="0"/>
      <w:jc w:val="left"/>
    </w:pPr>
    <w:rPr>
      <w:rFonts w:ascii="Courier New" w:eastAsia="宋体" w:hAnsi="Courier New" w:cs="Courier New"/>
      <w:szCs w:val="18"/>
    </w:rPr>
  </w:style>
  <w:style w:type="paragraph" w:customStyle="1" w:styleId="Title1">
    <w:name w:val="Title1"/>
    <w:basedOn w:val="a"/>
    <w:next w:val="a"/>
    <w:uiPriority w:val="99"/>
    <w:rsid w:val="0061553B"/>
    <w:pPr>
      <w:widowControl/>
      <w:jc w:val="center"/>
    </w:pPr>
    <w:rPr>
      <w:rFonts w:eastAsia="宋体" w:cs="Times New Roman"/>
      <w:b/>
      <w:sz w:val="44"/>
      <w:szCs w:val="36"/>
    </w:rPr>
  </w:style>
  <w:style w:type="paragraph" w:customStyle="1" w:styleId="dth4">
    <w:name w:val="dth4"/>
    <w:basedOn w:val="a"/>
    <w:uiPriority w:val="99"/>
    <w:rsid w:val="0061553B"/>
    <w:pPr>
      <w:widowControl/>
      <w:jc w:val="left"/>
    </w:pPr>
    <w:rPr>
      <w:rFonts w:ascii="Calibri" w:eastAsia="宋体" w:hAnsi="Calibri" w:cs="Times New Roman"/>
      <w:szCs w:val="21"/>
    </w:rPr>
  </w:style>
  <w:style w:type="paragraph" w:customStyle="1" w:styleId="TableofAuthorities1">
    <w:name w:val="Table of Authorities1"/>
    <w:basedOn w:val="a"/>
    <w:next w:val="a"/>
    <w:uiPriority w:val="99"/>
    <w:rsid w:val="0061553B"/>
    <w:pPr>
      <w:widowControl/>
      <w:spacing w:before="240" w:after="0"/>
      <w:ind w:left="200" w:hanging="200"/>
      <w:jc w:val="left"/>
    </w:pPr>
    <w:rPr>
      <w:rFonts w:ascii="Calibri" w:eastAsia="宋体" w:hAnsi="Calibri" w:cs="Calibri"/>
      <w:szCs w:val="20"/>
    </w:rPr>
  </w:style>
  <w:style w:type="paragraph" w:customStyle="1" w:styleId="APIStyle">
    <w:name w:val="API_Style"/>
    <w:basedOn w:val="a"/>
    <w:uiPriority w:val="99"/>
    <w:rsid w:val="0061553B"/>
    <w:pPr>
      <w:widowControl/>
      <w:spacing w:before="120" w:beforeAutospacing="0"/>
      <w:jc w:val="left"/>
    </w:pPr>
    <w:rPr>
      <w:rFonts w:ascii="Calibri" w:eastAsia="宋体" w:hAnsi="Calibri" w:cs="Times New Roman"/>
      <w:b/>
      <w:color w:val="244061"/>
      <w:sz w:val="24"/>
      <w:szCs w:val="21"/>
    </w:rPr>
  </w:style>
  <w:style w:type="paragraph" w:customStyle="1" w:styleId="TOCHeading1">
    <w:name w:val="TOC Heading1"/>
    <w:basedOn w:val="10"/>
    <w:next w:val="a"/>
    <w:uiPriority w:val="99"/>
    <w:rsid w:val="0061553B"/>
    <w:pPr>
      <w:numPr>
        <w:numId w:val="0"/>
      </w:numPr>
      <w:tabs>
        <w:tab w:val="left" w:pos="851"/>
      </w:tabs>
      <w:spacing w:before="480" w:after="0" w:line="276" w:lineRule="auto"/>
      <w:outlineLvl w:val="9"/>
    </w:pPr>
    <w:rPr>
      <w:rFonts w:ascii="Cambria" w:eastAsia="宋体" w:hAnsi="Cambria" w:cs="Times New Roman"/>
      <w:color w:val="365F91"/>
      <w:kern w:val="0"/>
      <w:sz w:val="28"/>
      <w:szCs w:val="28"/>
      <w:lang w:eastAsia="en-US"/>
    </w:rPr>
  </w:style>
  <w:style w:type="paragraph" w:styleId="70">
    <w:name w:val="toc 7"/>
    <w:basedOn w:val="a"/>
    <w:next w:val="a"/>
    <w:uiPriority w:val="39"/>
    <w:rsid w:val="0061553B"/>
    <w:pPr>
      <w:widowControl/>
      <w:spacing w:before="0" w:after="0"/>
      <w:ind w:left="1260"/>
      <w:jc w:val="left"/>
    </w:pPr>
    <w:rPr>
      <w:rFonts w:ascii="Calibri" w:eastAsia="宋体" w:hAnsi="Calibri" w:cs="Calibri"/>
      <w:sz w:val="18"/>
      <w:szCs w:val="18"/>
    </w:rPr>
  </w:style>
  <w:style w:type="paragraph" w:styleId="80">
    <w:name w:val="toc 8"/>
    <w:basedOn w:val="a"/>
    <w:next w:val="a"/>
    <w:uiPriority w:val="39"/>
    <w:rsid w:val="0061553B"/>
    <w:pPr>
      <w:widowControl/>
      <w:spacing w:before="0" w:after="0"/>
      <w:ind w:left="1470"/>
      <w:jc w:val="left"/>
    </w:pPr>
    <w:rPr>
      <w:rFonts w:ascii="Calibri" w:eastAsia="宋体" w:hAnsi="Calibri" w:cs="Calibri"/>
      <w:sz w:val="18"/>
      <w:szCs w:val="18"/>
    </w:rPr>
  </w:style>
  <w:style w:type="paragraph" w:customStyle="1" w:styleId="PlainText1">
    <w:name w:val="Plain Text1"/>
    <w:basedOn w:val="a"/>
    <w:uiPriority w:val="99"/>
    <w:rsid w:val="0061553B"/>
    <w:pPr>
      <w:adjustRightInd w:val="0"/>
      <w:spacing w:before="0" w:beforeAutospacing="0" w:after="0" w:afterAutospacing="0"/>
      <w:textAlignment w:val="baseline"/>
    </w:pPr>
    <w:rPr>
      <w:rFonts w:ascii="宋体" w:eastAsia="宋体" w:hAnsi="Courier New" w:cs="Times New Roman"/>
      <w:szCs w:val="20"/>
    </w:rPr>
  </w:style>
  <w:style w:type="paragraph" w:customStyle="1" w:styleId="Revision1">
    <w:name w:val="Revision1"/>
    <w:uiPriority w:val="99"/>
    <w:rsid w:val="0061553B"/>
    <w:rPr>
      <w:rFonts w:ascii="Times New Roman" w:eastAsia="宋体" w:hAnsi="Times New Roman" w:cs="Times New Roman"/>
      <w:kern w:val="0"/>
      <w:sz w:val="20"/>
      <w:szCs w:val="20"/>
    </w:rPr>
  </w:style>
  <w:style w:type="paragraph" w:customStyle="1" w:styleId="NormalIndent1">
    <w:name w:val="Normal Indent1"/>
    <w:basedOn w:val="a"/>
    <w:uiPriority w:val="99"/>
    <w:rsid w:val="0061553B"/>
    <w:pPr>
      <w:spacing w:before="0" w:beforeAutospacing="0" w:after="0" w:afterAutospacing="0"/>
      <w:ind w:firstLine="420"/>
    </w:pPr>
    <w:rPr>
      <w:rFonts w:ascii="Times New Roman" w:eastAsia="宋体" w:hAnsi="Times New Roman" w:cs="Times New Roman"/>
      <w:szCs w:val="20"/>
    </w:rPr>
  </w:style>
  <w:style w:type="paragraph" w:styleId="50">
    <w:name w:val="toc 5"/>
    <w:basedOn w:val="a"/>
    <w:next w:val="a"/>
    <w:uiPriority w:val="39"/>
    <w:rsid w:val="0061553B"/>
    <w:pPr>
      <w:widowControl/>
      <w:spacing w:before="0" w:after="0"/>
      <w:ind w:left="840"/>
      <w:jc w:val="left"/>
    </w:pPr>
    <w:rPr>
      <w:rFonts w:ascii="Calibri" w:eastAsia="宋体" w:hAnsi="Calibri" w:cs="Calibri"/>
      <w:sz w:val="18"/>
      <w:szCs w:val="18"/>
    </w:rPr>
  </w:style>
  <w:style w:type="paragraph" w:styleId="90">
    <w:name w:val="toc 9"/>
    <w:basedOn w:val="a"/>
    <w:next w:val="a"/>
    <w:uiPriority w:val="39"/>
    <w:rsid w:val="0061553B"/>
    <w:pPr>
      <w:widowControl/>
      <w:spacing w:before="0" w:after="0"/>
      <w:ind w:left="1680"/>
      <w:jc w:val="left"/>
    </w:pPr>
    <w:rPr>
      <w:rFonts w:ascii="Calibri" w:eastAsia="宋体" w:hAnsi="Calibri" w:cs="Calibri"/>
      <w:sz w:val="18"/>
      <w:szCs w:val="18"/>
    </w:rPr>
  </w:style>
  <w:style w:type="paragraph" w:customStyle="1" w:styleId="section1">
    <w:name w:val="section1"/>
    <w:basedOn w:val="a"/>
    <w:uiPriority w:val="99"/>
    <w:rsid w:val="0061553B"/>
    <w:pPr>
      <w:widowControl/>
      <w:jc w:val="left"/>
    </w:pPr>
    <w:rPr>
      <w:rFonts w:ascii="Times New Roman" w:eastAsia="宋体" w:hAnsi="Times New Roman" w:cs="Times New Roman"/>
      <w:szCs w:val="21"/>
    </w:rPr>
  </w:style>
  <w:style w:type="paragraph" w:customStyle="1" w:styleId="NormalWeb1">
    <w:name w:val="Normal (Web)1"/>
    <w:basedOn w:val="a"/>
    <w:uiPriority w:val="99"/>
    <w:rsid w:val="0061553B"/>
    <w:pPr>
      <w:widowControl/>
      <w:jc w:val="left"/>
    </w:pPr>
    <w:rPr>
      <w:rFonts w:ascii="宋体" w:eastAsia="宋体" w:hAnsi="宋体" w:cs="宋体"/>
      <w:sz w:val="24"/>
      <w:szCs w:val="21"/>
    </w:rPr>
  </w:style>
  <w:style w:type="paragraph" w:customStyle="1" w:styleId="APIParameter">
    <w:name w:val="API_Parameter"/>
    <w:uiPriority w:val="99"/>
    <w:rsid w:val="0061553B"/>
    <w:pPr>
      <w:spacing w:before="120"/>
    </w:pPr>
    <w:rPr>
      <w:rFonts w:ascii="Arial" w:eastAsia="Times New Roman" w:hAnsi="Arial" w:cs="Times New Roman"/>
      <w:i/>
      <w:kern w:val="0"/>
      <w:sz w:val="20"/>
      <w:szCs w:val="20"/>
    </w:rPr>
  </w:style>
  <w:style w:type="paragraph" w:customStyle="1" w:styleId="TOAHeading1">
    <w:name w:val="TOA Heading1"/>
    <w:basedOn w:val="a"/>
    <w:next w:val="a"/>
    <w:uiPriority w:val="99"/>
    <w:rsid w:val="0061553B"/>
    <w:pPr>
      <w:widowControl/>
      <w:spacing w:before="240" w:after="0"/>
      <w:jc w:val="left"/>
    </w:pPr>
    <w:rPr>
      <w:rFonts w:ascii="Calibri" w:eastAsia="宋体" w:hAnsi="Calibri" w:cs="Calibri"/>
      <w:b/>
      <w:bCs/>
      <w:i/>
      <w:iCs/>
      <w:sz w:val="24"/>
      <w:szCs w:val="21"/>
    </w:rPr>
  </w:style>
  <w:style w:type="paragraph" w:styleId="60">
    <w:name w:val="toc 6"/>
    <w:basedOn w:val="a"/>
    <w:next w:val="a"/>
    <w:uiPriority w:val="39"/>
    <w:rsid w:val="0061553B"/>
    <w:pPr>
      <w:widowControl/>
      <w:spacing w:before="0" w:after="0"/>
      <w:ind w:left="1050"/>
      <w:jc w:val="left"/>
    </w:pPr>
    <w:rPr>
      <w:rFonts w:ascii="Calibri" w:eastAsia="宋体" w:hAnsi="Calibri" w:cs="Calibri"/>
      <w:sz w:val="18"/>
      <w:szCs w:val="18"/>
    </w:rPr>
  </w:style>
  <w:style w:type="character" w:styleId="ad">
    <w:name w:val="annotation reference"/>
    <w:uiPriority w:val="99"/>
    <w:unhideWhenUsed/>
    <w:rsid w:val="0061553B"/>
    <w:rPr>
      <w:sz w:val="16"/>
      <w:szCs w:val="16"/>
    </w:rPr>
  </w:style>
  <w:style w:type="paragraph" w:styleId="ae">
    <w:name w:val="annotation text"/>
    <w:basedOn w:val="a"/>
    <w:link w:val="Char3"/>
    <w:uiPriority w:val="99"/>
    <w:unhideWhenUsed/>
    <w:rsid w:val="0061553B"/>
    <w:pPr>
      <w:widowControl/>
      <w:jc w:val="left"/>
    </w:pPr>
    <w:rPr>
      <w:rFonts w:ascii="Calibri" w:eastAsia="宋体" w:hAnsi="Calibri" w:cs="Times New Roman"/>
      <w:sz w:val="20"/>
      <w:szCs w:val="20"/>
    </w:rPr>
  </w:style>
  <w:style w:type="character" w:customStyle="1" w:styleId="Char3">
    <w:name w:val="批注文字 Char"/>
    <w:basedOn w:val="a0"/>
    <w:link w:val="ae"/>
    <w:uiPriority w:val="99"/>
    <w:rsid w:val="0061553B"/>
    <w:rPr>
      <w:rFonts w:ascii="Calibri" w:eastAsia="宋体" w:hAnsi="Calibri" w:cs="Times New Roman"/>
      <w:sz w:val="20"/>
      <w:szCs w:val="20"/>
    </w:rPr>
  </w:style>
  <w:style w:type="paragraph" w:styleId="af">
    <w:name w:val="annotation subject"/>
    <w:basedOn w:val="ae"/>
    <w:next w:val="ae"/>
    <w:link w:val="Char4"/>
    <w:uiPriority w:val="99"/>
    <w:semiHidden/>
    <w:unhideWhenUsed/>
    <w:rsid w:val="0061553B"/>
    <w:rPr>
      <w:b/>
      <w:bCs/>
    </w:rPr>
  </w:style>
  <w:style w:type="character" w:customStyle="1" w:styleId="Char4">
    <w:name w:val="批注主题 Char"/>
    <w:basedOn w:val="Char3"/>
    <w:link w:val="af"/>
    <w:uiPriority w:val="99"/>
    <w:semiHidden/>
    <w:rsid w:val="0061553B"/>
    <w:rPr>
      <w:rFonts w:ascii="Calibri" w:eastAsia="宋体" w:hAnsi="Calibri" w:cs="Times New Roman"/>
      <w:b/>
      <w:bCs/>
      <w:sz w:val="20"/>
      <w:szCs w:val="20"/>
    </w:rPr>
  </w:style>
  <w:style w:type="character" w:customStyle="1" w:styleId="BalloonTextChar1">
    <w:name w:val="Balloon Text Char1"/>
    <w:uiPriority w:val="99"/>
    <w:rsid w:val="0061553B"/>
    <w:rPr>
      <w:rFonts w:ascii="Tahoma" w:hAnsi="Tahoma" w:cs="Tahoma"/>
      <w:kern w:val="2"/>
      <w:sz w:val="16"/>
      <w:szCs w:val="16"/>
    </w:rPr>
  </w:style>
  <w:style w:type="character" w:customStyle="1" w:styleId="TitleChar1">
    <w:name w:val="Title Char1"/>
    <w:uiPriority w:val="10"/>
    <w:rsid w:val="0061553B"/>
    <w:rPr>
      <w:rFonts w:ascii="Cambria" w:eastAsia="宋体" w:hAnsi="Cambria" w:cs="Times New Roman"/>
      <w:b/>
      <w:bCs/>
      <w:kern w:val="28"/>
      <w:sz w:val="32"/>
      <w:szCs w:val="32"/>
    </w:rPr>
  </w:style>
  <w:style w:type="paragraph" w:styleId="af0">
    <w:name w:val="Document Map"/>
    <w:basedOn w:val="a"/>
    <w:link w:val="Char5"/>
    <w:uiPriority w:val="99"/>
    <w:unhideWhenUsed/>
    <w:rsid w:val="0061553B"/>
    <w:pPr>
      <w:widowControl/>
      <w:jc w:val="left"/>
    </w:pPr>
    <w:rPr>
      <w:rFonts w:ascii="宋体" w:eastAsia="宋体" w:hAnsi="Calibri" w:cs="Times New Roman"/>
      <w:sz w:val="18"/>
      <w:szCs w:val="18"/>
    </w:rPr>
  </w:style>
  <w:style w:type="character" w:customStyle="1" w:styleId="Char5">
    <w:name w:val="文档结构图 Char"/>
    <w:basedOn w:val="a0"/>
    <w:link w:val="af0"/>
    <w:uiPriority w:val="99"/>
    <w:rsid w:val="0061553B"/>
    <w:rPr>
      <w:rFonts w:ascii="宋体" w:eastAsia="宋体" w:hAnsi="Calibri" w:cs="Times New Roman"/>
      <w:sz w:val="18"/>
      <w:szCs w:val="18"/>
    </w:rPr>
  </w:style>
  <w:style w:type="character" w:styleId="af1">
    <w:name w:val="FollowedHyperlink"/>
    <w:uiPriority w:val="99"/>
    <w:unhideWhenUsed/>
    <w:rsid w:val="0061553B"/>
    <w:rPr>
      <w:color w:val="800080"/>
      <w:u w:val="single"/>
    </w:rPr>
  </w:style>
  <w:style w:type="paragraph" w:customStyle="1" w:styleId="NormalIndent2">
    <w:name w:val="Normal Indent2"/>
    <w:basedOn w:val="a"/>
    <w:uiPriority w:val="99"/>
    <w:rsid w:val="0061553B"/>
    <w:pPr>
      <w:spacing w:before="0" w:beforeAutospacing="0" w:after="0" w:afterAutospacing="0"/>
      <w:ind w:firstLine="420"/>
    </w:pPr>
    <w:rPr>
      <w:rFonts w:ascii="Times New Roman" w:eastAsia="宋体" w:hAnsi="Times New Roman" w:cs="Times New Roman"/>
      <w:szCs w:val="20"/>
    </w:rPr>
  </w:style>
  <w:style w:type="character" w:customStyle="1" w:styleId="12">
    <w:name w:val="批注引用1"/>
    <w:rsid w:val="0061553B"/>
    <w:rPr>
      <w:sz w:val="16"/>
      <w:szCs w:val="16"/>
    </w:rPr>
  </w:style>
  <w:style w:type="paragraph" w:customStyle="1" w:styleId="13">
    <w:name w:val="页脚1"/>
    <w:basedOn w:val="a"/>
    <w:link w:val="FooterChar"/>
    <w:uiPriority w:val="99"/>
    <w:rsid w:val="0061553B"/>
    <w:pPr>
      <w:widowControl/>
      <w:tabs>
        <w:tab w:val="center" w:pos="4320"/>
        <w:tab w:val="right" w:pos="8640"/>
      </w:tabs>
      <w:jc w:val="left"/>
    </w:pPr>
    <w:rPr>
      <w:rFonts w:eastAsia="宋体" w:cs="Times New Roman"/>
      <w:szCs w:val="21"/>
    </w:rPr>
  </w:style>
  <w:style w:type="paragraph" w:customStyle="1" w:styleId="14">
    <w:name w:val="批注文字1"/>
    <w:basedOn w:val="a"/>
    <w:uiPriority w:val="99"/>
    <w:rsid w:val="0061553B"/>
    <w:pPr>
      <w:widowControl/>
      <w:jc w:val="left"/>
    </w:pPr>
    <w:rPr>
      <w:rFonts w:eastAsia="宋体" w:cs="Times New Roman"/>
      <w:kern w:val="0"/>
      <w:sz w:val="20"/>
      <w:szCs w:val="20"/>
    </w:rPr>
  </w:style>
  <w:style w:type="paragraph" w:customStyle="1" w:styleId="15">
    <w:name w:val="页眉1"/>
    <w:basedOn w:val="a"/>
    <w:link w:val="HeaderChar"/>
    <w:uiPriority w:val="99"/>
    <w:rsid w:val="0061553B"/>
    <w:pPr>
      <w:widowControl/>
      <w:pBdr>
        <w:bottom w:val="single" w:sz="6" w:space="1" w:color="auto"/>
      </w:pBdr>
      <w:tabs>
        <w:tab w:val="center" w:pos="4153"/>
        <w:tab w:val="right" w:pos="8306"/>
      </w:tabs>
      <w:snapToGrid w:val="0"/>
      <w:jc w:val="center"/>
    </w:pPr>
    <w:rPr>
      <w:rFonts w:ascii="Calibri" w:eastAsia="宋体" w:hAnsi="Calibri" w:cs="Times New Roman"/>
      <w:sz w:val="18"/>
      <w:szCs w:val="18"/>
    </w:rPr>
  </w:style>
  <w:style w:type="paragraph" w:customStyle="1" w:styleId="16">
    <w:name w:val="引文目录1"/>
    <w:basedOn w:val="a"/>
    <w:next w:val="a"/>
    <w:uiPriority w:val="99"/>
    <w:rsid w:val="0061553B"/>
    <w:pPr>
      <w:widowControl/>
      <w:spacing w:before="240" w:after="0"/>
      <w:ind w:left="200" w:hanging="200"/>
      <w:jc w:val="left"/>
    </w:pPr>
    <w:rPr>
      <w:rFonts w:ascii="Calibri" w:eastAsia="宋体" w:hAnsi="Calibri" w:cs="Calibri"/>
      <w:szCs w:val="20"/>
    </w:rPr>
  </w:style>
  <w:style w:type="paragraph" w:customStyle="1" w:styleId="17">
    <w:name w:val="批注主题1"/>
    <w:basedOn w:val="14"/>
    <w:next w:val="14"/>
    <w:uiPriority w:val="99"/>
    <w:rsid w:val="0061553B"/>
    <w:rPr>
      <w:b/>
      <w:bCs/>
    </w:rPr>
  </w:style>
  <w:style w:type="paragraph" w:customStyle="1" w:styleId="18">
    <w:name w:val="引文目录标题1"/>
    <w:basedOn w:val="a"/>
    <w:next w:val="a"/>
    <w:uiPriority w:val="99"/>
    <w:rsid w:val="0061553B"/>
    <w:pPr>
      <w:widowControl/>
      <w:spacing w:before="240" w:after="0"/>
      <w:jc w:val="left"/>
    </w:pPr>
    <w:rPr>
      <w:rFonts w:ascii="Calibri" w:eastAsia="宋体" w:hAnsi="Calibri" w:cs="Calibri"/>
      <w:b/>
      <w:bCs/>
      <w:i/>
      <w:iCs/>
      <w:sz w:val="24"/>
      <w:szCs w:val="21"/>
    </w:rPr>
  </w:style>
  <w:style w:type="paragraph" w:styleId="af2">
    <w:name w:val="No Spacing"/>
    <w:uiPriority w:val="1"/>
    <w:qFormat/>
    <w:rsid w:val="0061553B"/>
    <w:rPr>
      <w:rFonts w:ascii="Calibri" w:eastAsia="宋体" w:hAnsi="Calibri" w:cs="Times New Roman"/>
      <w:szCs w:val="21"/>
    </w:rPr>
  </w:style>
  <w:style w:type="paragraph" w:customStyle="1" w:styleId="19">
    <w:name w:val="正文缩进1"/>
    <w:basedOn w:val="a"/>
    <w:rsid w:val="0061553B"/>
    <w:pPr>
      <w:spacing w:before="0" w:beforeAutospacing="0" w:after="0" w:afterAutospacing="0"/>
      <w:ind w:firstLine="420"/>
    </w:pPr>
    <w:rPr>
      <w:rFonts w:ascii="Times New Roman" w:eastAsia="宋体" w:hAnsi="Times New Roman" w:cs="Times New Roman"/>
      <w:szCs w:val="20"/>
    </w:rPr>
  </w:style>
  <w:style w:type="paragraph" w:customStyle="1" w:styleId="APIStyle0">
    <w:name w:val="样式 API_Style + 段前: 0 磅 段后: 自动"/>
    <w:basedOn w:val="APIStyle"/>
    <w:rsid w:val="0061553B"/>
    <w:pPr>
      <w:spacing w:before="0" w:after="0" w:afterAutospacing="0"/>
    </w:pPr>
    <w:rPr>
      <w:rFonts w:cs="宋体"/>
      <w:bCs/>
      <w:szCs w:val="20"/>
    </w:rPr>
  </w:style>
  <w:style w:type="paragraph" w:customStyle="1" w:styleId="21">
    <w:name w:val="正文缩进2"/>
    <w:basedOn w:val="a"/>
    <w:uiPriority w:val="99"/>
    <w:rsid w:val="0061553B"/>
    <w:pPr>
      <w:spacing w:before="0" w:beforeAutospacing="0" w:after="0" w:afterAutospacing="0"/>
      <w:ind w:firstLine="420"/>
    </w:pPr>
    <w:rPr>
      <w:rFonts w:ascii="Times New Roman" w:eastAsia="宋体" w:hAnsi="Times New Roman" w:cs="Times New Roman"/>
      <w:szCs w:val="20"/>
    </w:rPr>
  </w:style>
  <w:style w:type="paragraph" w:customStyle="1" w:styleId="31">
    <w:name w:val="正文缩进3"/>
    <w:basedOn w:val="a"/>
    <w:uiPriority w:val="99"/>
    <w:rsid w:val="0061553B"/>
    <w:pPr>
      <w:spacing w:before="0" w:beforeAutospacing="0" w:after="0" w:afterAutospacing="0"/>
      <w:ind w:firstLine="420"/>
    </w:pPr>
    <w:rPr>
      <w:rFonts w:ascii="Times New Roman" w:eastAsia="宋体" w:hAnsi="Times New Roman" w:cs="Times New Roman"/>
      <w:szCs w:val="20"/>
    </w:rPr>
  </w:style>
  <w:style w:type="paragraph" w:customStyle="1" w:styleId="3XGDHeading315">
    <w:name w:val="样式 标题 3XGD_Heading 3 + 左侧:  1.5 厘米 段前: 自动"/>
    <w:basedOn w:val="3"/>
    <w:uiPriority w:val="99"/>
    <w:rsid w:val="0061553B"/>
    <w:pPr>
      <w:numPr>
        <w:ilvl w:val="0"/>
        <w:numId w:val="3"/>
      </w:numPr>
      <w:tabs>
        <w:tab w:val="left" w:pos="1276"/>
      </w:tabs>
    </w:pPr>
    <w:rPr>
      <w:rFonts w:eastAsia="宋体" w:cs="宋体"/>
      <w:szCs w:val="20"/>
    </w:rPr>
  </w:style>
  <w:style w:type="paragraph" w:customStyle="1" w:styleId="3XGDHeading300">
    <w:name w:val="样式 标题 3XGD_Heading 3 + 左侧:  0 厘米 首行缩进:  0 厘米 段前: 自动"/>
    <w:basedOn w:val="3"/>
    <w:link w:val="3XGDHeading300Char"/>
    <w:rsid w:val="0061553B"/>
    <w:pPr>
      <w:numPr>
        <w:numId w:val="4"/>
      </w:numPr>
      <w:tabs>
        <w:tab w:val="left" w:pos="1276"/>
      </w:tabs>
    </w:pPr>
    <w:rPr>
      <w:rFonts w:eastAsia="宋体" w:cs="宋体"/>
    </w:rPr>
  </w:style>
  <w:style w:type="character" w:customStyle="1" w:styleId="3XGDHeading300Char">
    <w:name w:val="样式 标题 3XGD_Heading 3 + 左侧:  0 厘米 首行缩进:  0 厘米 段前: 自动 Char"/>
    <w:link w:val="3XGDHeading300"/>
    <w:rsid w:val="0061553B"/>
    <w:rPr>
      <w:rFonts w:ascii="Arial" w:eastAsia="宋体" w:hAnsi="Arial" w:cs="宋体"/>
      <w:b/>
      <w:bCs/>
      <w:kern w:val="44"/>
      <w:sz w:val="28"/>
      <w:szCs w:val="44"/>
    </w:rPr>
  </w:style>
  <w:style w:type="paragraph" w:customStyle="1" w:styleId="1">
    <w:name w:val="样式1"/>
    <w:basedOn w:val="10"/>
    <w:link w:val="1Char0"/>
    <w:rsid w:val="0061553B"/>
    <w:pPr>
      <w:numPr>
        <w:numId w:val="2"/>
      </w:numPr>
      <w:tabs>
        <w:tab w:val="left" w:pos="851"/>
      </w:tabs>
    </w:pPr>
    <w:rPr>
      <w:rFonts w:eastAsia="宋体" w:cs="Times New Roman"/>
    </w:rPr>
  </w:style>
  <w:style w:type="character" w:customStyle="1" w:styleId="1Char0">
    <w:name w:val="样式1 Char"/>
    <w:link w:val="1"/>
    <w:rsid w:val="0061553B"/>
    <w:rPr>
      <w:rFonts w:ascii="Arial" w:eastAsia="宋体" w:hAnsi="Arial" w:cs="Times New Roman"/>
      <w:b/>
      <w:bCs/>
      <w:kern w:val="44"/>
      <w:sz w:val="36"/>
      <w:szCs w:val="44"/>
    </w:rPr>
  </w:style>
  <w:style w:type="character" w:customStyle="1" w:styleId="Char10">
    <w:name w:val="批注文字 Char1"/>
    <w:uiPriority w:val="99"/>
    <w:semiHidden/>
    <w:rsid w:val="0061553B"/>
    <w:rPr>
      <w:rFonts w:ascii="Calibri" w:eastAsia="宋体" w:hAnsi="Calibri" w:cs="Times New Roman"/>
      <w:szCs w:val="21"/>
    </w:rPr>
  </w:style>
  <w:style w:type="paragraph" w:styleId="af3">
    <w:name w:val="Date"/>
    <w:basedOn w:val="a"/>
    <w:next w:val="a"/>
    <w:link w:val="Char6"/>
    <w:uiPriority w:val="99"/>
    <w:semiHidden/>
    <w:unhideWhenUsed/>
    <w:rsid w:val="0061553B"/>
    <w:pPr>
      <w:widowControl/>
      <w:ind w:leftChars="2500" w:left="100"/>
      <w:jc w:val="left"/>
    </w:pPr>
    <w:rPr>
      <w:rFonts w:ascii="Calibri" w:eastAsia="宋体" w:hAnsi="Calibri" w:cs="Times New Roman"/>
      <w:szCs w:val="21"/>
    </w:rPr>
  </w:style>
  <w:style w:type="character" w:customStyle="1" w:styleId="Char6">
    <w:name w:val="日期 Char"/>
    <w:basedOn w:val="a0"/>
    <w:link w:val="af3"/>
    <w:uiPriority w:val="99"/>
    <w:semiHidden/>
    <w:rsid w:val="0061553B"/>
    <w:rPr>
      <w:rFonts w:ascii="Calibri" w:eastAsia="宋体" w:hAnsi="Calibri" w:cs="Times New Roman"/>
      <w:szCs w:val="21"/>
    </w:rPr>
  </w:style>
  <w:style w:type="paragraph" w:styleId="af4">
    <w:name w:val="Revision"/>
    <w:hidden/>
    <w:uiPriority w:val="99"/>
    <w:semiHidden/>
    <w:rsid w:val="0061553B"/>
    <w:rPr>
      <w:rFonts w:ascii="Calibri" w:eastAsia="宋体" w:hAnsi="Calibri" w:cs="Times New Roman"/>
      <w:szCs w:val="21"/>
    </w:rPr>
  </w:style>
  <w:style w:type="paragraph" w:styleId="af5">
    <w:name w:val="Normal (Web)"/>
    <w:basedOn w:val="a"/>
    <w:uiPriority w:val="99"/>
    <w:unhideWhenUsed/>
    <w:rsid w:val="0061553B"/>
    <w:pPr>
      <w:widowControl/>
      <w:jc w:val="left"/>
    </w:pPr>
    <w:rPr>
      <w:rFonts w:ascii="宋体" w:eastAsia="宋体" w:hAnsi="宋体" w:cs="宋体"/>
      <w:kern w:val="0"/>
      <w:sz w:val="24"/>
      <w:szCs w:val="24"/>
    </w:rPr>
  </w:style>
  <w:style w:type="paragraph" w:customStyle="1" w:styleId="1a">
    <w:name w:val="纯文本1"/>
    <w:basedOn w:val="a"/>
    <w:uiPriority w:val="99"/>
    <w:rsid w:val="0061553B"/>
    <w:pPr>
      <w:adjustRightInd w:val="0"/>
      <w:spacing w:before="0" w:beforeAutospacing="0" w:after="0" w:afterAutospacing="0"/>
      <w:textAlignment w:val="baseline"/>
    </w:pPr>
    <w:rPr>
      <w:rFonts w:ascii="宋体" w:eastAsia="宋体" w:hAnsi="Courier New" w:cs="Times New Roman"/>
      <w:szCs w:val="24"/>
    </w:rPr>
  </w:style>
  <w:style w:type="character" w:customStyle="1" w:styleId="Char11">
    <w:name w:val="页眉 Char1"/>
    <w:rsid w:val="0061553B"/>
    <w:rPr>
      <w:rFonts w:ascii="Calibri" w:hAnsi="Calibri"/>
      <w:kern w:val="2"/>
      <w:sz w:val="18"/>
      <w:szCs w:val="18"/>
    </w:rPr>
  </w:style>
  <w:style w:type="character" w:customStyle="1" w:styleId="Char12">
    <w:name w:val="页脚 Char1"/>
    <w:rsid w:val="0061553B"/>
    <w:rPr>
      <w:rFonts w:ascii="Calibri" w:hAnsi="Calibri"/>
      <w:kern w:val="2"/>
      <w:sz w:val="18"/>
      <w:szCs w:val="18"/>
    </w:rPr>
  </w:style>
  <w:style w:type="paragraph" w:customStyle="1" w:styleId="ListParagraph2">
    <w:name w:val="List Paragraph2"/>
    <w:basedOn w:val="a"/>
    <w:uiPriority w:val="99"/>
    <w:rsid w:val="0061553B"/>
    <w:pPr>
      <w:widowControl/>
      <w:ind w:firstLineChars="200" w:firstLine="420"/>
      <w:jc w:val="left"/>
    </w:pPr>
    <w:rPr>
      <w:rFonts w:ascii="Calibri" w:eastAsia="宋体" w:hAnsi="Calibri" w:cs="Times New Roman"/>
      <w:szCs w:val="21"/>
    </w:rPr>
  </w:style>
  <w:style w:type="paragraph" w:customStyle="1" w:styleId="1b">
    <w:name w:val="列出段落1"/>
    <w:basedOn w:val="a"/>
    <w:uiPriority w:val="99"/>
    <w:rsid w:val="0061553B"/>
    <w:pPr>
      <w:widowControl/>
      <w:ind w:firstLineChars="200" w:firstLine="420"/>
      <w:jc w:val="left"/>
    </w:pPr>
    <w:rPr>
      <w:rFonts w:ascii="Calibri" w:eastAsia="宋体" w:hAnsi="Calibri" w:cs="Times New Roman"/>
      <w:szCs w:val="21"/>
    </w:rPr>
  </w:style>
  <w:style w:type="paragraph" w:styleId="TOC">
    <w:name w:val="TOC Heading"/>
    <w:basedOn w:val="10"/>
    <w:next w:val="a"/>
    <w:uiPriority w:val="39"/>
    <w:qFormat/>
    <w:rsid w:val="0061553B"/>
    <w:pPr>
      <w:tabs>
        <w:tab w:val="left" w:pos="851"/>
      </w:tabs>
      <w:spacing w:before="480" w:line="276" w:lineRule="auto"/>
      <w:ind w:left="0" w:firstLine="0"/>
      <w:outlineLvl w:val="9"/>
    </w:pPr>
    <w:rPr>
      <w:rFonts w:ascii="Cambria" w:eastAsia="宋体" w:hAnsi="Cambria" w:cs="Times New Roman"/>
      <w:color w:val="365F91"/>
      <w:kern w:val="0"/>
      <w:sz w:val="28"/>
      <w:szCs w:val="28"/>
    </w:rPr>
  </w:style>
  <w:style w:type="character" w:customStyle="1" w:styleId="Char20">
    <w:name w:val="页脚 Char2"/>
    <w:uiPriority w:val="99"/>
    <w:semiHidden/>
    <w:rsid w:val="0061553B"/>
    <w:rPr>
      <w:rFonts w:ascii="Calibri" w:hAnsi="Calibri"/>
      <w:kern w:val="2"/>
      <w:sz w:val="18"/>
      <w:szCs w:val="18"/>
    </w:rPr>
  </w:style>
  <w:style w:type="character" w:customStyle="1" w:styleId="Char13">
    <w:name w:val="文档结构图 Char1"/>
    <w:uiPriority w:val="99"/>
    <w:semiHidden/>
    <w:rsid w:val="0061553B"/>
    <w:rPr>
      <w:rFonts w:ascii="宋体" w:eastAsia="宋体" w:hAnsi="Calibri" w:cs="Times New Roman"/>
      <w:sz w:val="18"/>
      <w:szCs w:val="18"/>
    </w:rPr>
  </w:style>
  <w:style w:type="character" w:customStyle="1" w:styleId="Char21">
    <w:name w:val="页眉 Char2"/>
    <w:uiPriority w:val="99"/>
    <w:semiHidden/>
    <w:rsid w:val="0061553B"/>
    <w:rPr>
      <w:rFonts w:ascii="Calibri" w:hAnsi="Calibri"/>
      <w:kern w:val="2"/>
      <w:sz w:val="18"/>
      <w:szCs w:val="18"/>
    </w:rPr>
  </w:style>
  <w:style w:type="character" w:customStyle="1" w:styleId="Char14">
    <w:name w:val="批注框文本 Char1"/>
    <w:uiPriority w:val="99"/>
    <w:semiHidden/>
    <w:rsid w:val="0061553B"/>
    <w:rPr>
      <w:rFonts w:ascii="Calibri" w:eastAsia="宋体" w:hAnsi="Calibri" w:cs="Times New Roman"/>
      <w:sz w:val="18"/>
      <w:szCs w:val="18"/>
    </w:rPr>
  </w:style>
  <w:style w:type="paragraph" w:customStyle="1" w:styleId="22">
    <w:name w:val="批注文字2"/>
    <w:basedOn w:val="a"/>
    <w:uiPriority w:val="99"/>
    <w:rsid w:val="0061553B"/>
    <w:pPr>
      <w:widowControl/>
      <w:jc w:val="left"/>
    </w:pPr>
    <w:rPr>
      <w:rFonts w:eastAsia="宋体" w:cs="Times New Roman"/>
      <w:kern w:val="0"/>
      <w:sz w:val="20"/>
      <w:szCs w:val="20"/>
    </w:rPr>
  </w:style>
  <w:style w:type="character" w:styleId="af6">
    <w:name w:val="Subtle Emphasis"/>
    <w:uiPriority w:val="19"/>
    <w:qFormat/>
    <w:rsid w:val="0061553B"/>
    <w:rPr>
      <w:i/>
      <w:iCs/>
      <w:color w:val="808080"/>
    </w:rPr>
  </w:style>
  <w:style w:type="paragraph" w:styleId="af7">
    <w:name w:val="Subtitle"/>
    <w:basedOn w:val="a"/>
    <w:next w:val="a"/>
    <w:link w:val="Char7"/>
    <w:uiPriority w:val="11"/>
    <w:qFormat/>
    <w:rsid w:val="0061553B"/>
    <w:pPr>
      <w:widowControl/>
      <w:spacing w:before="240" w:after="60" w:line="312" w:lineRule="auto"/>
      <w:jc w:val="center"/>
      <w:outlineLvl w:val="1"/>
    </w:pPr>
    <w:rPr>
      <w:rFonts w:ascii="Cambria" w:eastAsia="宋体" w:hAnsi="Cambria" w:cs="Times New Roman"/>
      <w:b/>
      <w:bCs/>
      <w:kern w:val="28"/>
      <w:sz w:val="32"/>
      <w:szCs w:val="32"/>
    </w:rPr>
  </w:style>
  <w:style w:type="character" w:customStyle="1" w:styleId="Char7">
    <w:name w:val="副标题 Char"/>
    <w:basedOn w:val="a0"/>
    <w:link w:val="af7"/>
    <w:uiPriority w:val="11"/>
    <w:rsid w:val="0061553B"/>
    <w:rPr>
      <w:rFonts w:ascii="Cambria" w:eastAsia="宋体" w:hAnsi="Cambria" w:cs="Times New Roman"/>
      <w:b/>
      <w:bCs/>
      <w:kern w:val="28"/>
      <w:sz w:val="32"/>
      <w:szCs w:val="32"/>
    </w:rPr>
  </w:style>
  <w:style w:type="paragraph" w:customStyle="1" w:styleId="23">
    <w:name w:val="页脚2"/>
    <w:basedOn w:val="a"/>
    <w:uiPriority w:val="99"/>
    <w:rsid w:val="0061553B"/>
    <w:pPr>
      <w:widowControl/>
      <w:tabs>
        <w:tab w:val="center" w:pos="4320"/>
        <w:tab w:val="right" w:pos="8640"/>
      </w:tabs>
      <w:jc w:val="left"/>
    </w:pPr>
    <w:rPr>
      <w:rFonts w:eastAsia="宋体" w:cs="Times New Roman"/>
      <w:szCs w:val="21"/>
    </w:rPr>
  </w:style>
  <w:style w:type="paragraph" w:customStyle="1" w:styleId="24">
    <w:name w:val="页眉2"/>
    <w:basedOn w:val="a"/>
    <w:uiPriority w:val="99"/>
    <w:rsid w:val="0061553B"/>
    <w:pPr>
      <w:widowControl/>
      <w:pBdr>
        <w:bottom w:val="single" w:sz="6" w:space="1" w:color="auto"/>
      </w:pBdr>
      <w:tabs>
        <w:tab w:val="center" w:pos="4153"/>
        <w:tab w:val="right" w:pos="8306"/>
      </w:tabs>
      <w:snapToGrid w:val="0"/>
      <w:jc w:val="center"/>
    </w:pPr>
    <w:rPr>
      <w:rFonts w:ascii="Calibri" w:eastAsia="宋体" w:hAnsi="Calibri" w:cs="Times New Roman"/>
      <w:sz w:val="18"/>
      <w:szCs w:val="18"/>
    </w:rPr>
  </w:style>
  <w:style w:type="character" w:customStyle="1" w:styleId="25">
    <w:name w:val="批注引用2"/>
    <w:rsid w:val="0061553B"/>
    <w:rPr>
      <w:sz w:val="16"/>
      <w:szCs w:val="16"/>
    </w:rPr>
  </w:style>
  <w:style w:type="paragraph" w:customStyle="1" w:styleId="32">
    <w:name w:val="批注文字3"/>
    <w:basedOn w:val="a"/>
    <w:uiPriority w:val="99"/>
    <w:rsid w:val="0061553B"/>
    <w:pPr>
      <w:widowControl/>
      <w:jc w:val="left"/>
    </w:pPr>
    <w:rPr>
      <w:rFonts w:eastAsia="宋体" w:cs="Times New Roman"/>
      <w:kern w:val="0"/>
      <w:sz w:val="20"/>
      <w:szCs w:val="20"/>
    </w:rPr>
  </w:style>
  <w:style w:type="paragraph" w:customStyle="1" w:styleId="26">
    <w:name w:val="批注主题2"/>
    <w:basedOn w:val="32"/>
    <w:next w:val="32"/>
    <w:uiPriority w:val="99"/>
    <w:rsid w:val="0061553B"/>
    <w:rPr>
      <w:b/>
      <w:bCs/>
    </w:rPr>
  </w:style>
  <w:style w:type="paragraph" w:customStyle="1" w:styleId="27">
    <w:name w:val="引文目录2"/>
    <w:basedOn w:val="a"/>
    <w:next w:val="a"/>
    <w:uiPriority w:val="99"/>
    <w:rsid w:val="0061553B"/>
    <w:pPr>
      <w:widowControl/>
      <w:spacing w:before="240" w:after="0"/>
      <w:ind w:left="200" w:hanging="200"/>
      <w:jc w:val="left"/>
    </w:pPr>
    <w:rPr>
      <w:rFonts w:ascii="Calibri" w:eastAsia="宋体" w:hAnsi="Calibri" w:cs="Calibri"/>
      <w:szCs w:val="20"/>
    </w:rPr>
  </w:style>
  <w:style w:type="paragraph" w:customStyle="1" w:styleId="28">
    <w:name w:val="引文目录标题2"/>
    <w:basedOn w:val="a"/>
    <w:next w:val="a"/>
    <w:uiPriority w:val="99"/>
    <w:rsid w:val="0061553B"/>
    <w:pPr>
      <w:widowControl/>
      <w:spacing w:before="240" w:after="0"/>
      <w:jc w:val="left"/>
    </w:pPr>
    <w:rPr>
      <w:rFonts w:ascii="Calibri" w:eastAsia="宋体" w:hAnsi="Calibri" w:cs="Calibri"/>
      <w:b/>
      <w:bCs/>
      <w:i/>
      <w:iCs/>
      <w:sz w:val="24"/>
      <w:szCs w:val="21"/>
    </w:rPr>
  </w:style>
  <w:style w:type="character" w:customStyle="1" w:styleId="1Char1">
    <w:name w:val="标题 1 Char1"/>
    <w:aliases w:val="XGD_Heading 1 Char1,Heading 1 Char1"/>
    <w:uiPriority w:val="9"/>
    <w:rsid w:val="0061553B"/>
    <w:rPr>
      <w:rFonts w:eastAsia="宋体" w:cs="Times New Roman"/>
      <w:b/>
      <w:bCs/>
      <w:kern w:val="44"/>
      <w:sz w:val="44"/>
      <w:szCs w:val="44"/>
    </w:rPr>
  </w:style>
  <w:style w:type="character" w:customStyle="1" w:styleId="3Char1">
    <w:name w:val="标题 3 Char1"/>
    <w:aliases w:val="XGD_Heading 3 Char1,Heading 3 Char1"/>
    <w:uiPriority w:val="9"/>
    <w:semiHidden/>
    <w:rsid w:val="0061553B"/>
    <w:rPr>
      <w:rFonts w:eastAsia="宋体" w:cs="Times New Roman"/>
      <w:b/>
      <w:bCs/>
      <w:kern w:val="2"/>
      <w:sz w:val="32"/>
      <w:szCs w:val="32"/>
    </w:rPr>
  </w:style>
  <w:style w:type="character" w:customStyle="1" w:styleId="Char15">
    <w:name w:val="标题 Char1"/>
    <w:aliases w:val="XGD_Title Char1"/>
    <w:uiPriority w:val="10"/>
    <w:rsid w:val="0061553B"/>
    <w:rPr>
      <w:rFonts w:ascii="Cambria" w:hAnsi="Cambria" w:cs="Times New Roman"/>
      <w:b/>
      <w:bCs/>
      <w:kern w:val="2"/>
      <w:sz w:val="32"/>
      <w:szCs w:val="32"/>
    </w:rPr>
  </w:style>
  <w:style w:type="paragraph" w:customStyle="1" w:styleId="MotionEvenPage1">
    <w:name w:val="Motion (Even Page)1"/>
    <w:uiPriority w:val="99"/>
    <w:rsid w:val="0061553B"/>
    <w:pPr>
      <w:tabs>
        <w:tab w:val="center" w:pos="4680"/>
        <w:tab w:val="right" w:pos="9360"/>
      </w:tabs>
    </w:pPr>
    <w:rPr>
      <w:rFonts w:ascii="Calibri" w:eastAsia="MS Mincho" w:hAnsi="Calibri" w:cs="Arial"/>
      <w:kern w:val="0"/>
      <w:sz w:val="22"/>
      <w:lang w:eastAsia="ja-JP"/>
    </w:rPr>
  </w:style>
  <w:style w:type="paragraph" w:customStyle="1" w:styleId="MotionEvenPage">
    <w:name w:val="Motion (Even Page)"/>
    <w:uiPriority w:val="99"/>
    <w:rsid w:val="0061553B"/>
    <w:pPr>
      <w:tabs>
        <w:tab w:val="center" w:pos="4680"/>
        <w:tab w:val="right" w:pos="9360"/>
      </w:tabs>
    </w:pPr>
    <w:rPr>
      <w:rFonts w:ascii="Calibri" w:eastAsia="MS Mincho" w:hAnsi="Calibri" w:cs="Arial"/>
      <w:kern w:val="0"/>
      <w:sz w:val="22"/>
      <w:lang w:eastAsia="ja-JP"/>
    </w:rPr>
  </w:style>
  <w:style w:type="character" w:customStyle="1" w:styleId="FooterChar">
    <w:name w:val="Footer Char"/>
    <w:link w:val="13"/>
    <w:rsid w:val="00C0616A"/>
    <w:rPr>
      <w:rFonts w:ascii="Arial" w:eastAsia="宋体" w:hAnsi="Arial" w:cs="Times New Roman"/>
      <w:szCs w:val="21"/>
    </w:rPr>
  </w:style>
  <w:style w:type="character" w:customStyle="1" w:styleId="HeaderChar">
    <w:name w:val="Header Char"/>
    <w:link w:val="15"/>
    <w:rsid w:val="00C0616A"/>
    <w:rPr>
      <w:rFonts w:ascii="Calibri" w:eastAsia="宋体" w:hAnsi="Calibri" w:cs="Times New Roman"/>
      <w:sz w:val="18"/>
      <w:szCs w:val="18"/>
    </w:rPr>
  </w:style>
  <w:style w:type="character" w:customStyle="1" w:styleId="BalloonTextChar">
    <w:name w:val="Balloon Text Char"/>
    <w:link w:val="BalloonText1"/>
    <w:rsid w:val="00C0616A"/>
    <w:rPr>
      <w:rFonts w:ascii="Times New Roman" w:eastAsia="宋体" w:hAnsi="Times New Roman" w:cs="Times New Roman"/>
      <w:kern w:val="0"/>
      <w:sz w:val="18"/>
      <w:szCs w:val="18"/>
    </w:rPr>
  </w:style>
  <w:style w:type="character" w:customStyle="1" w:styleId="Heading4Char1">
    <w:name w:val="Heading 4 Char1"/>
    <w:aliases w:val="XGD_Heading 4 Char1,标题 4 XGD_Heading 4 Char1"/>
    <w:basedOn w:val="a0"/>
    <w:semiHidden/>
    <w:rsid w:val="00BE31D0"/>
    <w:rPr>
      <w:rFonts w:asciiTheme="majorHAnsi" w:eastAsiaTheme="majorEastAsia" w:hAnsiTheme="majorHAnsi" w:cstheme="majorBidi"/>
      <w:b/>
      <w:bCs/>
      <w:i/>
      <w:iCs/>
      <w:color w:val="4F81BD" w:themeColor="accent1"/>
      <w:szCs w:val="22"/>
    </w:rPr>
  </w:style>
  <w:style w:type="paragraph" w:customStyle="1" w:styleId="af8">
    <w:name w:val="段"/>
    <w:rsid w:val="004130F6"/>
    <w:pPr>
      <w:autoSpaceDE w:val="0"/>
      <w:autoSpaceDN w:val="0"/>
      <w:ind w:firstLineChars="200" w:firstLine="200"/>
      <w:jc w:val="both"/>
    </w:pPr>
    <w:rPr>
      <w:rFonts w:ascii="宋体" w:eastAsia="宋体" w:hAnsi="Times New Roman" w:cs="Times New Roman"/>
      <w:noProof/>
      <w:kern w:val="0"/>
      <w:szCs w:val="20"/>
    </w:rPr>
  </w:style>
  <w:style w:type="paragraph" w:customStyle="1" w:styleId="ParameterDescription">
    <w:name w:val="Parameter_Description"/>
    <w:basedOn w:val="a"/>
    <w:link w:val="ParameterDescriptionChar"/>
    <w:qFormat/>
    <w:rsid w:val="008D2078"/>
    <w:pPr>
      <w:widowControl/>
      <w:spacing w:before="0" w:beforeAutospacing="0" w:after="0" w:afterAutospacing="0"/>
      <w:jc w:val="left"/>
    </w:pPr>
    <w:rPr>
      <w:rFonts w:asciiTheme="minorHAnsi" w:eastAsia="宋体" w:hAnsiTheme="minorHAnsi" w:cs="Times New Roman"/>
      <w:bCs/>
      <w:i/>
      <w:color w:val="000000"/>
      <w:sz w:val="18"/>
    </w:rPr>
  </w:style>
  <w:style w:type="character" w:customStyle="1" w:styleId="ParameterDescriptionChar">
    <w:name w:val="Parameter_Description Char"/>
    <w:basedOn w:val="a0"/>
    <w:link w:val="ParameterDescription"/>
    <w:rsid w:val="008D2078"/>
    <w:rPr>
      <w:rFonts w:eastAsia="宋体" w:cs="Times New Roman"/>
      <w:bCs/>
      <w:i/>
      <w:color w:val="000000"/>
      <w:sz w:val="18"/>
    </w:rPr>
  </w:style>
  <w:style w:type="paragraph" w:customStyle="1" w:styleId="TableContents">
    <w:name w:val="TableContents"/>
    <w:basedOn w:val="a"/>
    <w:link w:val="TableContentsChar"/>
    <w:qFormat/>
    <w:rsid w:val="008D2078"/>
    <w:pPr>
      <w:widowControl/>
      <w:spacing w:before="0" w:beforeAutospacing="0" w:after="0" w:afterAutospacing="0"/>
      <w:jc w:val="left"/>
    </w:pPr>
    <w:rPr>
      <w:rFonts w:asciiTheme="minorHAnsi" w:eastAsia="宋体" w:hAnsiTheme="minorHAnsi" w:cs="Times New Roman"/>
      <w:bCs/>
      <w:color w:val="000000"/>
    </w:rPr>
  </w:style>
  <w:style w:type="character" w:customStyle="1" w:styleId="TableContentsChar">
    <w:name w:val="TableContents Char"/>
    <w:basedOn w:val="a0"/>
    <w:link w:val="TableContents"/>
    <w:rsid w:val="008D2078"/>
    <w:rPr>
      <w:rFonts w:eastAsia="宋体" w:cs="Times New Roman"/>
      <w:bCs/>
      <w:color w:val="000000"/>
    </w:rPr>
  </w:style>
  <w:style w:type="paragraph" w:styleId="af9">
    <w:name w:val="footnote text"/>
    <w:basedOn w:val="a"/>
    <w:link w:val="Char8"/>
    <w:uiPriority w:val="99"/>
    <w:semiHidden/>
    <w:unhideWhenUsed/>
    <w:rsid w:val="00B44332"/>
    <w:pPr>
      <w:snapToGrid w:val="0"/>
      <w:jc w:val="left"/>
    </w:pPr>
    <w:rPr>
      <w:sz w:val="18"/>
      <w:szCs w:val="18"/>
    </w:rPr>
  </w:style>
  <w:style w:type="character" w:customStyle="1" w:styleId="Char8">
    <w:name w:val="脚注文本 Char"/>
    <w:basedOn w:val="a0"/>
    <w:link w:val="af9"/>
    <w:uiPriority w:val="99"/>
    <w:semiHidden/>
    <w:rsid w:val="00B44332"/>
    <w:rPr>
      <w:rFonts w:ascii="Arial" w:hAnsi="Arial"/>
      <w:sz w:val="18"/>
      <w:szCs w:val="18"/>
    </w:rPr>
  </w:style>
  <w:style w:type="character" w:styleId="afa">
    <w:name w:val="footnote reference"/>
    <w:basedOn w:val="a0"/>
    <w:uiPriority w:val="99"/>
    <w:semiHidden/>
    <w:unhideWhenUsed/>
    <w:rsid w:val="00B44332"/>
    <w:rPr>
      <w:vertAlign w:val="superscript"/>
    </w:rPr>
  </w:style>
  <w:style w:type="paragraph" w:customStyle="1" w:styleId="afb">
    <w:name w:val="宏定义"/>
    <w:basedOn w:val="a"/>
    <w:next w:val="a"/>
    <w:link w:val="Char9"/>
    <w:rsid w:val="00001CF5"/>
    <w:pPr>
      <w:jc w:val="left"/>
    </w:pPr>
    <w:rPr>
      <w:rFonts w:eastAsia="宋体" w:cs="Arial"/>
      <w:b/>
      <w:kern w:val="0"/>
      <w:sz w:val="20"/>
      <w:szCs w:val="20"/>
    </w:rPr>
  </w:style>
  <w:style w:type="character" w:customStyle="1" w:styleId="Char9">
    <w:name w:val="宏定义 Char"/>
    <w:basedOn w:val="a0"/>
    <w:link w:val="afb"/>
    <w:rsid w:val="00001CF5"/>
    <w:rPr>
      <w:rFonts w:ascii="Arial" w:eastAsia="宋体" w:hAnsi="Arial" w:cs="Arial"/>
      <w:b/>
      <w:kern w:val="0"/>
      <w:sz w:val="20"/>
      <w:szCs w:val="20"/>
    </w:rPr>
  </w:style>
  <w:style w:type="paragraph" w:styleId="afc">
    <w:name w:val="caption"/>
    <w:basedOn w:val="a"/>
    <w:next w:val="a"/>
    <w:uiPriority w:val="35"/>
    <w:semiHidden/>
    <w:unhideWhenUsed/>
    <w:qFormat/>
    <w:rsid w:val="00B74500"/>
    <w:rPr>
      <w:rFonts w:asciiTheme="majorHAnsi" w:eastAsia="黑体" w:hAnsiTheme="majorHAnsi" w:cstheme="majorBidi"/>
      <w:sz w:val="20"/>
      <w:szCs w:val="20"/>
    </w:rPr>
  </w:style>
  <w:style w:type="paragraph" w:customStyle="1" w:styleId="TableSmHeading">
    <w:name w:val="Table_Sm_Heading"/>
    <w:basedOn w:val="a"/>
    <w:rsid w:val="00801C59"/>
    <w:pPr>
      <w:keepNext/>
      <w:keepLines/>
      <w:widowControl/>
      <w:spacing w:before="60" w:beforeAutospacing="0" w:after="40" w:afterAutospacing="0"/>
      <w:jc w:val="left"/>
    </w:pPr>
    <w:rPr>
      <w:rFonts w:ascii="Futura Bk" w:eastAsia="宋体" w:hAnsi="Futura Bk" w:cs="Times New Roman"/>
      <w:b/>
      <w:kern w:val="0"/>
      <w:sz w:val="16"/>
      <w:szCs w:val="24"/>
      <w:lang w:val="en-GB" w:eastAsia="en-US"/>
    </w:rPr>
  </w:style>
  <w:style w:type="paragraph" w:styleId="HTML">
    <w:name w:val="HTML Preformatted"/>
    <w:basedOn w:val="a"/>
    <w:link w:val="HTMLChar"/>
    <w:uiPriority w:val="99"/>
    <w:unhideWhenUsed/>
    <w:rsid w:val="00330DF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left"/>
    </w:pPr>
    <w:rPr>
      <w:rFonts w:ascii="宋体" w:eastAsia="宋体" w:hAnsi="宋体" w:cs="宋体"/>
      <w:kern w:val="0"/>
      <w:sz w:val="24"/>
      <w:szCs w:val="24"/>
    </w:rPr>
  </w:style>
  <w:style w:type="character" w:customStyle="1" w:styleId="HTMLChar">
    <w:name w:val="HTML 预设格式 Char"/>
    <w:basedOn w:val="a0"/>
    <w:link w:val="HTML"/>
    <w:uiPriority w:val="99"/>
    <w:rsid w:val="00330DF7"/>
    <w:rPr>
      <w:rFonts w:ascii="宋体" w:eastAsia="宋体" w:hAnsi="宋体" w:cs="宋体"/>
      <w:kern w:val="0"/>
      <w:sz w:val="24"/>
      <w:szCs w:val="24"/>
    </w:rPr>
  </w:style>
  <w:style w:type="paragraph" w:customStyle="1" w:styleId="29">
    <w:name w:val="表格样式 2"/>
    <w:rsid w:val="00F90746"/>
    <w:pPr>
      <w:widowControl w:val="0"/>
      <w:jc w:val="both"/>
    </w:pPr>
    <w:rPr>
      <w:rFonts w:ascii="Helvetica" w:eastAsia="Helvetica" w:hAnsi="Helvetica" w:cs="Helvetica"/>
      <w:color w:val="000000"/>
      <w:kern w:val="0"/>
      <w:sz w:val="20"/>
      <w:szCs w:val="20"/>
      <w:u w:color="000000"/>
    </w:rPr>
  </w:style>
  <w:style w:type="character" w:customStyle="1" w:styleId="typenamelabel">
    <w:name w:val="typenamelabel"/>
    <w:basedOn w:val="a0"/>
    <w:rsid w:val="002623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1217">
      <w:bodyDiv w:val="1"/>
      <w:marLeft w:val="0"/>
      <w:marRight w:val="0"/>
      <w:marTop w:val="0"/>
      <w:marBottom w:val="0"/>
      <w:divBdr>
        <w:top w:val="none" w:sz="0" w:space="0" w:color="auto"/>
        <w:left w:val="none" w:sz="0" w:space="0" w:color="auto"/>
        <w:bottom w:val="none" w:sz="0" w:space="0" w:color="auto"/>
        <w:right w:val="none" w:sz="0" w:space="0" w:color="auto"/>
      </w:divBdr>
    </w:div>
    <w:div w:id="25451167">
      <w:bodyDiv w:val="1"/>
      <w:marLeft w:val="0"/>
      <w:marRight w:val="0"/>
      <w:marTop w:val="0"/>
      <w:marBottom w:val="0"/>
      <w:divBdr>
        <w:top w:val="none" w:sz="0" w:space="0" w:color="auto"/>
        <w:left w:val="none" w:sz="0" w:space="0" w:color="auto"/>
        <w:bottom w:val="none" w:sz="0" w:space="0" w:color="auto"/>
        <w:right w:val="none" w:sz="0" w:space="0" w:color="auto"/>
      </w:divBdr>
    </w:div>
    <w:div w:id="82067260">
      <w:bodyDiv w:val="1"/>
      <w:marLeft w:val="0"/>
      <w:marRight w:val="0"/>
      <w:marTop w:val="0"/>
      <w:marBottom w:val="0"/>
      <w:divBdr>
        <w:top w:val="none" w:sz="0" w:space="0" w:color="auto"/>
        <w:left w:val="none" w:sz="0" w:space="0" w:color="auto"/>
        <w:bottom w:val="none" w:sz="0" w:space="0" w:color="auto"/>
        <w:right w:val="none" w:sz="0" w:space="0" w:color="auto"/>
      </w:divBdr>
    </w:div>
    <w:div w:id="149830192">
      <w:bodyDiv w:val="1"/>
      <w:marLeft w:val="0"/>
      <w:marRight w:val="0"/>
      <w:marTop w:val="0"/>
      <w:marBottom w:val="0"/>
      <w:divBdr>
        <w:top w:val="none" w:sz="0" w:space="0" w:color="auto"/>
        <w:left w:val="none" w:sz="0" w:space="0" w:color="auto"/>
        <w:bottom w:val="none" w:sz="0" w:space="0" w:color="auto"/>
        <w:right w:val="none" w:sz="0" w:space="0" w:color="auto"/>
      </w:divBdr>
    </w:div>
    <w:div w:id="150173265">
      <w:bodyDiv w:val="1"/>
      <w:marLeft w:val="0"/>
      <w:marRight w:val="0"/>
      <w:marTop w:val="0"/>
      <w:marBottom w:val="0"/>
      <w:divBdr>
        <w:top w:val="none" w:sz="0" w:space="0" w:color="auto"/>
        <w:left w:val="none" w:sz="0" w:space="0" w:color="auto"/>
        <w:bottom w:val="none" w:sz="0" w:space="0" w:color="auto"/>
        <w:right w:val="none" w:sz="0" w:space="0" w:color="auto"/>
      </w:divBdr>
    </w:div>
    <w:div w:id="160389843">
      <w:bodyDiv w:val="1"/>
      <w:marLeft w:val="0"/>
      <w:marRight w:val="0"/>
      <w:marTop w:val="0"/>
      <w:marBottom w:val="0"/>
      <w:divBdr>
        <w:top w:val="none" w:sz="0" w:space="0" w:color="auto"/>
        <w:left w:val="none" w:sz="0" w:space="0" w:color="auto"/>
        <w:bottom w:val="none" w:sz="0" w:space="0" w:color="auto"/>
        <w:right w:val="none" w:sz="0" w:space="0" w:color="auto"/>
      </w:divBdr>
    </w:div>
    <w:div w:id="175465642">
      <w:bodyDiv w:val="1"/>
      <w:marLeft w:val="0"/>
      <w:marRight w:val="0"/>
      <w:marTop w:val="0"/>
      <w:marBottom w:val="0"/>
      <w:divBdr>
        <w:top w:val="none" w:sz="0" w:space="0" w:color="auto"/>
        <w:left w:val="none" w:sz="0" w:space="0" w:color="auto"/>
        <w:bottom w:val="none" w:sz="0" w:space="0" w:color="auto"/>
        <w:right w:val="none" w:sz="0" w:space="0" w:color="auto"/>
      </w:divBdr>
    </w:div>
    <w:div w:id="179978336">
      <w:bodyDiv w:val="1"/>
      <w:marLeft w:val="0"/>
      <w:marRight w:val="0"/>
      <w:marTop w:val="0"/>
      <w:marBottom w:val="0"/>
      <w:divBdr>
        <w:top w:val="none" w:sz="0" w:space="0" w:color="auto"/>
        <w:left w:val="none" w:sz="0" w:space="0" w:color="auto"/>
        <w:bottom w:val="none" w:sz="0" w:space="0" w:color="auto"/>
        <w:right w:val="none" w:sz="0" w:space="0" w:color="auto"/>
      </w:divBdr>
    </w:div>
    <w:div w:id="182014117">
      <w:bodyDiv w:val="1"/>
      <w:marLeft w:val="0"/>
      <w:marRight w:val="0"/>
      <w:marTop w:val="0"/>
      <w:marBottom w:val="0"/>
      <w:divBdr>
        <w:top w:val="none" w:sz="0" w:space="0" w:color="auto"/>
        <w:left w:val="none" w:sz="0" w:space="0" w:color="auto"/>
        <w:bottom w:val="none" w:sz="0" w:space="0" w:color="auto"/>
        <w:right w:val="none" w:sz="0" w:space="0" w:color="auto"/>
      </w:divBdr>
    </w:div>
    <w:div w:id="224073037">
      <w:bodyDiv w:val="1"/>
      <w:marLeft w:val="0"/>
      <w:marRight w:val="0"/>
      <w:marTop w:val="0"/>
      <w:marBottom w:val="0"/>
      <w:divBdr>
        <w:top w:val="none" w:sz="0" w:space="0" w:color="auto"/>
        <w:left w:val="none" w:sz="0" w:space="0" w:color="auto"/>
        <w:bottom w:val="none" w:sz="0" w:space="0" w:color="auto"/>
        <w:right w:val="none" w:sz="0" w:space="0" w:color="auto"/>
      </w:divBdr>
    </w:div>
    <w:div w:id="257520878">
      <w:bodyDiv w:val="1"/>
      <w:marLeft w:val="0"/>
      <w:marRight w:val="0"/>
      <w:marTop w:val="0"/>
      <w:marBottom w:val="0"/>
      <w:divBdr>
        <w:top w:val="none" w:sz="0" w:space="0" w:color="auto"/>
        <w:left w:val="none" w:sz="0" w:space="0" w:color="auto"/>
        <w:bottom w:val="none" w:sz="0" w:space="0" w:color="auto"/>
        <w:right w:val="none" w:sz="0" w:space="0" w:color="auto"/>
      </w:divBdr>
    </w:div>
    <w:div w:id="269044247">
      <w:bodyDiv w:val="1"/>
      <w:marLeft w:val="0"/>
      <w:marRight w:val="0"/>
      <w:marTop w:val="0"/>
      <w:marBottom w:val="0"/>
      <w:divBdr>
        <w:top w:val="none" w:sz="0" w:space="0" w:color="auto"/>
        <w:left w:val="none" w:sz="0" w:space="0" w:color="auto"/>
        <w:bottom w:val="none" w:sz="0" w:space="0" w:color="auto"/>
        <w:right w:val="none" w:sz="0" w:space="0" w:color="auto"/>
      </w:divBdr>
    </w:div>
    <w:div w:id="275719496">
      <w:bodyDiv w:val="1"/>
      <w:marLeft w:val="0"/>
      <w:marRight w:val="0"/>
      <w:marTop w:val="0"/>
      <w:marBottom w:val="0"/>
      <w:divBdr>
        <w:top w:val="none" w:sz="0" w:space="0" w:color="auto"/>
        <w:left w:val="none" w:sz="0" w:space="0" w:color="auto"/>
        <w:bottom w:val="none" w:sz="0" w:space="0" w:color="auto"/>
        <w:right w:val="none" w:sz="0" w:space="0" w:color="auto"/>
      </w:divBdr>
    </w:div>
    <w:div w:id="294021591">
      <w:bodyDiv w:val="1"/>
      <w:marLeft w:val="0"/>
      <w:marRight w:val="0"/>
      <w:marTop w:val="0"/>
      <w:marBottom w:val="0"/>
      <w:divBdr>
        <w:top w:val="none" w:sz="0" w:space="0" w:color="auto"/>
        <w:left w:val="none" w:sz="0" w:space="0" w:color="auto"/>
        <w:bottom w:val="none" w:sz="0" w:space="0" w:color="auto"/>
        <w:right w:val="none" w:sz="0" w:space="0" w:color="auto"/>
      </w:divBdr>
    </w:div>
    <w:div w:id="311523033">
      <w:bodyDiv w:val="1"/>
      <w:marLeft w:val="0"/>
      <w:marRight w:val="0"/>
      <w:marTop w:val="0"/>
      <w:marBottom w:val="0"/>
      <w:divBdr>
        <w:top w:val="none" w:sz="0" w:space="0" w:color="auto"/>
        <w:left w:val="none" w:sz="0" w:space="0" w:color="auto"/>
        <w:bottom w:val="none" w:sz="0" w:space="0" w:color="auto"/>
        <w:right w:val="none" w:sz="0" w:space="0" w:color="auto"/>
      </w:divBdr>
    </w:div>
    <w:div w:id="326636893">
      <w:bodyDiv w:val="1"/>
      <w:marLeft w:val="0"/>
      <w:marRight w:val="0"/>
      <w:marTop w:val="0"/>
      <w:marBottom w:val="0"/>
      <w:divBdr>
        <w:top w:val="none" w:sz="0" w:space="0" w:color="auto"/>
        <w:left w:val="none" w:sz="0" w:space="0" w:color="auto"/>
        <w:bottom w:val="none" w:sz="0" w:space="0" w:color="auto"/>
        <w:right w:val="none" w:sz="0" w:space="0" w:color="auto"/>
      </w:divBdr>
    </w:div>
    <w:div w:id="333650348">
      <w:bodyDiv w:val="1"/>
      <w:marLeft w:val="0"/>
      <w:marRight w:val="0"/>
      <w:marTop w:val="0"/>
      <w:marBottom w:val="0"/>
      <w:divBdr>
        <w:top w:val="none" w:sz="0" w:space="0" w:color="auto"/>
        <w:left w:val="none" w:sz="0" w:space="0" w:color="auto"/>
        <w:bottom w:val="none" w:sz="0" w:space="0" w:color="auto"/>
        <w:right w:val="none" w:sz="0" w:space="0" w:color="auto"/>
      </w:divBdr>
    </w:div>
    <w:div w:id="355236241">
      <w:bodyDiv w:val="1"/>
      <w:marLeft w:val="0"/>
      <w:marRight w:val="0"/>
      <w:marTop w:val="0"/>
      <w:marBottom w:val="0"/>
      <w:divBdr>
        <w:top w:val="none" w:sz="0" w:space="0" w:color="auto"/>
        <w:left w:val="none" w:sz="0" w:space="0" w:color="auto"/>
        <w:bottom w:val="none" w:sz="0" w:space="0" w:color="auto"/>
        <w:right w:val="none" w:sz="0" w:space="0" w:color="auto"/>
      </w:divBdr>
    </w:div>
    <w:div w:id="358431300">
      <w:bodyDiv w:val="1"/>
      <w:marLeft w:val="0"/>
      <w:marRight w:val="0"/>
      <w:marTop w:val="0"/>
      <w:marBottom w:val="0"/>
      <w:divBdr>
        <w:top w:val="none" w:sz="0" w:space="0" w:color="auto"/>
        <w:left w:val="none" w:sz="0" w:space="0" w:color="auto"/>
        <w:bottom w:val="none" w:sz="0" w:space="0" w:color="auto"/>
        <w:right w:val="none" w:sz="0" w:space="0" w:color="auto"/>
      </w:divBdr>
    </w:div>
    <w:div w:id="377558635">
      <w:bodyDiv w:val="1"/>
      <w:marLeft w:val="0"/>
      <w:marRight w:val="0"/>
      <w:marTop w:val="0"/>
      <w:marBottom w:val="0"/>
      <w:divBdr>
        <w:top w:val="none" w:sz="0" w:space="0" w:color="auto"/>
        <w:left w:val="none" w:sz="0" w:space="0" w:color="auto"/>
        <w:bottom w:val="none" w:sz="0" w:space="0" w:color="auto"/>
        <w:right w:val="none" w:sz="0" w:space="0" w:color="auto"/>
      </w:divBdr>
    </w:div>
    <w:div w:id="379473674">
      <w:bodyDiv w:val="1"/>
      <w:marLeft w:val="0"/>
      <w:marRight w:val="0"/>
      <w:marTop w:val="0"/>
      <w:marBottom w:val="0"/>
      <w:divBdr>
        <w:top w:val="none" w:sz="0" w:space="0" w:color="auto"/>
        <w:left w:val="none" w:sz="0" w:space="0" w:color="auto"/>
        <w:bottom w:val="none" w:sz="0" w:space="0" w:color="auto"/>
        <w:right w:val="none" w:sz="0" w:space="0" w:color="auto"/>
      </w:divBdr>
    </w:div>
    <w:div w:id="382291093">
      <w:bodyDiv w:val="1"/>
      <w:marLeft w:val="0"/>
      <w:marRight w:val="0"/>
      <w:marTop w:val="0"/>
      <w:marBottom w:val="0"/>
      <w:divBdr>
        <w:top w:val="none" w:sz="0" w:space="0" w:color="auto"/>
        <w:left w:val="none" w:sz="0" w:space="0" w:color="auto"/>
        <w:bottom w:val="none" w:sz="0" w:space="0" w:color="auto"/>
        <w:right w:val="none" w:sz="0" w:space="0" w:color="auto"/>
      </w:divBdr>
      <w:divsChild>
        <w:div w:id="423184409">
          <w:marLeft w:val="0"/>
          <w:marRight w:val="0"/>
          <w:marTop w:val="0"/>
          <w:marBottom w:val="0"/>
          <w:divBdr>
            <w:top w:val="none" w:sz="0" w:space="0" w:color="auto"/>
            <w:left w:val="none" w:sz="0" w:space="0" w:color="auto"/>
            <w:bottom w:val="none" w:sz="0" w:space="0" w:color="auto"/>
            <w:right w:val="none" w:sz="0" w:space="0" w:color="auto"/>
          </w:divBdr>
        </w:div>
      </w:divsChild>
    </w:div>
    <w:div w:id="382484707">
      <w:bodyDiv w:val="1"/>
      <w:marLeft w:val="0"/>
      <w:marRight w:val="0"/>
      <w:marTop w:val="0"/>
      <w:marBottom w:val="0"/>
      <w:divBdr>
        <w:top w:val="none" w:sz="0" w:space="0" w:color="auto"/>
        <w:left w:val="none" w:sz="0" w:space="0" w:color="auto"/>
        <w:bottom w:val="none" w:sz="0" w:space="0" w:color="auto"/>
        <w:right w:val="none" w:sz="0" w:space="0" w:color="auto"/>
      </w:divBdr>
    </w:div>
    <w:div w:id="395010976">
      <w:bodyDiv w:val="1"/>
      <w:marLeft w:val="0"/>
      <w:marRight w:val="0"/>
      <w:marTop w:val="0"/>
      <w:marBottom w:val="0"/>
      <w:divBdr>
        <w:top w:val="none" w:sz="0" w:space="0" w:color="auto"/>
        <w:left w:val="none" w:sz="0" w:space="0" w:color="auto"/>
        <w:bottom w:val="none" w:sz="0" w:space="0" w:color="auto"/>
        <w:right w:val="none" w:sz="0" w:space="0" w:color="auto"/>
      </w:divBdr>
    </w:div>
    <w:div w:id="416677997">
      <w:bodyDiv w:val="1"/>
      <w:marLeft w:val="0"/>
      <w:marRight w:val="0"/>
      <w:marTop w:val="0"/>
      <w:marBottom w:val="0"/>
      <w:divBdr>
        <w:top w:val="none" w:sz="0" w:space="0" w:color="auto"/>
        <w:left w:val="none" w:sz="0" w:space="0" w:color="auto"/>
        <w:bottom w:val="none" w:sz="0" w:space="0" w:color="auto"/>
        <w:right w:val="none" w:sz="0" w:space="0" w:color="auto"/>
      </w:divBdr>
      <w:divsChild>
        <w:div w:id="910509588">
          <w:marLeft w:val="0"/>
          <w:marRight w:val="0"/>
          <w:marTop w:val="0"/>
          <w:marBottom w:val="0"/>
          <w:divBdr>
            <w:top w:val="none" w:sz="0" w:space="0" w:color="auto"/>
            <w:left w:val="none" w:sz="0" w:space="0" w:color="auto"/>
            <w:bottom w:val="none" w:sz="0" w:space="0" w:color="auto"/>
            <w:right w:val="none" w:sz="0" w:space="0" w:color="auto"/>
          </w:divBdr>
          <w:divsChild>
            <w:div w:id="1070494913">
              <w:marLeft w:val="0"/>
              <w:marRight w:val="0"/>
              <w:marTop w:val="0"/>
              <w:marBottom w:val="180"/>
              <w:divBdr>
                <w:top w:val="none" w:sz="0" w:space="0" w:color="auto"/>
                <w:left w:val="none" w:sz="0" w:space="0" w:color="auto"/>
                <w:bottom w:val="none" w:sz="0" w:space="0" w:color="auto"/>
                <w:right w:val="none" w:sz="0" w:space="0" w:color="auto"/>
              </w:divBdr>
              <w:divsChild>
                <w:div w:id="1833449214">
                  <w:marLeft w:val="0"/>
                  <w:marRight w:val="0"/>
                  <w:marTop w:val="0"/>
                  <w:marBottom w:val="0"/>
                  <w:divBdr>
                    <w:top w:val="none" w:sz="0" w:space="0" w:color="auto"/>
                    <w:left w:val="none" w:sz="0" w:space="0" w:color="auto"/>
                    <w:bottom w:val="none" w:sz="0" w:space="0" w:color="auto"/>
                    <w:right w:val="none" w:sz="0" w:space="0" w:color="auto"/>
                  </w:divBdr>
                  <w:divsChild>
                    <w:div w:id="2084640125">
                      <w:marLeft w:val="0"/>
                      <w:marRight w:val="0"/>
                      <w:marTop w:val="0"/>
                      <w:marBottom w:val="0"/>
                      <w:divBdr>
                        <w:top w:val="none" w:sz="0" w:space="0" w:color="auto"/>
                        <w:left w:val="none" w:sz="0" w:space="0" w:color="auto"/>
                        <w:bottom w:val="none" w:sz="0" w:space="0" w:color="auto"/>
                        <w:right w:val="none" w:sz="0" w:space="0" w:color="auto"/>
                      </w:divBdr>
                      <w:divsChild>
                        <w:div w:id="543636384">
                          <w:marLeft w:val="0"/>
                          <w:marRight w:val="0"/>
                          <w:marTop w:val="0"/>
                          <w:marBottom w:val="0"/>
                          <w:divBdr>
                            <w:top w:val="none" w:sz="0" w:space="0" w:color="auto"/>
                            <w:left w:val="none" w:sz="0" w:space="0" w:color="auto"/>
                            <w:bottom w:val="none" w:sz="0" w:space="0" w:color="auto"/>
                            <w:right w:val="none" w:sz="0" w:space="0" w:color="auto"/>
                          </w:divBdr>
                          <w:divsChild>
                            <w:div w:id="370037600">
                              <w:marLeft w:val="0"/>
                              <w:marRight w:val="0"/>
                              <w:marTop w:val="0"/>
                              <w:marBottom w:val="0"/>
                              <w:divBdr>
                                <w:top w:val="none" w:sz="0" w:space="0" w:color="auto"/>
                                <w:left w:val="none" w:sz="0" w:space="0" w:color="auto"/>
                                <w:bottom w:val="none" w:sz="0" w:space="0" w:color="auto"/>
                                <w:right w:val="none" w:sz="0" w:space="0" w:color="auto"/>
                              </w:divBdr>
                              <w:divsChild>
                                <w:div w:id="1842551006">
                                  <w:marLeft w:val="0"/>
                                  <w:marRight w:val="0"/>
                                  <w:marTop w:val="0"/>
                                  <w:marBottom w:val="0"/>
                                  <w:divBdr>
                                    <w:top w:val="none" w:sz="0" w:space="0" w:color="auto"/>
                                    <w:left w:val="none" w:sz="0" w:space="0" w:color="auto"/>
                                    <w:bottom w:val="none" w:sz="0" w:space="0" w:color="auto"/>
                                    <w:right w:val="none" w:sz="0" w:space="0" w:color="auto"/>
                                  </w:divBdr>
                                </w:div>
                                <w:div w:id="135798802">
                                  <w:marLeft w:val="0"/>
                                  <w:marRight w:val="0"/>
                                  <w:marTop w:val="0"/>
                                  <w:marBottom w:val="0"/>
                                  <w:divBdr>
                                    <w:top w:val="none" w:sz="0" w:space="0" w:color="auto"/>
                                    <w:left w:val="none" w:sz="0" w:space="0" w:color="auto"/>
                                    <w:bottom w:val="none" w:sz="0" w:space="0" w:color="auto"/>
                                    <w:right w:val="none" w:sz="0" w:space="0" w:color="auto"/>
                                  </w:divBdr>
                                </w:div>
                                <w:div w:id="1851868593">
                                  <w:marLeft w:val="0"/>
                                  <w:marRight w:val="0"/>
                                  <w:marTop w:val="0"/>
                                  <w:marBottom w:val="0"/>
                                  <w:divBdr>
                                    <w:top w:val="none" w:sz="0" w:space="0" w:color="auto"/>
                                    <w:left w:val="none" w:sz="0" w:space="0" w:color="auto"/>
                                    <w:bottom w:val="none" w:sz="0" w:space="0" w:color="auto"/>
                                    <w:right w:val="none" w:sz="0" w:space="0" w:color="auto"/>
                                  </w:divBdr>
                                </w:div>
                                <w:div w:id="850604667">
                                  <w:marLeft w:val="0"/>
                                  <w:marRight w:val="0"/>
                                  <w:marTop w:val="0"/>
                                  <w:marBottom w:val="0"/>
                                  <w:divBdr>
                                    <w:top w:val="none" w:sz="0" w:space="0" w:color="auto"/>
                                    <w:left w:val="none" w:sz="0" w:space="0" w:color="auto"/>
                                    <w:bottom w:val="none" w:sz="0" w:space="0" w:color="auto"/>
                                    <w:right w:val="none" w:sz="0" w:space="0" w:color="auto"/>
                                  </w:divBdr>
                                </w:div>
                                <w:div w:id="585727020">
                                  <w:marLeft w:val="0"/>
                                  <w:marRight w:val="0"/>
                                  <w:marTop w:val="0"/>
                                  <w:marBottom w:val="0"/>
                                  <w:divBdr>
                                    <w:top w:val="none" w:sz="0" w:space="0" w:color="auto"/>
                                    <w:left w:val="none" w:sz="0" w:space="0" w:color="auto"/>
                                    <w:bottom w:val="none" w:sz="0" w:space="0" w:color="auto"/>
                                    <w:right w:val="none" w:sz="0" w:space="0" w:color="auto"/>
                                  </w:divBdr>
                                </w:div>
                                <w:div w:id="1503813278">
                                  <w:marLeft w:val="0"/>
                                  <w:marRight w:val="0"/>
                                  <w:marTop w:val="0"/>
                                  <w:marBottom w:val="0"/>
                                  <w:divBdr>
                                    <w:top w:val="none" w:sz="0" w:space="0" w:color="auto"/>
                                    <w:left w:val="none" w:sz="0" w:space="0" w:color="auto"/>
                                    <w:bottom w:val="none" w:sz="0" w:space="0" w:color="auto"/>
                                    <w:right w:val="none" w:sz="0" w:space="0" w:color="auto"/>
                                  </w:divBdr>
                                </w:div>
                                <w:div w:id="1707681496">
                                  <w:marLeft w:val="0"/>
                                  <w:marRight w:val="0"/>
                                  <w:marTop w:val="0"/>
                                  <w:marBottom w:val="0"/>
                                  <w:divBdr>
                                    <w:top w:val="none" w:sz="0" w:space="0" w:color="auto"/>
                                    <w:left w:val="none" w:sz="0" w:space="0" w:color="auto"/>
                                    <w:bottom w:val="none" w:sz="0" w:space="0" w:color="auto"/>
                                    <w:right w:val="none" w:sz="0" w:space="0" w:color="auto"/>
                                  </w:divBdr>
                                </w:div>
                                <w:div w:id="914316282">
                                  <w:marLeft w:val="0"/>
                                  <w:marRight w:val="0"/>
                                  <w:marTop w:val="0"/>
                                  <w:marBottom w:val="0"/>
                                  <w:divBdr>
                                    <w:top w:val="none" w:sz="0" w:space="0" w:color="auto"/>
                                    <w:left w:val="none" w:sz="0" w:space="0" w:color="auto"/>
                                    <w:bottom w:val="none" w:sz="0" w:space="0" w:color="auto"/>
                                    <w:right w:val="none" w:sz="0" w:space="0" w:color="auto"/>
                                  </w:divBdr>
                                </w:div>
                                <w:div w:id="821853953">
                                  <w:marLeft w:val="0"/>
                                  <w:marRight w:val="0"/>
                                  <w:marTop w:val="0"/>
                                  <w:marBottom w:val="0"/>
                                  <w:divBdr>
                                    <w:top w:val="none" w:sz="0" w:space="0" w:color="auto"/>
                                    <w:left w:val="none" w:sz="0" w:space="0" w:color="auto"/>
                                    <w:bottom w:val="none" w:sz="0" w:space="0" w:color="auto"/>
                                    <w:right w:val="none" w:sz="0" w:space="0" w:color="auto"/>
                                  </w:divBdr>
                                </w:div>
                                <w:div w:id="2057461069">
                                  <w:marLeft w:val="0"/>
                                  <w:marRight w:val="0"/>
                                  <w:marTop w:val="0"/>
                                  <w:marBottom w:val="0"/>
                                  <w:divBdr>
                                    <w:top w:val="none" w:sz="0" w:space="0" w:color="auto"/>
                                    <w:left w:val="none" w:sz="0" w:space="0" w:color="auto"/>
                                    <w:bottom w:val="none" w:sz="0" w:space="0" w:color="auto"/>
                                    <w:right w:val="none" w:sz="0" w:space="0" w:color="auto"/>
                                  </w:divBdr>
                                </w:div>
                                <w:div w:id="1790469660">
                                  <w:marLeft w:val="0"/>
                                  <w:marRight w:val="0"/>
                                  <w:marTop w:val="0"/>
                                  <w:marBottom w:val="0"/>
                                  <w:divBdr>
                                    <w:top w:val="none" w:sz="0" w:space="0" w:color="auto"/>
                                    <w:left w:val="none" w:sz="0" w:space="0" w:color="auto"/>
                                    <w:bottom w:val="none" w:sz="0" w:space="0" w:color="auto"/>
                                    <w:right w:val="none" w:sz="0" w:space="0" w:color="auto"/>
                                  </w:divBdr>
                                </w:div>
                                <w:div w:id="1926646287">
                                  <w:marLeft w:val="0"/>
                                  <w:marRight w:val="0"/>
                                  <w:marTop w:val="0"/>
                                  <w:marBottom w:val="0"/>
                                  <w:divBdr>
                                    <w:top w:val="none" w:sz="0" w:space="0" w:color="auto"/>
                                    <w:left w:val="none" w:sz="0" w:space="0" w:color="auto"/>
                                    <w:bottom w:val="none" w:sz="0" w:space="0" w:color="auto"/>
                                    <w:right w:val="none" w:sz="0" w:space="0" w:color="auto"/>
                                  </w:divBdr>
                                </w:div>
                                <w:div w:id="799226887">
                                  <w:marLeft w:val="0"/>
                                  <w:marRight w:val="0"/>
                                  <w:marTop w:val="0"/>
                                  <w:marBottom w:val="0"/>
                                  <w:divBdr>
                                    <w:top w:val="none" w:sz="0" w:space="0" w:color="auto"/>
                                    <w:left w:val="none" w:sz="0" w:space="0" w:color="auto"/>
                                    <w:bottom w:val="none" w:sz="0" w:space="0" w:color="auto"/>
                                    <w:right w:val="none" w:sz="0" w:space="0" w:color="auto"/>
                                  </w:divBdr>
                                </w:div>
                                <w:div w:id="1676348757">
                                  <w:marLeft w:val="0"/>
                                  <w:marRight w:val="0"/>
                                  <w:marTop w:val="0"/>
                                  <w:marBottom w:val="0"/>
                                  <w:divBdr>
                                    <w:top w:val="none" w:sz="0" w:space="0" w:color="auto"/>
                                    <w:left w:val="none" w:sz="0" w:space="0" w:color="auto"/>
                                    <w:bottom w:val="none" w:sz="0" w:space="0" w:color="auto"/>
                                    <w:right w:val="none" w:sz="0" w:space="0" w:color="auto"/>
                                  </w:divBdr>
                                </w:div>
                                <w:div w:id="2094737182">
                                  <w:marLeft w:val="0"/>
                                  <w:marRight w:val="0"/>
                                  <w:marTop w:val="0"/>
                                  <w:marBottom w:val="0"/>
                                  <w:divBdr>
                                    <w:top w:val="none" w:sz="0" w:space="0" w:color="auto"/>
                                    <w:left w:val="none" w:sz="0" w:space="0" w:color="auto"/>
                                    <w:bottom w:val="none" w:sz="0" w:space="0" w:color="auto"/>
                                    <w:right w:val="none" w:sz="0" w:space="0" w:color="auto"/>
                                  </w:divBdr>
                                </w:div>
                                <w:div w:id="938148384">
                                  <w:marLeft w:val="0"/>
                                  <w:marRight w:val="0"/>
                                  <w:marTop w:val="0"/>
                                  <w:marBottom w:val="0"/>
                                  <w:divBdr>
                                    <w:top w:val="none" w:sz="0" w:space="0" w:color="auto"/>
                                    <w:left w:val="none" w:sz="0" w:space="0" w:color="auto"/>
                                    <w:bottom w:val="none" w:sz="0" w:space="0" w:color="auto"/>
                                    <w:right w:val="none" w:sz="0" w:space="0" w:color="auto"/>
                                  </w:divBdr>
                                </w:div>
                                <w:div w:id="8992797">
                                  <w:marLeft w:val="0"/>
                                  <w:marRight w:val="0"/>
                                  <w:marTop w:val="0"/>
                                  <w:marBottom w:val="0"/>
                                  <w:divBdr>
                                    <w:top w:val="none" w:sz="0" w:space="0" w:color="auto"/>
                                    <w:left w:val="none" w:sz="0" w:space="0" w:color="auto"/>
                                    <w:bottom w:val="none" w:sz="0" w:space="0" w:color="auto"/>
                                    <w:right w:val="none" w:sz="0" w:space="0" w:color="auto"/>
                                  </w:divBdr>
                                </w:div>
                                <w:div w:id="1200121966">
                                  <w:marLeft w:val="0"/>
                                  <w:marRight w:val="0"/>
                                  <w:marTop w:val="0"/>
                                  <w:marBottom w:val="0"/>
                                  <w:divBdr>
                                    <w:top w:val="none" w:sz="0" w:space="0" w:color="auto"/>
                                    <w:left w:val="none" w:sz="0" w:space="0" w:color="auto"/>
                                    <w:bottom w:val="none" w:sz="0" w:space="0" w:color="auto"/>
                                    <w:right w:val="none" w:sz="0" w:space="0" w:color="auto"/>
                                  </w:divBdr>
                                </w:div>
                                <w:div w:id="1988436727">
                                  <w:marLeft w:val="0"/>
                                  <w:marRight w:val="0"/>
                                  <w:marTop w:val="0"/>
                                  <w:marBottom w:val="0"/>
                                  <w:divBdr>
                                    <w:top w:val="none" w:sz="0" w:space="0" w:color="auto"/>
                                    <w:left w:val="none" w:sz="0" w:space="0" w:color="auto"/>
                                    <w:bottom w:val="none" w:sz="0" w:space="0" w:color="auto"/>
                                    <w:right w:val="none" w:sz="0" w:space="0" w:color="auto"/>
                                  </w:divBdr>
                                </w:div>
                                <w:div w:id="2117483301">
                                  <w:marLeft w:val="0"/>
                                  <w:marRight w:val="0"/>
                                  <w:marTop w:val="0"/>
                                  <w:marBottom w:val="0"/>
                                  <w:divBdr>
                                    <w:top w:val="none" w:sz="0" w:space="0" w:color="auto"/>
                                    <w:left w:val="none" w:sz="0" w:space="0" w:color="auto"/>
                                    <w:bottom w:val="none" w:sz="0" w:space="0" w:color="auto"/>
                                    <w:right w:val="none" w:sz="0" w:space="0" w:color="auto"/>
                                  </w:divBdr>
                                </w:div>
                                <w:div w:id="31460991">
                                  <w:marLeft w:val="0"/>
                                  <w:marRight w:val="0"/>
                                  <w:marTop w:val="0"/>
                                  <w:marBottom w:val="0"/>
                                  <w:divBdr>
                                    <w:top w:val="none" w:sz="0" w:space="0" w:color="auto"/>
                                    <w:left w:val="none" w:sz="0" w:space="0" w:color="auto"/>
                                    <w:bottom w:val="none" w:sz="0" w:space="0" w:color="auto"/>
                                    <w:right w:val="none" w:sz="0" w:space="0" w:color="auto"/>
                                  </w:divBdr>
                                </w:div>
                                <w:div w:id="1012990864">
                                  <w:marLeft w:val="0"/>
                                  <w:marRight w:val="0"/>
                                  <w:marTop w:val="0"/>
                                  <w:marBottom w:val="0"/>
                                  <w:divBdr>
                                    <w:top w:val="none" w:sz="0" w:space="0" w:color="auto"/>
                                    <w:left w:val="none" w:sz="0" w:space="0" w:color="auto"/>
                                    <w:bottom w:val="none" w:sz="0" w:space="0" w:color="auto"/>
                                    <w:right w:val="none" w:sz="0" w:space="0" w:color="auto"/>
                                  </w:divBdr>
                                </w:div>
                                <w:div w:id="664014380">
                                  <w:marLeft w:val="0"/>
                                  <w:marRight w:val="0"/>
                                  <w:marTop w:val="0"/>
                                  <w:marBottom w:val="0"/>
                                  <w:divBdr>
                                    <w:top w:val="none" w:sz="0" w:space="0" w:color="auto"/>
                                    <w:left w:val="none" w:sz="0" w:space="0" w:color="auto"/>
                                    <w:bottom w:val="none" w:sz="0" w:space="0" w:color="auto"/>
                                    <w:right w:val="none" w:sz="0" w:space="0" w:color="auto"/>
                                  </w:divBdr>
                                </w:div>
                                <w:div w:id="820657888">
                                  <w:marLeft w:val="0"/>
                                  <w:marRight w:val="0"/>
                                  <w:marTop w:val="0"/>
                                  <w:marBottom w:val="0"/>
                                  <w:divBdr>
                                    <w:top w:val="none" w:sz="0" w:space="0" w:color="auto"/>
                                    <w:left w:val="none" w:sz="0" w:space="0" w:color="auto"/>
                                    <w:bottom w:val="none" w:sz="0" w:space="0" w:color="auto"/>
                                    <w:right w:val="none" w:sz="0" w:space="0" w:color="auto"/>
                                  </w:divBdr>
                                </w:div>
                                <w:div w:id="969896300">
                                  <w:marLeft w:val="0"/>
                                  <w:marRight w:val="0"/>
                                  <w:marTop w:val="0"/>
                                  <w:marBottom w:val="0"/>
                                  <w:divBdr>
                                    <w:top w:val="none" w:sz="0" w:space="0" w:color="auto"/>
                                    <w:left w:val="none" w:sz="0" w:space="0" w:color="auto"/>
                                    <w:bottom w:val="none" w:sz="0" w:space="0" w:color="auto"/>
                                    <w:right w:val="none" w:sz="0" w:space="0" w:color="auto"/>
                                  </w:divBdr>
                                </w:div>
                                <w:div w:id="1521746709">
                                  <w:marLeft w:val="0"/>
                                  <w:marRight w:val="0"/>
                                  <w:marTop w:val="0"/>
                                  <w:marBottom w:val="0"/>
                                  <w:divBdr>
                                    <w:top w:val="none" w:sz="0" w:space="0" w:color="auto"/>
                                    <w:left w:val="none" w:sz="0" w:space="0" w:color="auto"/>
                                    <w:bottom w:val="none" w:sz="0" w:space="0" w:color="auto"/>
                                    <w:right w:val="none" w:sz="0" w:space="0" w:color="auto"/>
                                  </w:divBdr>
                                </w:div>
                                <w:div w:id="997154192">
                                  <w:marLeft w:val="0"/>
                                  <w:marRight w:val="0"/>
                                  <w:marTop w:val="0"/>
                                  <w:marBottom w:val="0"/>
                                  <w:divBdr>
                                    <w:top w:val="none" w:sz="0" w:space="0" w:color="auto"/>
                                    <w:left w:val="none" w:sz="0" w:space="0" w:color="auto"/>
                                    <w:bottom w:val="none" w:sz="0" w:space="0" w:color="auto"/>
                                    <w:right w:val="none" w:sz="0" w:space="0" w:color="auto"/>
                                  </w:divBdr>
                                </w:div>
                                <w:div w:id="159544848">
                                  <w:marLeft w:val="0"/>
                                  <w:marRight w:val="0"/>
                                  <w:marTop w:val="0"/>
                                  <w:marBottom w:val="0"/>
                                  <w:divBdr>
                                    <w:top w:val="none" w:sz="0" w:space="0" w:color="auto"/>
                                    <w:left w:val="none" w:sz="0" w:space="0" w:color="auto"/>
                                    <w:bottom w:val="none" w:sz="0" w:space="0" w:color="auto"/>
                                    <w:right w:val="none" w:sz="0" w:space="0" w:color="auto"/>
                                  </w:divBdr>
                                </w:div>
                                <w:div w:id="2083332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818018">
      <w:bodyDiv w:val="1"/>
      <w:marLeft w:val="0"/>
      <w:marRight w:val="0"/>
      <w:marTop w:val="0"/>
      <w:marBottom w:val="0"/>
      <w:divBdr>
        <w:top w:val="none" w:sz="0" w:space="0" w:color="auto"/>
        <w:left w:val="none" w:sz="0" w:space="0" w:color="auto"/>
        <w:bottom w:val="none" w:sz="0" w:space="0" w:color="auto"/>
        <w:right w:val="none" w:sz="0" w:space="0" w:color="auto"/>
      </w:divBdr>
    </w:div>
    <w:div w:id="470758144">
      <w:bodyDiv w:val="1"/>
      <w:marLeft w:val="0"/>
      <w:marRight w:val="0"/>
      <w:marTop w:val="0"/>
      <w:marBottom w:val="0"/>
      <w:divBdr>
        <w:top w:val="none" w:sz="0" w:space="0" w:color="auto"/>
        <w:left w:val="none" w:sz="0" w:space="0" w:color="auto"/>
        <w:bottom w:val="none" w:sz="0" w:space="0" w:color="auto"/>
        <w:right w:val="none" w:sz="0" w:space="0" w:color="auto"/>
      </w:divBdr>
    </w:div>
    <w:div w:id="495727625">
      <w:bodyDiv w:val="1"/>
      <w:marLeft w:val="0"/>
      <w:marRight w:val="0"/>
      <w:marTop w:val="0"/>
      <w:marBottom w:val="0"/>
      <w:divBdr>
        <w:top w:val="none" w:sz="0" w:space="0" w:color="auto"/>
        <w:left w:val="none" w:sz="0" w:space="0" w:color="auto"/>
        <w:bottom w:val="none" w:sz="0" w:space="0" w:color="auto"/>
        <w:right w:val="none" w:sz="0" w:space="0" w:color="auto"/>
      </w:divBdr>
    </w:div>
    <w:div w:id="517744354">
      <w:bodyDiv w:val="1"/>
      <w:marLeft w:val="0"/>
      <w:marRight w:val="0"/>
      <w:marTop w:val="0"/>
      <w:marBottom w:val="0"/>
      <w:divBdr>
        <w:top w:val="none" w:sz="0" w:space="0" w:color="auto"/>
        <w:left w:val="none" w:sz="0" w:space="0" w:color="auto"/>
        <w:bottom w:val="none" w:sz="0" w:space="0" w:color="auto"/>
        <w:right w:val="none" w:sz="0" w:space="0" w:color="auto"/>
      </w:divBdr>
    </w:div>
    <w:div w:id="519468746">
      <w:bodyDiv w:val="1"/>
      <w:marLeft w:val="0"/>
      <w:marRight w:val="0"/>
      <w:marTop w:val="0"/>
      <w:marBottom w:val="0"/>
      <w:divBdr>
        <w:top w:val="none" w:sz="0" w:space="0" w:color="auto"/>
        <w:left w:val="none" w:sz="0" w:space="0" w:color="auto"/>
        <w:bottom w:val="none" w:sz="0" w:space="0" w:color="auto"/>
        <w:right w:val="none" w:sz="0" w:space="0" w:color="auto"/>
      </w:divBdr>
    </w:div>
    <w:div w:id="528106746">
      <w:bodyDiv w:val="1"/>
      <w:marLeft w:val="0"/>
      <w:marRight w:val="0"/>
      <w:marTop w:val="0"/>
      <w:marBottom w:val="0"/>
      <w:divBdr>
        <w:top w:val="none" w:sz="0" w:space="0" w:color="auto"/>
        <w:left w:val="none" w:sz="0" w:space="0" w:color="auto"/>
        <w:bottom w:val="none" w:sz="0" w:space="0" w:color="auto"/>
        <w:right w:val="none" w:sz="0" w:space="0" w:color="auto"/>
      </w:divBdr>
    </w:div>
    <w:div w:id="540363022">
      <w:bodyDiv w:val="1"/>
      <w:marLeft w:val="0"/>
      <w:marRight w:val="0"/>
      <w:marTop w:val="0"/>
      <w:marBottom w:val="0"/>
      <w:divBdr>
        <w:top w:val="none" w:sz="0" w:space="0" w:color="auto"/>
        <w:left w:val="none" w:sz="0" w:space="0" w:color="auto"/>
        <w:bottom w:val="none" w:sz="0" w:space="0" w:color="auto"/>
        <w:right w:val="none" w:sz="0" w:space="0" w:color="auto"/>
      </w:divBdr>
    </w:div>
    <w:div w:id="552235807">
      <w:bodyDiv w:val="1"/>
      <w:marLeft w:val="0"/>
      <w:marRight w:val="0"/>
      <w:marTop w:val="0"/>
      <w:marBottom w:val="0"/>
      <w:divBdr>
        <w:top w:val="none" w:sz="0" w:space="0" w:color="auto"/>
        <w:left w:val="none" w:sz="0" w:space="0" w:color="auto"/>
        <w:bottom w:val="none" w:sz="0" w:space="0" w:color="auto"/>
        <w:right w:val="none" w:sz="0" w:space="0" w:color="auto"/>
      </w:divBdr>
    </w:div>
    <w:div w:id="631906705">
      <w:bodyDiv w:val="1"/>
      <w:marLeft w:val="0"/>
      <w:marRight w:val="0"/>
      <w:marTop w:val="0"/>
      <w:marBottom w:val="0"/>
      <w:divBdr>
        <w:top w:val="none" w:sz="0" w:space="0" w:color="auto"/>
        <w:left w:val="none" w:sz="0" w:space="0" w:color="auto"/>
        <w:bottom w:val="none" w:sz="0" w:space="0" w:color="auto"/>
        <w:right w:val="none" w:sz="0" w:space="0" w:color="auto"/>
      </w:divBdr>
    </w:div>
    <w:div w:id="674844251">
      <w:bodyDiv w:val="1"/>
      <w:marLeft w:val="0"/>
      <w:marRight w:val="0"/>
      <w:marTop w:val="0"/>
      <w:marBottom w:val="0"/>
      <w:divBdr>
        <w:top w:val="none" w:sz="0" w:space="0" w:color="auto"/>
        <w:left w:val="none" w:sz="0" w:space="0" w:color="auto"/>
        <w:bottom w:val="none" w:sz="0" w:space="0" w:color="auto"/>
        <w:right w:val="none" w:sz="0" w:space="0" w:color="auto"/>
      </w:divBdr>
    </w:div>
    <w:div w:id="681779788">
      <w:bodyDiv w:val="1"/>
      <w:marLeft w:val="0"/>
      <w:marRight w:val="0"/>
      <w:marTop w:val="0"/>
      <w:marBottom w:val="0"/>
      <w:divBdr>
        <w:top w:val="none" w:sz="0" w:space="0" w:color="auto"/>
        <w:left w:val="none" w:sz="0" w:space="0" w:color="auto"/>
        <w:bottom w:val="none" w:sz="0" w:space="0" w:color="auto"/>
        <w:right w:val="none" w:sz="0" w:space="0" w:color="auto"/>
      </w:divBdr>
    </w:div>
    <w:div w:id="725107522">
      <w:bodyDiv w:val="1"/>
      <w:marLeft w:val="0"/>
      <w:marRight w:val="0"/>
      <w:marTop w:val="0"/>
      <w:marBottom w:val="0"/>
      <w:divBdr>
        <w:top w:val="none" w:sz="0" w:space="0" w:color="auto"/>
        <w:left w:val="none" w:sz="0" w:space="0" w:color="auto"/>
        <w:bottom w:val="none" w:sz="0" w:space="0" w:color="auto"/>
        <w:right w:val="none" w:sz="0" w:space="0" w:color="auto"/>
      </w:divBdr>
    </w:div>
    <w:div w:id="750010379">
      <w:bodyDiv w:val="1"/>
      <w:marLeft w:val="0"/>
      <w:marRight w:val="0"/>
      <w:marTop w:val="0"/>
      <w:marBottom w:val="0"/>
      <w:divBdr>
        <w:top w:val="none" w:sz="0" w:space="0" w:color="auto"/>
        <w:left w:val="none" w:sz="0" w:space="0" w:color="auto"/>
        <w:bottom w:val="none" w:sz="0" w:space="0" w:color="auto"/>
        <w:right w:val="none" w:sz="0" w:space="0" w:color="auto"/>
      </w:divBdr>
    </w:div>
    <w:div w:id="782654195">
      <w:bodyDiv w:val="1"/>
      <w:marLeft w:val="0"/>
      <w:marRight w:val="0"/>
      <w:marTop w:val="0"/>
      <w:marBottom w:val="0"/>
      <w:divBdr>
        <w:top w:val="none" w:sz="0" w:space="0" w:color="auto"/>
        <w:left w:val="none" w:sz="0" w:space="0" w:color="auto"/>
        <w:bottom w:val="none" w:sz="0" w:space="0" w:color="auto"/>
        <w:right w:val="none" w:sz="0" w:space="0" w:color="auto"/>
      </w:divBdr>
    </w:div>
    <w:div w:id="807940404">
      <w:bodyDiv w:val="1"/>
      <w:marLeft w:val="0"/>
      <w:marRight w:val="0"/>
      <w:marTop w:val="0"/>
      <w:marBottom w:val="0"/>
      <w:divBdr>
        <w:top w:val="none" w:sz="0" w:space="0" w:color="auto"/>
        <w:left w:val="none" w:sz="0" w:space="0" w:color="auto"/>
        <w:bottom w:val="none" w:sz="0" w:space="0" w:color="auto"/>
        <w:right w:val="none" w:sz="0" w:space="0" w:color="auto"/>
      </w:divBdr>
    </w:div>
    <w:div w:id="829171469">
      <w:bodyDiv w:val="1"/>
      <w:marLeft w:val="0"/>
      <w:marRight w:val="0"/>
      <w:marTop w:val="0"/>
      <w:marBottom w:val="0"/>
      <w:divBdr>
        <w:top w:val="none" w:sz="0" w:space="0" w:color="auto"/>
        <w:left w:val="none" w:sz="0" w:space="0" w:color="auto"/>
        <w:bottom w:val="none" w:sz="0" w:space="0" w:color="auto"/>
        <w:right w:val="none" w:sz="0" w:space="0" w:color="auto"/>
      </w:divBdr>
    </w:div>
    <w:div w:id="853763459">
      <w:bodyDiv w:val="1"/>
      <w:marLeft w:val="0"/>
      <w:marRight w:val="0"/>
      <w:marTop w:val="0"/>
      <w:marBottom w:val="0"/>
      <w:divBdr>
        <w:top w:val="none" w:sz="0" w:space="0" w:color="auto"/>
        <w:left w:val="none" w:sz="0" w:space="0" w:color="auto"/>
        <w:bottom w:val="none" w:sz="0" w:space="0" w:color="auto"/>
        <w:right w:val="none" w:sz="0" w:space="0" w:color="auto"/>
      </w:divBdr>
    </w:div>
    <w:div w:id="917638666">
      <w:bodyDiv w:val="1"/>
      <w:marLeft w:val="0"/>
      <w:marRight w:val="0"/>
      <w:marTop w:val="0"/>
      <w:marBottom w:val="0"/>
      <w:divBdr>
        <w:top w:val="none" w:sz="0" w:space="0" w:color="auto"/>
        <w:left w:val="none" w:sz="0" w:space="0" w:color="auto"/>
        <w:bottom w:val="none" w:sz="0" w:space="0" w:color="auto"/>
        <w:right w:val="none" w:sz="0" w:space="0" w:color="auto"/>
      </w:divBdr>
    </w:div>
    <w:div w:id="929774921">
      <w:bodyDiv w:val="1"/>
      <w:marLeft w:val="0"/>
      <w:marRight w:val="0"/>
      <w:marTop w:val="0"/>
      <w:marBottom w:val="0"/>
      <w:divBdr>
        <w:top w:val="none" w:sz="0" w:space="0" w:color="auto"/>
        <w:left w:val="none" w:sz="0" w:space="0" w:color="auto"/>
        <w:bottom w:val="none" w:sz="0" w:space="0" w:color="auto"/>
        <w:right w:val="none" w:sz="0" w:space="0" w:color="auto"/>
      </w:divBdr>
    </w:div>
    <w:div w:id="933637186">
      <w:bodyDiv w:val="1"/>
      <w:marLeft w:val="0"/>
      <w:marRight w:val="0"/>
      <w:marTop w:val="0"/>
      <w:marBottom w:val="0"/>
      <w:divBdr>
        <w:top w:val="none" w:sz="0" w:space="0" w:color="auto"/>
        <w:left w:val="none" w:sz="0" w:space="0" w:color="auto"/>
        <w:bottom w:val="none" w:sz="0" w:space="0" w:color="auto"/>
        <w:right w:val="none" w:sz="0" w:space="0" w:color="auto"/>
      </w:divBdr>
    </w:div>
    <w:div w:id="947156310">
      <w:bodyDiv w:val="1"/>
      <w:marLeft w:val="0"/>
      <w:marRight w:val="0"/>
      <w:marTop w:val="0"/>
      <w:marBottom w:val="0"/>
      <w:divBdr>
        <w:top w:val="none" w:sz="0" w:space="0" w:color="auto"/>
        <w:left w:val="none" w:sz="0" w:space="0" w:color="auto"/>
        <w:bottom w:val="none" w:sz="0" w:space="0" w:color="auto"/>
        <w:right w:val="none" w:sz="0" w:space="0" w:color="auto"/>
      </w:divBdr>
    </w:div>
    <w:div w:id="957181267">
      <w:bodyDiv w:val="1"/>
      <w:marLeft w:val="0"/>
      <w:marRight w:val="0"/>
      <w:marTop w:val="0"/>
      <w:marBottom w:val="0"/>
      <w:divBdr>
        <w:top w:val="none" w:sz="0" w:space="0" w:color="auto"/>
        <w:left w:val="none" w:sz="0" w:space="0" w:color="auto"/>
        <w:bottom w:val="none" w:sz="0" w:space="0" w:color="auto"/>
        <w:right w:val="none" w:sz="0" w:space="0" w:color="auto"/>
      </w:divBdr>
    </w:div>
    <w:div w:id="995500784">
      <w:bodyDiv w:val="1"/>
      <w:marLeft w:val="0"/>
      <w:marRight w:val="0"/>
      <w:marTop w:val="0"/>
      <w:marBottom w:val="0"/>
      <w:divBdr>
        <w:top w:val="none" w:sz="0" w:space="0" w:color="auto"/>
        <w:left w:val="none" w:sz="0" w:space="0" w:color="auto"/>
        <w:bottom w:val="none" w:sz="0" w:space="0" w:color="auto"/>
        <w:right w:val="none" w:sz="0" w:space="0" w:color="auto"/>
      </w:divBdr>
    </w:div>
    <w:div w:id="1073283664">
      <w:bodyDiv w:val="1"/>
      <w:marLeft w:val="0"/>
      <w:marRight w:val="0"/>
      <w:marTop w:val="0"/>
      <w:marBottom w:val="0"/>
      <w:divBdr>
        <w:top w:val="none" w:sz="0" w:space="0" w:color="auto"/>
        <w:left w:val="none" w:sz="0" w:space="0" w:color="auto"/>
        <w:bottom w:val="none" w:sz="0" w:space="0" w:color="auto"/>
        <w:right w:val="none" w:sz="0" w:space="0" w:color="auto"/>
      </w:divBdr>
    </w:div>
    <w:div w:id="1092361336">
      <w:bodyDiv w:val="1"/>
      <w:marLeft w:val="0"/>
      <w:marRight w:val="0"/>
      <w:marTop w:val="0"/>
      <w:marBottom w:val="0"/>
      <w:divBdr>
        <w:top w:val="none" w:sz="0" w:space="0" w:color="auto"/>
        <w:left w:val="none" w:sz="0" w:space="0" w:color="auto"/>
        <w:bottom w:val="none" w:sz="0" w:space="0" w:color="auto"/>
        <w:right w:val="none" w:sz="0" w:space="0" w:color="auto"/>
      </w:divBdr>
    </w:div>
    <w:div w:id="1152679663">
      <w:bodyDiv w:val="1"/>
      <w:marLeft w:val="0"/>
      <w:marRight w:val="0"/>
      <w:marTop w:val="0"/>
      <w:marBottom w:val="0"/>
      <w:divBdr>
        <w:top w:val="none" w:sz="0" w:space="0" w:color="auto"/>
        <w:left w:val="none" w:sz="0" w:space="0" w:color="auto"/>
        <w:bottom w:val="none" w:sz="0" w:space="0" w:color="auto"/>
        <w:right w:val="none" w:sz="0" w:space="0" w:color="auto"/>
      </w:divBdr>
    </w:div>
    <w:div w:id="1161779158">
      <w:bodyDiv w:val="1"/>
      <w:marLeft w:val="0"/>
      <w:marRight w:val="0"/>
      <w:marTop w:val="0"/>
      <w:marBottom w:val="0"/>
      <w:divBdr>
        <w:top w:val="none" w:sz="0" w:space="0" w:color="auto"/>
        <w:left w:val="none" w:sz="0" w:space="0" w:color="auto"/>
        <w:bottom w:val="none" w:sz="0" w:space="0" w:color="auto"/>
        <w:right w:val="none" w:sz="0" w:space="0" w:color="auto"/>
      </w:divBdr>
    </w:div>
    <w:div w:id="1170676159">
      <w:bodyDiv w:val="1"/>
      <w:marLeft w:val="0"/>
      <w:marRight w:val="0"/>
      <w:marTop w:val="0"/>
      <w:marBottom w:val="0"/>
      <w:divBdr>
        <w:top w:val="none" w:sz="0" w:space="0" w:color="auto"/>
        <w:left w:val="none" w:sz="0" w:space="0" w:color="auto"/>
        <w:bottom w:val="none" w:sz="0" w:space="0" w:color="auto"/>
        <w:right w:val="none" w:sz="0" w:space="0" w:color="auto"/>
      </w:divBdr>
    </w:div>
    <w:div w:id="1187334254">
      <w:bodyDiv w:val="1"/>
      <w:marLeft w:val="0"/>
      <w:marRight w:val="0"/>
      <w:marTop w:val="0"/>
      <w:marBottom w:val="0"/>
      <w:divBdr>
        <w:top w:val="none" w:sz="0" w:space="0" w:color="auto"/>
        <w:left w:val="none" w:sz="0" w:space="0" w:color="auto"/>
        <w:bottom w:val="none" w:sz="0" w:space="0" w:color="auto"/>
        <w:right w:val="none" w:sz="0" w:space="0" w:color="auto"/>
      </w:divBdr>
    </w:div>
    <w:div w:id="1192690404">
      <w:bodyDiv w:val="1"/>
      <w:marLeft w:val="0"/>
      <w:marRight w:val="0"/>
      <w:marTop w:val="0"/>
      <w:marBottom w:val="0"/>
      <w:divBdr>
        <w:top w:val="none" w:sz="0" w:space="0" w:color="auto"/>
        <w:left w:val="none" w:sz="0" w:space="0" w:color="auto"/>
        <w:bottom w:val="none" w:sz="0" w:space="0" w:color="auto"/>
        <w:right w:val="none" w:sz="0" w:space="0" w:color="auto"/>
      </w:divBdr>
    </w:div>
    <w:div w:id="1259027048">
      <w:bodyDiv w:val="1"/>
      <w:marLeft w:val="0"/>
      <w:marRight w:val="0"/>
      <w:marTop w:val="0"/>
      <w:marBottom w:val="0"/>
      <w:divBdr>
        <w:top w:val="none" w:sz="0" w:space="0" w:color="auto"/>
        <w:left w:val="none" w:sz="0" w:space="0" w:color="auto"/>
        <w:bottom w:val="none" w:sz="0" w:space="0" w:color="auto"/>
        <w:right w:val="none" w:sz="0" w:space="0" w:color="auto"/>
      </w:divBdr>
    </w:div>
    <w:div w:id="1260867200">
      <w:bodyDiv w:val="1"/>
      <w:marLeft w:val="0"/>
      <w:marRight w:val="0"/>
      <w:marTop w:val="0"/>
      <w:marBottom w:val="0"/>
      <w:divBdr>
        <w:top w:val="none" w:sz="0" w:space="0" w:color="auto"/>
        <w:left w:val="none" w:sz="0" w:space="0" w:color="auto"/>
        <w:bottom w:val="none" w:sz="0" w:space="0" w:color="auto"/>
        <w:right w:val="none" w:sz="0" w:space="0" w:color="auto"/>
      </w:divBdr>
    </w:div>
    <w:div w:id="1307081158">
      <w:bodyDiv w:val="1"/>
      <w:marLeft w:val="0"/>
      <w:marRight w:val="0"/>
      <w:marTop w:val="0"/>
      <w:marBottom w:val="0"/>
      <w:divBdr>
        <w:top w:val="none" w:sz="0" w:space="0" w:color="auto"/>
        <w:left w:val="none" w:sz="0" w:space="0" w:color="auto"/>
        <w:bottom w:val="none" w:sz="0" w:space="0" w:color="auto"/>
        <w:right w:val="none" w:sz="0" w:space="0" w:color="auto"/>
      </w:divBdr>
    </w:div>
    <w:div w:id="1317998959">
      <w:bodyDiv w:val="1"/>
      <w:marLeft w:val="0"/>
      <w:marRight w:val="0"/>
      <w:marTop w:val="0"/>
      <w:marBottom w:val="0"/>
      <w:divBdr>
        <w:top w:val="none" w:sz="0" w:space="0" w:color="auto"/>
        <w:left w:val="none" w:sz="0" w:space="0" w:color="auto"/>
        <w:bottom w:val="none" w:sz="0" w:space="0" w:color="auto"/>
        <w:right w:val="none" w:sz="0" w:space="0" w:color="auto"/>
      </w:divBdr>
    </w:div>
    <w:div w:id="1324121449">
      <w:bodyDiv w:val="1"/>
      <w:marLeft w:val="0"/>
      <w:marRight w:val="0"/>
      <w:marTop w:val="0"/>
      <w:marBottom w:val="0"/>
      <w:divBdr>
        <w:top w:val="none" w:sz="0" w:space="0" w:color="auto"/>
        <w:left w:val="none" w:sz="0" w:space="0" w:color="auto"/>
        <w:bottom w:val="none" w:sz="0" w:space="0" w:color="auto"/>
        <w:right w:val="none" w:sz="0" w:space="0" w:color="auto"/>
      </w:divBdr>
    </w:div>
    <w:div w:id="1331525341">
      <w:bodyDiv w:val="1"/>
      <w:marLeft w:val="33"/>
      <w:marRight w:val="33"/>
      <w:marTop w:val="0"/>
      <w:marBottom w:val="0"/>
      <w:divBdr>
        <w:top w:val="none" w:sz="0" w:space="0" w:color="auto"/>
        <w:left w:val="none" w:sz="0" w:space="0" w:color="auto"/>
        <w:bottom w:val="none" w:sz="0" w:space="0" w:color="auto"/>
        <w:right w:val="none" w:sz="0" w:space="0" w:color="auto"/>
      </w:divBdr>
      <w:divsChild>
        <w:div w:id="747194795">
          <w:marLeft w:val="0"/>
          <w:marRight w:val="0"/>
          <w:marTop w:val="0"/>
          <w:marBottom w:val="0"/>
          <w:divBdr>
            <w:top w:val="none" w:sz="0" w:space="0" w:color="auto"/>
            <w:left w:val="none" w:sz="0" w:space="0" w:color="auto"/>
            <w:bottom w:val="none" w:sz="0" w:space="0" w:color="auto"/>
            <w:right w:val="none" w:sz="0" w:space="0" w:color="auto"/>
          </w:divBdr>
          <w:divsChild>
            <w:div w:id="1217277800">
              <w:marLeft w:val="0"/>
              <w:marRight w:val="0"/>
              <w:marTop w:val="0"/>
              <w:marBottom w:val="0"/>
              <w:divBdr>
                <w:top w:val="none" w:sz="0" w:space="0" w:color="auto"/>
                <w:left w:val="none" w:sz="0" w:space="0" w:color="auto"/>
                <w:bottom w:val="none" w:sz="0" w:space="0" w:color="auto"/>
                <w:right w:val="none" w:sz="0" w:space="0" w:color="auto"/>
              </w:divBdr>
              <w:divsChild>
                <w:div w:id="155604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167262">
      <w:bodyDiv w:val="1"/>
      <w:marLeft w:val="0"/>
      <w:marRight w:val="0"/>
      <w:marTop w:val="0"/>
      <w:marBottom w:val="0"/>
      <w:divBdr>
        <w:top w:val="none" w:sz="0" w:space="0" w:color="auto"/>
        <w:left w:val="none" w:sz="0" w:space="0" w:color="auto"/>
        <w:bottom w:val="none" w:sz="0" w:space="0" w:color="auto"/>
        <w:right w:val="none" w:sz="0" w:space="0" w:color="auto"/>
      </w:divBdr>
    </w:div>
    <w:div w:id="1414083680">
      <w:bodyDiv w:val="1"/>
      <w:marLeft w:val="0"/>
      <w:marRight w:val="0"/>
      <w:marTop w:val="0"/>
      <w:marBottom w:val="0"/>
      <w:divBdr>
        <w:top w:val="none" w:sz="0" w:space="0" w:color="auto"/>
        <w:left w:val="none" w:sz="0" w:space="0" w:color="auto"/>
        <w:bottom w:val="none" w:sz="0" w:space="0" w:color="auto"/>
        <w:right w:val="none" w:sz="0" w:space="0" w:color="auto"/>
      </w:divBdr>
    </w:div>
    <w:div w:id="1432436992">
      <w:bodyDiv w:val="1"/>
      <w:marLeft w:val="0"/>
      <w:marRight w:val="0"/>
      <w:marTop w:val="0"/>
      <w:marBottom w:val="0"/>
      <w:divBdr>
        <w:top w:val="none" w:sz="0" w:space="0" w:color="auto"/>
        <w:left w:val="none" w:sz="0" w:space="0" w:color="auto"/>
        <w:bottom w:val="none" w:sz="0" w:space="0" w:color="auto"/>
        <w:right w:val="none" w:sz="0" w:space="0" w:color="auto"/>
      </w:divBdr>
    </w:div>
    <w:div w:id="1439175514">
      <w:bodyDiv w:val="1"/>
      <w:marLeft w:val="0"/>
      <w:marRight w:val="0"/>
      <w:marTop w:val="0"/>
      <w:marBottom w:val="0"/>
      <w:divBdr>
        <w:top w:val="none" w:sz="0" w:space="0" w:color="auto"/>
        <w:left w:val="none" w:sz="0" w:space="0" w:color="auto"/>
        <w:bottom w:val="none" w:sz="0" w:space="0" w:color="auto"/>
        <w:right w:val="none" w:sz="0" w:space="0" w:color="auto"/>
      </w:divBdr>
    </w:div>
    <w:div w:id="1461151853">
      <w:bodyDiv w:val="1"/>
      <w:marLeft w:val="0"/>
      <w:marRight w:val="0"/>
      <w:marTop w:val="0"/>
      <w:marBottom w:val="0"/>
      <w:divBdr>
        <w:top w:val="none" w:sz="0" w:space="0" w:color="auto"/>
        <w:left w:val="none" w:sz="0" w:space="0" w:color="auto"/>
        <w:bottom w:val="none" w:sz="0" w:space="0" w:color="auto"/>
        <w:right w:val="none" w:sz="0" w:space="0" w:color="auto"/>
      </w:divBdr>
    </w:div>
    <w:div w:id="1463038840">
      <w:bodyDiv w:val="1"/>
      <w:marLeft w:val="0"/>
      <w:marRight w:val="0"/>
      <w:marTop w:val="0"/>
      <w:marBottom w:val="0"/>
      <w:divBdr>
        <w:top w:val="none" w:sz="0" w:space="0" w:color="auto"/>
        <w:left w:val="none" w:sz="0" w:space="0" w:color="auto"/>
        <w:bottom w:val="none" w:sz="0" w:space="0" w:color="auto"/>
        <w:right w:val="none" w:sz="0" w:space="0" w:color="auto"/>
      </w:divBdr>
    </w:div>
    <w:div w:id="1483427016">
      <w:bodyDiv w:val="1"/>
      <w:marLeft w:val="0"/>
      <w:marRight w:val="0"/>
      <w:marTop w:val="0"/>
      <w:marBottom w:val="0"/>
      <w:divBdr>
        <w:top w:val="none" w:sz="0" w:space="0" w:color="auto"/>
        <w:left w:val="none" w:sz="0" w:space="0" w:color="auto"/>
        <w:bottom w:val="none" w:sz="0" w:space="0" w:color="auto"/>
        <w:right w:val="none" w:sz="0" w:space="0" w:color="auto"/>
      </w:divBdr>
    </w:div>
    <w:div w:id="1510682521">
      <w:bodyDiv w:val="1"/>
      <w:marLeft w:val="0"/>
      <w:marRight w:val="0"/>
      <w:marTop w:val="0"/>
      <w:marBottom w:val="0"/>
      <w:divBdr>
        <w:top w:val="none" w:sz="0" w:space="0" w:color="auto"/>
        <w:left w:val="none" w:sz="0" w:space="0" w:color="auto"/>
        <w:bottom w:val="none" w:sz="0" w:space="0" w:color="auto"/>
        <w:right w:val="none" w:sz="0" w:space="0" w:color="auto"/>
      </w:divBdr>
    </w:div>
    <w:div w:id="1511725096">
      <w:bodyDiv w:val="1"/>
      <w:marLeft w:val="0"/>
      <w:marRight w:val="0"/>
      <w:marTop w:val="0"/>
      <w:marBottom w:val="0"/>
      <w:divBdr>
        <w:top w:val="none" w:sz="0" w:space="0" w:color="auto"/>
        <w:left w:val="none" w:sz="0" w:space="0" w:color="auto"/>
        <w:bottom w:val="none" w:sz="0" w:space="0" w:color="auto"/>
        <w:right w:val="none" w:sz="0" w:space="0" w:color="auto"/>
      </w:divBdr>
    </w:div>
    <w:div w:id="1521436587">
      <w:bodyDiv w:val="1"/>
      <w:marLeft w:val="0"/>
      <w:marRight w:val="0"/>
      <w:marTop w:val="0"/>
      <w:marBottom w:val="0"/>
      <w:divBdr>
        <w:top w:val="none" w:sz="0" w:space="0" w:color="auto"/>
        <w:left w:val="none" w:sz="0" w:space="0" w:color="auto"/>
        <w:bottom w:val="none" w:sz="0" w:space="0" w:color="auto"/>
        <w:right w:val="none" w:sz="0" w:space="0" w:color="auto"/>
      </w:divBdr>
    </w:div>
    <w:div w:id="1528064724">
      <w:bodyDiv w:val="1"/>
      <w:marLeft w:val="0"/>
      <w:marRight w:val="0"/>
      <w:marTop w:val="0"/>
      <w:marBottom w:val="0"/>
      <w:divBdr>
        <w:top w:val="none" w:sz="0" w:space="0" w:color="auto"/>
        <w:left w:val="none" w:sz="0" w:space="0" w:color="auto"/>
        <w:bottom w:val="none" w:sz="0" w:space="0" w:color="auto"/>
        <w:right w:val="none" w:sz="0" w:space="0" w:color="auto"/>
      </w:divBdr>
      <w:divsChild>
        <w:div w:id="2059351329">
          <w:marLeft w:val="0"/>
          <w:marRight w:val="0"/>
          <w:marTop w:val="0"/>
          <w:marBottom w:val="0"/>
          <w:divBdr>
            <w:top w:val="none" w:sz="0" w:space="0" w:color="auto"/>
            <w:left w:val="none" w:sz="0" w:space="0" w:color="auto"/>
            <w:bottom w:val="none" w:sz="0" w:space="0" w:color="auto"/>
            <w:right w:val="none" w:sz="0" w:space="0" w:color="auto"/>
          </w:divBdr>
        </w:div>
      </w:divsChild>
    </w:div>
    <w:div w:id="1577982000">
      <w:bodyDiv w:val="1"/>
      <w:marLeft w:val="0"/>
      <w:marRight w:val="0"/>
      <w:marTop w:val="0"/>
      <w:marBottom w:val="0"/>
      <w:divBdr>
        <w:top w:val="none" w:sz="0" w:space="0" w:color="auto"/>
        <w:left w:val="none" w:sz="0" w:space="0" w:color="auto"/>
        <w:bottom w:val="none" w:sz="0" w:space="0" w:color="auto"/>
        <w:right w:val="none" w:sz="0" w:space="0" w:color="auto"/>
      </w:divBdr>
    </w:div>
    <w:div w:id="1604267500">
      <w:bodyDiv w:val="1"/>
      <w:marLeft w:val="0"/>
      <w:marRight w:val="0"/>
      <w:marTop w:val="0"/>
      <w:marBottom w:val="0"/>
      <w:divBdr>
        <w:top w:val="none" w:sz="0" w:space="0" w:color="auto"/>
        <w:left w:val="none" w:sz="0" w:space="0" w:color="auto"/>
        <w:bottom w:val="none" w:sz="0" w:space="0" w:color="auto"/>
        <w:right w:val="none" w:sz="0" w:space="0" w:color="auto"/>
      </w:divBdr>
    </w:div>
    <w:div w:id="1650553197">
      <w:bodyDiv w:val="1"/>
      <w:marLeft w:val="0"/>
      <w:marRight w:val="0"/>
      <w:marTop w:val="0"/>
      <w:marBottom w:val="0"/>
      <w:divBdr>
        <w:top w:val="none" w:sz="0" w:space="0" w:color="auto"/>
        <w:left w:val="none" w:sz="0" w:space="0" w:color="auto"/>
        <w:bottom w:val="none" w:sz="0" w:space="0" w:color="auto"/>
        <w:right w:val="none" w:sz="0" w:space="0" w:color="auto"/>
      </w:divBdr>
    </w:div>
    <w:div w:id="1651246690">
      <w:bodyDiv w:val="1"/>
      <w:marLeft w:val="0"/>
      <w:marRight w:val="0"/>
      <w:marTop w:val="0"/>
      <w:marBottom w:val="0"/>
      <w:divBdr>
        <w:top w:val="none" w:sz="0" w:space="0" w:color="auto"/>
        <w:left w:val="none" w:sz="0" w:space="0" w:color="auto"/>
        <w:bottom w:val="none" w:sz="0" w:space="0" w:color="auto"/>
        <w:right w:val="none" w:sz="0" w:space="0" w:color="auto"/>
      </w:divBdr>
    </w:div>
    <w:div w:id="1674256705">
      <w:bodyDiv w:val="1"/>
      <w:marLeft w:val="0"/>
      <w:marRight w:val="0"/>
      <w:marTop w:val="0"/>
      <w:marBottom w:val="0"/>
      <w:divBdr>
        <w:top w:val="none" w:sz="0" w:space="0" w:color="auto"/>
        <w:left w:val="none" w:sz="0" w:space="0" w:color="auto"/>
        <w:bottom w:val="none" w:sz="0" w:space="0" w:color="auto"/>
        <w:right w:val="none" w:sz="0" w:space="0" w:color="auto"/>
      </w:divBdr>
    </w:div>
    <w:div w:id="1693847765">
      <w:bodyDiv w:val="1"/>
      <w:marLeft w:val="0"/>
      <w:marRight w:val="0"/>
      <w:marTop w:val="0"/>
      <w:marBottom w:val="0"/>
      <w:divBdr>
        <w:top w:val="none" w:sz="0" w:space="0" w:color="auto"/>
        <w:left w:val="none" w:sz="0" w:space="0" w:color="auto"/>
        <w:bottom w:val="none" w:sz="0" w:space="0" w:color="auto"/>
        <w:right w:val="none" w:sz="0" w:space="0" w:color="auto"/>
      </w:divBdr>
    </w:div>
    <w:div w:id="1716929559">
      <w:bodyDiv w:val="1"/>
      <w:marLeft w:val="0"/>
      <w:marRight w:val="0"/>
      <w:marTop w:val="0"/>
      <w:marBottom w:val="0"/>
      <w:divBdr>
        <w:top w:val="none" w:sz="0" w:space="0" w:color="auto"/>
        <w:left w:val="none" w:sz="0" w:space="0" w:color="auto"/>
        <w:bottom w:val="none" w:sz="0" w:space="0" w:color="auto"/>
        <w:right w:val="none" w:sz="0" w:space="0" w:color="auto"/>
      </w:divBdr>
    </w:div>
    <w:div w:id="1745491955">
      <w:bodyDiv w:val="1"/>
      <w:marLeft w:val="0"/>
      <w:marRight w:val="0"/>
      <w:marTop w:val="0"/>
      <w:marBottom w:val="0"/>
      <w:divBdr>
        <w:top w:val="none" w:sz="0" w:space="0" w:color="auto"/>
        <w:left w:val="none" w:sz="0" w:space="0" w:color="auto"/>
        <w:bottom w:val="none" w:sz="0" w:space="0" w:color="auto"/>
        <w:right w:val="none" w:sz="0" w:space="0" w:color="auto"/>
      </w:divBdr>
    </w:div>
    <w:div w:id="1776905490">
      <w:bodyDiv w:val="1"/>
      <w:marLeft w:val="0"/>
      <w:marRight w:val="0"/>
      <w:marTop w:val="0"/>
      <w:marBottom w:val="0"/>
      <w:divBdr>
        <w:top w:val="none" w:sz="0" w:space="0" w:color="auto"/>
        <w:left w:val="none" w:sz="0" w:space="0" w:color="auto"/>
        <w:bottom w:val="none" w:sz="0" w:space="0" w:color="auto"/>
        <w:right w:val="none" w:sz="0" w:space="0" w:color="auto"/>
      </w:divBdr>
    </w:div>
    <w:div w:id="1813131485">
      <w:bodyDiv w:val="1"/>
      <w:marLeft w:val="0"/>
      <w:marRight w:val="0"/>
      <w:marTop w:val="0"/>
      <w:marBottom w:val="0"/>
      <w:divBdr>
        <w:top w:val="none" w:sz="0" w:space="0" w:color="auto"/>
        <w:left w:val="none" w:sz="0" w:space="0" w:color="auto"/>
        <w:bottom w:val="none" w:sz="0" w:space="0" w:color="auto"/>
        <w:right w:val="none" w:sz="0" w:space="0" w:color="auto"/>
      </w:divBdr>
    </w:div>
    <w:div w:id="1866480741">
      <w:bodyDiv w:val="1"/>
      <w:marLeft w:val="33"/>
      <w:marRight w:val="33"/>
      <w:marTop w:val="0"/>
      <w:marBottom w:val="0"/>
      <w:divBdr>
        <w:top w:val="none" w:sz="0" w:space="0" w:color="auto"/>
        <w:left w:val="none" w:sz="0" w:space="0" w:color="auto"/>
        <w:bottom w:val="none" w:sz="0" w:space="0" w:color="auto"/>
        <w:right w:val="none" w:sz="0" w:space="0" w:color="auto"/>
      </w:divBdr>
      <w:divsChild>
        <w:div w:id="469902992">
          <w:marLeft w:val="0"/>
          <w:marRight w:val="0"/>
          <w:marTop w:val="0"/>
          <w:marBottom w:val="0"/>
          <w:divBdr>
            <w:top w:val="none" w:sz="0" w:space="0" w:color="auto"/>
            <w:left w:val="none" w:sz="0" w:space="0" w:color="auto"/>
            <w:bottom w:val="none" w:sz="0" w:space="0" w:color="auto"/>
            <w:right w:val="none" w:sz="0" w:space="0" w:color="auto"/>
          </w:divBdr>
          <w:divsChild>
            <w:div w:id="558593543">
              <w:marLeft w:val="0"/>
              <w:marRight w:val="0"/>
              <w:marTop w:val="0"/>
              <w:marBottom w:val="0"/>
              <w:divBdr>
                <w:top w:val="none" w:sz="0" w:space="0" w:color="auto"/>
                <w:left w:val="none" w:sz="0" w:space="0" w:color="auto"/>
                <w:bottom w:val="none" w:sz="0" w:space="0" w:color="auto"/>
                <w:right w:val="none" w:sz="0" w:space="0" w:color="auto"/>
              </w:divBdr>
              <w:divsChild>
                <w:div w:id="2039771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597401">
      <w:bodyDiv w:val="1"/>
      <w:marLeft w:val="0"/>
      <w:marRight w:val="0"/>
      <w:marTop w:val="0"/>
      <w:marBottom w:val="0"/>
      <w:divBdr>
        <w:top w:val="none" w:sz="0" w:space="0" w:color="auto"/>
        <w:left w:val="none" w:sz="0" w:space="0" w:color="auto"/>
        <w:bottom w:val="none" w:sz="0" w:space="0" w:color="auto"/>
        <w:right w:val="none" w:sz="0" w:space="0" w:color="auto"/>
      </w:divBdr>
    </w:div>
    <w:div w:id="1902518078">
      <w:bodyDiv w:val="1"/>
      <w:marLeft w:val="0"/>
      <w:marRight w:val="0"/>
      <w:marTop w:val="0"/>
      <w:marBottom w:val="0"/>
      <w:divBdr>
        <w:top w:val="none" w:sz="0" w:space="0" w:color="auto"/>
        <w:left w:val="none" w:sz="0" w:space="0" w:color="auto"/>
        <w:bottom w:val="none" w:sz="0" w:space="0" w:color="auto"/>
        <w:right w:val="none" w:sz="0" w:space="0" w:color="auto"/>
      </w:divBdr>
    </w:div>
    <w:div w:id="1958364790">
      <w:bodyDiv w:val="1"/>
      <w:marLeft w:val="0"/>
      <w:marRight w:val="0"/>
      <w:marTop w:val="0"/>
      <w:marBottom w:val="0"/>
      <w:divBdr>
        <w:top w:val="none" w:sz="0" w:space="0" w:color="auto"/>
        <w:left w:val="none" w:sz="0" w:space="0" w:color="auto"/>
        <w:bottom w:val="none" w:sz="0" w:space="0" w:color="auto"/>
        <w:right w:val="none" w:sz="0" w:space="0" w:color="auto"/>
      </w:divBdr>
    </w:div>
    <w:div w:id="1994529569">
      <w:bodyDiv w:val="1"/>
      <w:marLeft w:val="0"/>
      <w:marRight w:val="0"/>
      <w:marTop w:val="0"/>
      <w:marBottom w:val="0"/>
      <w:divBdr>
        <w:top w:val="none" w:sz="0" w:space="0" w:color="auto"/>
        <w:left w:val="none" w:sz="0" w:space="0" w:color="auto"/>
        <w:bottom w:val="none" w:sz="0" w:space="0" w:color="auto"/>
        <w:right w:val="none" w:sz="0" w:space="0" w:color="auto"/>
      </w:divBdr>
    </w:div>
    <w:div w:id="1995335794">
      <w:bodyDiv w:val="1"/>
      <w:marLeft w:val="0"/>
      <w:marRight w:val="0"/>
      <w:marTop w:val="0"/>
      <w:marBottom w:val="0"/>
      <w:divBdr>
        <w:top w:val="none" w:sz="0" w:space="0" w:color="auto"/>
        <w:left w:val="none" w:sz="0" w:space="0" w:color="auto"/>
        <w:bottom w:val="none" w:sz="0" w:space="0" w:color="auto"/>
        <w:right w:val="none" w:sz="0" w:space="0" w:color="auto"/>
      </w:divBdr>
    </w:div>
    <w:div w:id="2038769448">
      <w:bodyDiv w:val="1"/>
      <w:marLeft w:val="0"/>
      <w:marRight w:val="0"/>
      <w:marTop w:val="0"/>
      <w:marBottom w:val="0"/>
      <w:divBdr>
        <w:top w:val="none" w:sz="0" w:space="0" w:color="auto"/>
        <w:left w:val="none" w:sz="0" w:space="0" w:color="auto"/>
        <w:bottom w:val="none" w:sz="0" w:space="0" w:color="auto"/>
        <w:right w:val="none" w:sz="0" w:space="0" w:color="auto"/>
      </w:divBdr>
    </w:div>
    <w:div w:id="2062560297">
      <w:bodyDiv w:val="1"/>
      <w:marLeft w:val="0"/>
      <w:marRight w:val="0"/>
      <w:marTop w:val="0"/>
      <w:marBottom w:val="0"/>
      <w:divBdr>
        <w:top w:val="none" w:sz="0" w:space="0" w:color="auto"/>
        <w:left w:val="none" w:sz="0" w:space="0" w:color="auto"/>
        <w:bottom w:val="none" w:sz="0" w:space="0" w:color="auto"/>
        <w:right w:val="none" w:sz="0" w:space="0" w:color="auto"/>
      </w:divBdr>
    </w:div>
    <w:div w:id="2066876123">
      <w:bodyDiv w:val="1"/>
      <w:marLeft w:val="0"/>
      <w:marRight w:val="0"/>
      <w:marTop w:val="0"/>
      <w:marBottom w:val="0"/>
      <w:divBdr>
        <w:top w:val="none" w:sz="0" w:space="0" w:color="auto"/>
        <w:left w:val="none" w:sz="0" w:space="0" w:color="auto"/>
        <w:bottom w:val="none" w:sz="0" w:space="0" w:color="auto"/>
        <w:right w:val="none" w:sz="0" w:space="0" w:color="auto"/>
      </w:divBdr>
    </w:div>
    <w:div w:id="2098480736">
      <w:bodyDiv w:val="1"/>
      <w:marLeft w:val="0"/>
      <w:marRight w:val="0"/>
      <w:marTop w:val="0"/>
      <w:marBottom w:val="0"/>
      <w:divBdr>
        <w:top w:val="none" w:sz="0" w:space="0" w:color="auto"/>
        <w:left w:val="none" w:sz="0" w:space="0" w:color="auto"/>
        <w:bottom w:val="none" w:sz="0" w:space="0" w:color="auto"/>
        <w:right w:val="none" w:sz="0" w:space="0" w:color="auto"/>
      </w:divBdr>
    </w:div>
    <w:div w:id="2121143283">
      <w:bodyDiv w:val="1"/>
      <w:marLeft w:val="0"/>
      <w:marRight w:val="0"/>
      <w:marTop w:val="0"/>
      <w:marBottom w:val="0"/>
      <w:divBdr>
        <w:top w:val="none" w:sz="0" w:space="0" w:color="auto"/>
        <w:left w:val="none" w:sz="0" w:space="0" w:color="auto"/>
        <w:bottom w:val="none" w:sz="0" w:space="0" w:color="auto"/>
        <w:right w:val="none" w:sz="0" w:space="0" w:color="auto"/>
      </w:divBdr>
    </w:div>
    <w:div w:id="2138253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23.png"/><Relationship Id="rId159" Type="http://schemas.openxmlformats.org/officeDocument/2006/relationships/image" Target="media/image144.png"/><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90.png"/><Relationship Id="rId107" Type="http://schemas.openxmlformats.org/officeDocument/2006/relationships/image" Target="media/image92.png"/><Relationship Id="rId11" Type="http://schemas.openxmlformats.org/officeDocument/2006/relationships/header" Target="header1.xml"/><Relationship Id="rId32" Type="http://schemas.openxmlformats.org/officeDocument/2006/relationships/image" Target="media/image17.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0.png"/><Relationship Id="rId160" Type="http://schemas.openxmlformats.org/officeDocument/2006/relationships/image" Target="media/image145.png"/><Relationship Id="rId181" Type="http://schemas.openxmlformats.org/officeDocument/2006/relationships/image" Target="media/image166.png"/><Relationship Id="rId22" Type="http://schemas.openxmlformats.org/officeDocument/2006/relationships/image" Target="media/image7.png"/><Relationship Id="rId43" Type="http://schemas.openxmlformats.org/officeDocument/2006/relationships/image" Target="media/image28.png"/><Relationship Id="rId64" Type="http://schemas.openxmlformats.org/officeDocument/2006/relationships/image" Target="media/image49.png"/><Relationship Id="rId118" Type="http://schemas.openxmlformats.org/officeDocument/2006/relationships/image" Target="media/image103.png"/><Relationship Id="rId139" Type="http://schemas.openxmlformats.org/officeDocument/2006/relationships/image" Target="media/image124.png"/><Relationship Id="rId85" Type="http://schemas.openxmlformats.org/officeDocument/2006/relationships/image" Target="media/image70.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fontTable" Target="fontTable.xml"/><Relationship Id="rId12" Type="http://schemas.openxmlformats.org/officeDocument/2006/relationships/header" Target="header2.xml"/><Relationship Id="rId33" Type="http://schemas.openxmlformats.org/officeDocument/2006/relationships/image" Target="media/image18.png"/><Relationship Id="rId108" Type="http://schemas.openxmlformats.org/officeDocument/2006/relationships/image" Target="media/image93.png"/><Relationship Id="rId129" Type="http://schemas.openxmlformats.org/officeDocument/2006/relationships/image" Target="media/image114.pn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6" Type="http://schemas.openxmlformats.org/officeDocument/2006/relationships/webSettings" Target="webSettings.xml"/><Relationship Id="rId23" Type="http://schemas.openxmlformats.org/officeDocument/2006/relationships/image" Target="media/image8.png"/><Relationship Id="rId119" Type="http://schemas.openxmlformats.org/officeDocument/2006/relationships/image" Target="media/image104.png"/><Relationship Id="rId44" Type="http://schemas.openxmlformats.org/officeDocument/2006/relationships/image" Target="media/image29.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theme" Target="theme/theme1.xml"/><Relationship Id="rId13" Type="http://schemas.openxmlformats.org/officeDocument/2006/relationships/footer" Target="footer1.xml"/><Relationship Id="rId109" Type="http://schemas.openxmlformats.org/officeDocument/2006/relationships/image" Target="media/image94.png"/><Relationship Id="rId34" Type="http://schemas.openxmlformats.org/officeDocument/2006/relationships/image" Target="media/image19.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image" Target="media/image46.png"/><Relationship Id="rId82" Type="http://schemas.openxmlformats.org/officeDocument/2006/relationships/image" Target="media/image67.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4.png"/><Relationship Id="rId14" Type="http://schemas.openxmlformats.org/officeDocument/2006/relationships/header" Target="header3.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190" Type="http://schemas.openxmlformats.org/officeDocument/2006/relationships/image" Target="media/image175.png"/><Relationship Id="rId204" Type="http://schemas.openxmlformats.org/officeDocument/2006/relationships/image" Target="media/image189.png"/><Relationship Id="rId15" Type="http://schemas.openxmlformats.org/officeDocument/2006/relationships/header" Target="header4.xml"/><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image" Target="media/image91.png"/><Relationship Id="rId127" Type="http://schemas.openxmlformats.org/officeDocument/2006/relationships/image" Target="media/image112.png"/><Relationship Id="rId10" Type="http://schemas.openxmlformats.org/officeDocument/2006/relationships/hyperlink" Target="file:///D:\chenbilun\&#26700;&#38754;\SDK&#25991;&#26723;\www.xinguodu.com" TargetMode="External"/><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65.png"/><Relationship Id="rId26" Type="http://schemas.openxmlformats.org/officeDocument/2006/relationships/image" Target="media/image11.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image" Target="media/image185.png"/><Relationship Id="rId16" Type="http://schemas.openxmlformats.org/officeDocument/2006/relationships/header" Target="header5.xml"/><Relationship Id="rId37" Type="http://schemas.openxmlformats.org/officeDocument/2006/relationships/image" Target="media/image22.pn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8.png"/><Relationship Id="rId144" Type="http://schemas.openxmlformats.org/officeDocument/2006/relationships/image" Target="media/image129.png"/><Relationship Id="rId90" Type="http://schemas.openxmlformats.org/officeDocument/2006/relationships/image" Target="media/image75.png"/><Relationship Id="rId165" Type="http://schemas.openxmlformats.org/officeDocument/2006/relationships/image" Target="media/image150.png"/><Relationship Id="rId186" Type="http://schemas.openxmlformats.org/officeDocument/2006/relationships/image" Target="media/image171.png"/><Relationship Id="rId27" Type="http://schemas.openxmlformats.org/officeDocument/2006/relationships/image" Target="media/image12.pn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5.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201" Type="http://schemas.openxmlformats.org/officeDocument/2006/relationships/image" Target="media/image186.png"/><Relationship Id="rId17" Type="http://schemas.openxmlformats.org/officeDocument/2006/relationships/header" Target="header6.xml"/><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image" Target="media/image109.png"/><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1" Type="http://schemas.openxmlformats.org/officeDocument/2006/relationships/customXml" Target="../customXml/item1.xml"/><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9.png"/><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202" Type="http://schemas.openxmlformats.org/officeDocument/2006/relationships/image" Target="media/image187.png"/><Relationship Id="rId18" Type="http://schemas.openxmlformats.org/officeDocument/2006/relationships/image" Target="media/image3.png"/><Relationship Id="rId39" Type="http://schemas.openxmlformats.org/officeDocument/2006/relationships/image" Target="media/image24.png"/><Relationship Id="rId50" Type="http://schemas.openxmlformats.org/officeDocument/2006/relationships/image" Target="media/image35.png"/><Relationship Id="rId104" Type="http://schemas.openxmlformats.org/officeDocument/2006/relationships/image" Target="media/image89.png"/><Relationship Id="rId125" Type="http://schemas.openxmlformats.org/officeDocument/2006/relationships/image" Target="media/image110.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customXml" Target="../customXml/item2.xml"/><Relationship Id="rId29"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enbilun\AppData\Roaming\Microsoft\Templates\XGD%20Template%20v3.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2022-07-14T00:00:00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9AF702-42D9-4544-88F6-94D8D739A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XGD Template v3.3.dotx</Template>
  <TotalTime>11489</TotalTime>
  <Pages>86</Pages>
  <Words>3624</Words>
  <Characters>20663</Characters>
  <Application>Microsoft Office Word</Application>
  <DocSecurity>0</DocSecurity>
  <Lines>172</Lines>
  <Paragraphs>48</Paragraphs>
  <ScaleCrop>false</ScaleCrop>
  <Company>xgd</Company>
  <LinksUpToDate>false</LinksUpToDate>
  <CharactersWithSpaces>24239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Paypass Certificate Guide</dc:title>
  <dc:creator>陈比伦</dc:creator>
  <cp:lastModifiedBy>刘少普</cp:lastModifiedBy>
  <cp:revision>8135</cp:revision>
  <cp:lastPrinted>2019-12-27T05:44:00Z</cp:lastPrinted>
  <dcterms:created xsi:type="dcterms:W3CDTF">2016-08-31T01:34:00Z</dcterms:created>
  <dcterms:modified xsi:type="dcterms:W3CDTF">2022-07-21T01:36:00Z</dcterms:modified>
  <cp:category>V-1.0.1</cp:category>
  <cp:contentStatus>1.16</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-1116404370</vt:i4>
  </property>
</Properties>
</file>